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B08" w:rsidRDefault="008E4B08" w:rsidP="008E4B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0065">
        <w:fldChar w:fldCharType="begin"/>
      </w:r>
      <w:r w:rsidR="00460065">
        <w:instrText xml:space="preserve"> DOCPROPERTY  TSG/WGRef  \* MERGEFORMAT </w:instrText>
      </w:r>
      <w:r w:rsidR="00460065">
        <w:fldChar w:fldCharType="separate"/>
      </w:r>
      <w:r>
        <w:rPr>
          <w:b/>
          <w:noProof/>
          <w:sz w:val="24"/>
        </w:rPr>
        <w:t>RAN5</w:t>
      </w:r>
      <w:r w:rsidR="0046006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60065">
        <w:fldChar w:fldCharType="begin"/>
      </w:r>
      <w:r w:rsidR="00460065">
        <w:instrText xml:space="preserve"> DOCPROPERTY  MtgSeq  \* MERGEFORMAT </w:instrText>
      </w:r>
      <w:r w:rsidR="00460065">
        <w:fldChar w:fldCharType="separate"/>
      </w:r>
      <w:r w:rsidRPr="00EB09B7">
        <w:rPr>
          <w:b/>
          <w:noProof/>
          <w:sz w:val="24"/>
        </w:rPr>
        <w:t>2023</w:t>
      </w:r>
      <w:r w:rsidR="00460065">
        <w:rPr>
          <w:b/>
          <w:noProof/>
          <w:sz w:val="24"/>
        </w:rPr>
        <w:fldChar w:fldCharType="end"/>
      </w:r>
      <w:r w:rsidR="00460065">
        <w:fldChar w:fldCharType="begin"/>
      </w:r>
      <w:r w:rsidR="00460065">
        <w:instrText xml:space="preserve"> DOCPROPERTY  MtgTitle  \* MERGEFORMAT </w:instrText>
      </w:r>
      <w:r w:rsidR="00460065">
        <w:fldChar w:fldCharType="separate"/>
      </w:r>
      <w:r>
        <w:rPr>
          <w:b/>
          <w:noProof/>
          <w:sz w:val="24"/>
        </w:rPr>
        <w:t>-TTCN email</w:t>
      </w:r>
      <w:r w:rsidR="0046006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C163A">
          <w:rPr>
            <w:b/>
            <w:i/>
            <w:noProof/>
            <w:sz w:val="28"/>
          </w:rPr>
          <w:t>R5s2300</w:t>
        </w:r>
        <w:r w:rsidR="00EC163A" w:rsidRPr="00EC163A">
          <w:rPr>
            <w:rFonts w:hint="eastAsia"/>
            <w:b/>
            <w:i/>
            <w:noProof/>
            <w:sz w:val="28"/>
            <w:lang w:eastAsia="zh-CN"/>
          </w:rPr>
          <w:t>91</w:t>
        </w:r>
      </w:fldSimple>
    </w:p>
    <w:p w:rsidR="008E4B08" w:rsidRDefault="00460065" w:rsidP="008E4B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4B0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8E4B08">
        <w:rPr>
          <w:b/>
          <w:noProof/>
          <w:sz w:val="24"/>
        </w:rPr>
        <w:t xml:space="preserve">, </w:t>
      </w:r>
      <w:r w:rsidR="008E4B08">
        <w:fldChar w:fldCharType="begin"/>
      </w:r>
      <w:r w:rsidR="008E4B08">
        <w:instrText xml:space="preserve"> DOCPROPERTY  Country  \* MERGEFORMAT </w:instrText>
      </w:r>
      <w:r w:rsidR="008E4B08">
        <w:fldChar w:fldCharType="end"/>
      </w:r>
      <w:r w:rsidR="008E4B08">
        <w:rPr>
          <w:b/>
          <w:noProof/>
          <w:sz w:val="24"/>
        </w:rPr>
        <w:t>,</w:t>
      </w:r>
      <w:proofErr w:type="gramEnd"/>
      <w:r w:rsidR="008E4B0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E4B08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8E4B0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E4B08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4B08" w:rsidTr="00C45F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4B08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B08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:rsidTr="00C45F75">
        <w:tc>
          <w:tcPr>
            <w:tcW w:w="142" w:type="dxa"/>
            <w:tcBorders>
              <w:lef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4B08" w:rsidRPr="00410371" w:rsidRDefault="00460065" w:rsidP="00C45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4B08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4B08" w:rsidRDefault="008E4B08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4B08" w:rsidRPr="00410371" w:rsidRDefault="008E4B08" w:rsidP="00EC163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C163A">
                <w:rPr>
                  <w:b/>
                  <w:noProof/>
                  <w:sz w:val="28"/>
                </w:rPr>
                <w:t>2</w:t>
              </w:r>
              <w:r w:rsidR="00EC163A" w:rsidRPr="00EC163A">
                <w:rPr>
                  <w:rFonts w:hint="eastAsia"/>
                  <w:b/>
                  <w:noProof/>
                  <w:sz w:val="28"/>
                  <w:lang w:eastAsia="zh-CN"/>
                </w:rPr>
                <w:t>928</w:t>
              </w:r>
            </w:fldSimple>
          </w:p>
        </w:tc>
        <w:tc>
          <w:tcPr>
            <w:tcW w:w="709" w:type="dxa"/>
          </w:tcPr>
          <w:p w:rsidR="008E4B08" w:rsidRDefault="008E4B08" w:rsidP="00C45F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4B08" w:rsidRPr="00410371" w:rsidRDefault="00460065" w:rsidP="00C45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E4B0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E4B08" w:rsidRDefault="008E4B08" w:rsidP="00C45F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4B08" w:rsidRPr="00410371" w:rsidRDefault="00460065" w:rsidP="00EC1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4B08" w:rsidRPr="00410371">
              <w:rPr>
                <w:b/>
                <w:noProof/>
                <w:sz w:val="28"/>
              </w:rPr>
              <w:t>17.</w:t>
            </w:r>
            <w:r w:rsidR="00EC163A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E4B0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8E4B08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8E4B08" w:rsidTr="00C45F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4B08" w:rsidRPr="00F25D98" w:rsidRDefault="008E4B08" w:rsidP="00C45F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4B08" w:rsidTr="00C45F75">
        <w:tc>
          <w:tcPr>
            <w:tcW w:w="9641" w:type="dxa"/>
            <w:gridSpan w:val="9"/>
          </w:tcPr>
          <w:p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4B08" w:rsidRDefault="008E4B08" w:rsidP="008E4B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B08" w:rsidTr="00C45F75">
        <w:tc>
          <w:tcPr>
            <w:tcW w:w="2835" w:type="dxa"/>
          </w:tcPr>
          <w:p w:rsidR="008E4B08" w:rsidRDefault="008E4B08" w:rsidP="00C45F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4B08" w:rsidRDefault="008E4B08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4B08" w:rsidRDefault="008E4B08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4B08" w:rsidRDefault="008E4B08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4B08" w:rsidRDefault="008E4B08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4B08" w:rsidRDefault="008E4B08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4B08" w:rsidRDefault="008E4B08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4B08" w:rsidRDefault="008E4B08" w:rsidP="00C45F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E4B08" w:rsidRDefault="008E4B08" w:rsidP="008E4B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4B08" w:rsidTr="00C45F75">
        <w:tc>
          <w:tcPr>
            <w:tcW w:w="9640" w:type="dxa"/>
            <w:gridSpan w:val="11"/>
          </w:tcPr>
          <w:p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:rsidTr="00C45F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4B08" w:rsidRDefault="008E4B08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B08" w:rsidRDefault="008E4B08" w:rsidP="00A44A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</w:t>
            </w:r>
            <w:proofErr w:type="spellStart"/>
            <w:r>
              <w:t>testcase</w:t>
            </w:r>
            <w:proofErr w:type="spellEnd"/>
            <w:r>
              <w:t xml:space="preserve"> </w:t>
            </w:r>
            <w:r w:rsidR="00A44A16">
              <w:rPr>
                <w:rFonts w:hint="eastAsia"/>
                <w:lang w:eastAsia="zh-CN"/>
              </w:rPr>
              <w:t>6.2.3.8</w:t>
            </w:r>
            <w:r>
              <w:fldChar w:fldCharType="end"/>
            </w:r>
          </w:p>
        </w:tc>
      </w:tr>
      <w:tr w:rsidR="008E4B08" w:rsidTr="00C45F75">
        <w:tc>
          <w:tcPr>
            <w:tcW w:w="1843" w:type="dxa"/>
            <w:tcBorders>
              <w:lef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:rsidTr="00C45F75">
        <w:tc>
          <w:tcPr>
            <w:tcW w:w="1843" w:type="dxa"/>
            <w:tcBorders>
              <w:left w:val="single" w:sz="4" w:space="0" w:color="auto"/>
            </w:tcBorders>
          </w:tcPr>
          <w:p w:rsidR="008E4B08" w:rsidRDefault="008E4B08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4B08" w:rsidRDefault="00A44A16" w:rsidP="00C45F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color w:val="000000"/>
              </w:rPr>
              <w:t>MEDIATEK</w:t>
            </w:r>
          </w:p>
        </w:tc>
      </w:tr>
      <w:tr w:rsidR="008E4B08" w:rsidTr="00C45F75">
        <w:tc>
          <w:tcPr>
            <w:tcW w:w="1843" w:type="dxa"/>
            <w:tcBorders>
              <w:left w:val="single" w:sz="4" w:space="0" w:color="auto"/>
            </w:tcBorders>
          </w:tcPr>
          <w:p w:rsidR="008E4B08" w:rsidRDefault="008E4B08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4B08" w:rsidRDefault="008E4B08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4B08" w:rsidTr="00C45F75">
        <w:tc>
          <w:tcPr>
            <w:tcW w:w="1843" w:type="dxa"/>
            <w:tcBorders>
              <w:lef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:rsidTr="00C45F75">
        <w:tc>
          <w:tcPr>
            <w:tcW w:w="1843" w:type="dxa"/>
            <w:tcBorders>
              <w:left w:val="single" w:sz="4" w:space="0" w:color="auto"/>
            </w:tcBorders>
          </w:tcPr>
          <w:p w:rsidR="008E4B08" w:rsidRDefault="008E4B08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4B08" w:rsidRDefault="00EC163A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E4B08" w:rsidRDefault="008E4B08" w:rsidP="00C45F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4B08" w:rsidRDefault="008E4B08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4B08" w:rsidRDefault="00460065" w:rsidP="00EC16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4B08">
              <w:rPr>
                <w:noProof/>
              </w:rPr>
              <w:t>202</w:t>
            </w:r>
            <w:r w:rsidR="00EC163A">
              <w:rPr>
                <w:rFonts w:hint="eastAsia"/>
                <w:noProof/>
                <w:lang w:eastAsia="zh-CN"/>
              </w:rPr>
              <w:t>3</w:t>
            </w:r>
            <w:r w:rsidR="008E4B08">
              <w:rPr>
                <w:noProof/>
              </w:rPr>
              <w:t>-1-</w:t>
            </w:r>
            <w:r w:rsidR="00EC163A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8E4B08" w:rsidTr="00C45F75">
        <w:tc>
          <w:tcPr>
            <w:tcW w:w="1843" w:type="dxa"/>
            <w:tcBorders>
              <w:lef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:rsidTr="00C45F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4B08" w:rsidRDefault="008E4B08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4B08" w:rsidRDefault="00460065" w:rsidP="00C45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4B0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4B08" w:rsidRDefault="008E4B08" w:rsidP="00C45F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4B08" w:rsidRDefault="008E4B08" w:rsidP="00C45F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4B08" w:rsidRDefault="00460065" w:rsidP="00EC16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4B08">
              <w:rPr>
                <w:noProof/>
              </w:rPr>
              <w:t>Rel-1</w:t>
            </w:r>
            <w:r w:rsidR="00EC163A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8E4B08" w:rsidTr="00C45F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4B08" w:rsidRDefault="008E4B08" w:rsidP="00C45F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4B08" w:rsidRDefault="008E4B08" w:rsidP="00C45F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4B08" w:rsidRPr="007C2097" w:rsidRDefault="008E4B08" w:rsidP="00C45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4B08" w:rsidTr="00C45F75">
        <w:tc>
          <w:tcPr>
            <w:tcW w:w="1843" w:type="dxa"/>
          </w:tcPr>
          <w:p w:rsidR="008E4B08" w:rsidRDefault="008E4B08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B08" w:rsidRPr="001729CA" w:rsidRDefault="006A44F7" w:rsidP="008E4B0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38.523-1 </w:t>
            </w:r>
            <w:r w:rsidRPr="007E0EDF">
              <w:t>Table 6.2.3.8.3.3-2</w:t>
            </w:r>
            <w:r>
              <w:rPr>
                <w:rFonts w:hint="eastAsia"/>
                <w:lang w:eastAsia="zh-CN"/>
              </w:rPr>
              <w:t xml:space="preserve">, It should be configured </w:t>
            </w:r>
            <w:r w:rsidRPr="007E0EDF">
              <w:t>threshX-High-r15</w:t>
            </w:r>
            <w:r>
              <w:rPr>
                <w:rFonts w:hint="eastAsia"/>
                <w:lang w:eastAsia="zh-CN"/>
              </w:rPr>
              <w:t xml:space="preserve"> to10 and </w:t>
            </w:r>
            <w:r w:rsidRPr="007E0EDF">
              <w:t>threshX-Low-r15</w:t>
            </w:r>
            <w:r>
              <w:rPr>
                <w:rFonts w:hint="eastAsia"/>
                <w:lang w:eastAsia="zh-CN"/>
              </w:rPr>
              <w:t xml:space="preserve"> to 20 in sib24, instead </w:t>
            </w:r>
            <w:proofErr w:type="gramStart"/>
            <w:r>
              <w:rPr>
                <w:rFonts w:hint="eastAsia"/>
                <w:lang w:eastAsia="zh-CN"/>
              </w:rPr>
              <w:t xml:space="preserve">of  </w:t>
            </w:r>
            <w:r>
              <w:rPr>
                <w:lang w:eastAsia="zh-CN"/>
              </w:rPr>
              <w:t>thresh</w:t>
            </w:r>
            <w:proofErr w:type="gramEnd"/>
            <w:r>
              <w:rPr>
                <w:rFonts w:hint="eastAsia"/>
                <w:lang w:eastAsia="zh-CN"/>
              </w:rPr>
              <w:t>-</w:t>
            </w:r>
            <w:r w:rsidRPr="006A44F7">
              <w:rPr>
                <w:lang w:eastAsia="zh-CN"/>
              </w:rPr>
              <w:t>HighQ</w:t>
            </w:r>
            <w:r>
              <w:rPr>
                <w:rFonts w:hint="eastAsia"/>
                <w:lang w:eastAsia="zh-CN"/>
              </w:rPr>
              <w:t>-</w:t>
            </w:r>
            <w:r w:rsidRPr="006A44F7">
              <w:rPr>
                <w:lang w:eastAsia="zh-CN"/>
              </w:rPr>
              <w:t>r15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thresh</w:t>
            </w:r>
            <w:r>
              <w:rPr>
                <w:rFonts w:hint="eastAsia"/>
                <w:lang w:eastAsia="zh-CN"/>
              </w:rPr>
              <w:t>-</w:t>
            </w:r>
            <w:r w:rsidRPr="006A44F7">
              <w:rPr>
                <w:lang w:eastAsia="zh-CN"/>
              </w:rPr>
              <w:t>LowQ</w:t>
            </w:r>
            <w:r>
              <w:rPr>
                <w:rFonts w:hint="eastAsia"/>
                <w:lang w:eastAsia="zh-CN"/>
              </w:rPr>
              <w:t>-</w:t>
            </w:r>
            <w:r w:rsidRPr="006A44F7">
              <w:rPr>
                <w:lang w:eastAsia="zh-CN"/>
              </w:rPr>
              <w:t>r15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E4B08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4B08" w:rsidRPr="00F12C50" w:rsidRDefault="008E4B08" w:rsidP="008E4B0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8E4B08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4B08" w:rsidRPr="006316B2" w:rsidRDefault="006A44F7" w:rsidP="008E4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Pr="006A44F7">
              <w:rPr>
                <w:noProof/>
              </w:rPr>
              <w:t>f_EUTRA_CellInfo_SetSIB24_threshX_Q_r15</w:t>
            </w:r>
            <w:r w:rsidRPr="006A44F7">
              <w:rPr>
                <w:rFonts w:hint="eastAsia"/>
                <w:noProof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A44F7">
              <w:rPr>
                <w:rFonts w:hint="eastAsia"/>
                <w:noProof/>
              </w:rPr>
              <w:t xml:space="preserve"> used </w:t>
            </w:r>
            <w:r w:rsidRPr="006A44F7">
              <w:rPr>
                <w:noProof/>
              </w:rPr>
              <w:t>f_EUTRA_CellInfo_SetSIB24_ThreshX_High_r15</w:t>
            </w:r>
            <w:r w:rsidRPr="006A44F7">
              <w:rPr>
                <w:rFonts w:hint="eastAsia"/>
                <w:noProof/>
              </w:rPr>
              <w:t xml:space="preserve"> and</w:t>
            </w:r>
            <w:r>
              <w:rPr>
                <w:noProof/>
              </w:rPr>
              <w:t xml:space="preserve">. </w:t>
            </w:r>
            <w:r w:rsidRPr="006A44F7">
              <w:rPr>
                <w:noProof/>
              </w:rPr>
              <w:t>f_EUTRA_CellInfo_SetSIB24_ThreshX_Low_r15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E4B08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4B08" w:rsidRPr="00CF39F2" w:rsidRDefault="008E4B08" w:rsidP="008E4B0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E4B08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B08" w:rsidRPr="00CF39F2" w:rsidRDefault="008E4B08" w:rsidP="008E4B0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8E4B08" w:rsidTr="00C45F75">
        <w:tc>
          <w:tcPr>
            <w:tcW w:w="2694" w:type="dxa"/>
            <w:gridSpan w:val="2"/>
          </w:tcPr>
          <w:p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4B08" w:rsidRDefault="008E4B08" w:rsidP="008E4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B08" w:rsidRDefault="002406F7" w:rsidP="008E4B0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6.2.3.8</w:t>
            </w:r>
            <w:r w:rsidR="008E4B08">
              <w:rPr>
                <w:noProof/>
              </w:rPr>
              <w:t>.NR5GC</w:t>
            </w:r>
          </w:p>
        </w:tc>
      </w:tr>
      <w:tr w:rsidR="008E4B08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4B08" w:rsidRDefault="008E4B08" w:rsidP="008E4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4B08" w:rsidRDefault="008E4B08" w:rsidP="008E4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4B08" w:rsidRDefault="008E4B08" w:rsidP="008E4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B08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4B08" w:rsidRDefault="008E4B08" w:rsidP="008E4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4B08" w:rsidRDefault="008E4B08" w:rsidP="008E4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B08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4B08" w:rsidRDefault="008E4B08" w:rsidP="008E4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4B08" w:rsidRDefault="008E4B08" w:rsidP="008E4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B08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4B08" w:rsidRDefault="008E4B08" w:rsidP="008E4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4B08" w:rsidRDefault="008E4B08" w:rsidP="008E4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B08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4B08" w:rsidRDefault="008E4B08" w:rsidP="008E4B08">
            <w:pPr>
              <w:pStyle w:val="CRCoverPage"/>
              <w:spacing w:after="0"/>
              <w:rPr>
                <w:noProof/>
              </w:rPr>
            </w:pPr>
          </w:p>
        </w:tc>
      </w:tr>
      <w:tr w:rsidR="008E4B08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B08" w:rsidRDefault="008E4B08" w:rsidP="008E4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B08" w:rsidRPr="008863B9" w:rsidTr="00C45F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4B08" w:rsidRPr="008863B9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4B08" w:rsidRPr="008863B9" w:rsidRDefault="008E4B08" w:rsidP="008E4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4B08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B08" w:rsidRDefault="008E4B08" w:rsidP="008E4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23215790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2406F7" w:rsidRDefault="007A73E5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06F7" w:rsidRPr="00732E79">
        <w:rPr>
          <w:rFonts w:ascii="Arial" w:hAnsi="Arial" w:cs="Arial"/>
          <w:iCs/>
        </w:rPr>
        <w:t>Table of Contents</w:t>
      </w:r>
      <w:r w:rsidR="002406F7">
        <w:tab/>
      </w:r>
      <w:r w:rsidR="002406F7">
        <w:fldChar w:fldCharType="begin"/>
      </w:r>
      <w:r w:rsidR="002406F7">
        <w:instrText xml:space="preserve"> PAGEREF _Toc123215790 \h </w:instrText>
      </w:r>
      <w:r w:rsidR="002406F7">
        <w:fldChar w:fldCharType="separate"/>
      </w:r>
      <w:r w:rsidR="002406F7">
        <w:t>2</w:t>
      </w:r>
      <w:r w:rsidR="002406F7">
        <w:fldChar w:fldCharType="end"/>
      </w:r>
    </w:p>
    <w:p w:rsidR="002406F7" w:rsidRDefault="002406F7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32E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32E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_Toc123215791 \h </w:instrText>
      </w:r>
      <w:r>
        <w:fldChar w:fldCharType="separate"/>
      </w:r>
      <w:r>
        <w:t>2</w:t>
      </w:r>
      <w:r>
        <w:fldChar w:fldCharType="end"/>
      </w:r>
    </w:p>
    <w:p w:rsidR="002406F7" w:rsidRDefault="002406F7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32E7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32E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_Toc123215792 \h </w:instrText>
      </w:r>
      <w:r>
        <w:fldChar w:fldCharType="separate"/>
      </w:r>
      <w:r>
        <w:t>2</w:t>
      </w:r>
      <w:r>
        <w:fldChar w:fldCharType="end"/>
      </w:r>
    </w:p>
    <w:p w:rsidR="002406F7" w:rsidRDefault="002406F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32E7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32E79">
        <w:rPr>
          <w:rFonts w:cs="Arial"/>
          <w:b/>
          <w:color w:val="000000"/>
          <w:lang w:eastAsia="en-GB"/>
        </w:rPr>
        <w:t xml:space="preserve">Correction to the </w:t>
      </w:r>
      <w:r w:rsidRPr="00732E79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32E79">
        <w:rPr>
          <w:rFonts w:cs="Arial"/>
          <w:b/>
          <w:color w:val="000000"/>
          <w:lang w:eastAsia="en-GB"/>
        </w:rPr>
        <w:t>f_TC_6_2_3_8_NR5GC_EUTRA</w:t>
      </w:r>
      <w:r>
        <w:tab/>
      </w:r>
      <w:r>
        <w:fldChar w:fldCharType="begin"/>
      </w:r>
      <w:r>
        <w:instrText xml:space="preserve"> PAGEREF _Toc123215793 \h </w:instrText>
      </w:r>
      <w:r>
        <w:fldChar w:fldCharType="separate"/>
      </w:r>
      <w:r>
        <w:t>2</w:t>
      </w:r>
      <w:r>
        <w:fldChar w:fldCharType="end"/>
      </w:r>
    </w:p>
    <w:p w:rsidR="0096131A" w:rsidRDefault="007A73E5" w:rsidP="0096131A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3215791"/>
      <w:bookmarkStart w:id="21" w:name="_Hlk107318485"/>
      <w:r w:rsidR="0096131A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6131A" w:rsidRPr="00B2152E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</w:r>
      <w:proofErr w:type="spellStart"/>
      <w:r w:rsidR="00B2152E" w:rsidRPr="00B2152E">
        <w:rPr>
          <w:rFonts w:cs="Arial" w:hint="eastAsia"/>
          <w:b/>
          <w:sz w:val="24"/>
          <w:lang w:eastAsia="ja-JP"/>
        </w:rPr>
        <w:t>Pengchong</w:t>
      </w:r>
      <w:proofErr w:type="spellEnd"/>
      <w:r w:rsidR="00B2152E" w:rsidRPr="00B2152E">
        <w:rPr>
          <w:rFonts w:cs="Arial" w:hint="eastAsia"/>
          <w:b/>
          <w:sz w:val="24"/>
          <w:lang w:eastAsia="ja-JP"/>
        </w:rPr>
        <w:t xml:space="preserve"> </w:t>
      </w:r>
      <w:proofErr w:type="spellStart"/>
      <w:r w:rsidR="00B2152E" w:rsidRPr="00B2152E">
        <w:rPr>
          <w:rFonts w:cs="Arial" w:hint="eastAsia"/>
          <w:b/>
          <w:sz w:val="24"/>
          <w:lang w:eastAsia="ja-JP"/>
        </w:rPr>
        <w:t>Shen</w:t>
      </w:r>
      <w:proofErr w:type="spellEnd"/>
      <w:r w:rsidR="00B2152E">
        <w:rPr>
          <w:rFonts w:cs="Arial"/>
          <w:sz w:val="24"/>
          <w:lang w:eastAsia="ja-JP"/>
        </w:rPr>
        <w:br/>
      </w:r>
      <w:r w:rsidR="00B2152E">
        <w:rPr>
          <w:rFonts w:cs="Arial"/>
          <w:b/>
          <w:lang w:eastAsia="ja-JP"/>
        </w:rPr>
        <w:tab/>
      </w:r>
      <w:hyperlink r:id="rId16" w:history="1">
        <w:r w:rsidR="00DB6954" w:rsidRPr="003F6BCB">
          <w:rPr>
            <w:rStyle w:val="aa"/>
            <w:rFonts w:cs="Arial" w:hint="eastAsia"/>
            <w:b/>
            <w:sz w:val="24"/>
            <w:lang w:eastAsia="ja-JP"/>
          </w:rPr>
          <w:t>shenpengchong@</w:t>
        </w:r>
        <w:r w:rsidR="00DB6954" w:rsidRPr="003F6BCB">
          <w:rPr>
            <w:rStyle w:val="aa"/>
            <w:rFonts w:cs="Arial" w:hint="eastAsia"/>
            <w:b/>
            <w:sz w:val="24"/>
            <w:lang w:eastAsia="zh-CN"/>
          </w:rPr>
          <w:t>cictmobile.com</w:t>
        </w:r>
      </w:hyperlink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23215792"/>
      <w:r w:rsidRPr="00854C55">
        <w:rPr>
          <w:b/>
        </w:rPr>
        <w:t>Corrections required</w:t>
      </w:r>
      <w:bookmarkEnd w:id="22"/>
      <w:bookmarkEnd w:id="23"/>
      <w:bookmarkEnd w:id="24"/>
    </w:p>
    <w:p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2321579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2406F7" w:rsidRPr="002406F7">
        <w:rPr>
          <w:rFonts w:cs="Arial"/>
          <w:b/>
          <w:color w:val="000000"/>
          <w:lang w:eastAsia="en-GB"/>
        </w:rPr>
        <w:t>f_TC_6_2_3_8_NR5GC_EUTRA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F24B4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2406F7" w:rsidP="002B42D8">
            <w:pPr>
              <w:pStyle w:val="CRCoverPage"/>
              <w:spacing w:after="0"/>
              <w:rPr>
                <w:noProof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f_TC_6_2_3_8_NR5GC_EUTRA</w:t>
            </w:r>
          </w:p>
        </w:tc>
      </w:tr>
      <w:tr w:rsidR="00FB0A08" w:rsidTr="00F24B4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AD4ADA" w:rsidRDefault="00BB1BD7" w:rsidP="006A44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</w:t>
            </w:r>
            <w:r w:rsidR="006A44F7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ording to 38.523-1</w:t>
            </w:r>
            <w:r w:rsidR="006A44F7">
              <w:rPr>
                <w:rFonts w:hint="eastAsia"/>
                <w:noProof/>
                <w:lang w:eastAsia="zh-CN"/>
              </w:rPr>
              <w:t xml:space="preserve"> </w:t>
            </w:r>
            <w:r w:rsidRPr="007E0EDF">
              <w:t>Table 6.2.3.8.3.3-2</w:t>
            </w:r>
            <w:r w:rsidR="006A44F7">
              <w:rPr>
                <w:rFonts w:hint="eastAsia"/>
                <w:lang w:eastAsia="zh-CN"/>
              </w:rPr>
              <w:t xml:space="preserve">, It should be configured </w:t>
            </w:r>
            <w:r w:rsidR="006A44F7" w:rsidRPr="007E0EDF">
              <w:t>threshX-High-r15</w:t>
            </w:r>
            <w:r w:rsidR="006A44F7">
              <w:rPr>
                <w:rFonts w:hint="eastAsia"/>
                <w:lang w:eastAsia="zh-CN"/>
              </w:rPr>
              <w:t xml:space="preserve"> to10 and </w:t>
            </w:r>
            <w:r w:rsidR="006A44F7" w:rsidRPr="007E0EDF">
              <w:t>threshX-Low-r15</w:t>
            </w:r>
            <w:r w:rsidR="006A44F7">
              <w:rPr>
                <w:rFonts w:hint="eastAsia"/>
                <w:lang w:eastAsia="zh-CN"/>
              </w:rPr>
              <w:t xml:space="preserve"> to 20 in sib24, instead </w:t>
            </w:r>
            <w:proofErr w:type="gramStart"/>
            <w:r w:rsidR="006A44F7">
              <w:rPr>
                <w:rFonts w:hint="eastAsia"/>
                <w:lang w:eastAsia="zh-CN"/>
              </w:rPr>
              <w:t xml:space="preserve">of  </w:t>
            </w:r>
            <w:r w:rsidR="006A44F7">
              <w:rPr>
                <w:lang w:eastAsia="zh-CN"/>
              </w:rPr>
              <w:t>thresh</w:t>
            </w:r>
            <w:proofErr w:type="gramEnd"/>
            <w:r w:rsidR="006A44F7">
              <w:rPr>
                <w:rFonts w:hint="eastAsia"/>
                <w:lang w:eastAsia="zh-CN"/>
              </w:rPr>
              <w:t>-</w:t>
            </w:r>
            <w:r w:rsidR="006A44F7" w:rsidRPr="006A44F7">
              <w:rPr>
                <w:lang w:eastAsia="zh-CN"/>
              </w:rPr>
              <w:t>HighQ</w:t>
            </w:r>
            <w:r w:rsidR="006A44F7">
              <w:rPr>
                <w:rFonts w:hint="eastAsia"/>
                <w:lang w:eastAsia="zh-CN"/>
              </w:rPr>
              <w:t>-</w:t>
            </w:r>
            <w:r w:rsidR="006A44F7" w:rsidRPr="006A44F7">
              <w:rPr>
                <w:lang w:eastAsia="zh-CN"/>
              </w:rPr>
              <w:t>r15</w:t>
            </w:r>
            <w:r w:rsidR="006A44F7">
              <w:rPr>
                <w:rFonts w:hint="eastAsia"/>
                <w:lang w:eastAsia="zh-CN"/>
              </w:rPr>
              <w:t xml:space="preserve"> and </w:t>
            </w:r>
            <w:r w:rsidR="006A44F7">
              <w:rPr>
                <w:lang w:eastAsia="zh-CN"/>
              </w:rPr>
              <w:t>thresh</w:t>
            </w:r>
            <w:r w:rsidR="006A44F7">
              <w:rPr>
                <w:rFonts w:hint="eastAsia"/>
                <w:lang w:eastAsia="zh-CN"/>
              </w:rPr>
              <w:t>-</w:t>
            </w:r>
            <w:r w:rsidR="006A44F7" w:rsidRPr="006A44F7">
              <w:rPr>
                <w:lang w:eastAsia="zh-CN"/>
              </w:rPr>
              <w:t>LowQ</w:t>
            </w:r>
            <w:r w:rsidR="006A44F7">
              <w:rPr>
                <w:rFonts w:hint="eastAsia"/>
                <w:lang w:eastAsia="zh-CN"/>
              </w:rPr>
              <w:t>-</w:t>
            </w:r>
            <w:r w:rsidR="006A44F7" w:rsidRPr="006A44F7">
              <w:rPr>
                <w:lang w:eastAsia="zh-CN"/>
              </w:rPr>
              <w:t>r15</w:t>
            </w:r>
            <w:r w:rsidR="006A44F7">
              <w:rPr>
                <w:rFonts w:hint="eastAsia"/>
                <w:lang w:eastAsia="zh-CN"/>
              </w:rPr>
              <w:t>.</w:t>
            </w:r>
          </w:p>
        </w:tc>
      </w:tr>
      <w:tr w:rsidR="00FB0A08" w:rsidTr="00F24B4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AB" w:rsidRPr="001124B3" w:rsidRDefault="002E64AB" w:rsidP="006A44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Deleted </w:t>
            </w:r>
            <w:r w:rsidR="006A44F7" w:rsidRPr="006A44F7">
              <w:rPr>
                <w:noProof/>
              </w:rPr>
              <w:t>f_EUTRA_CellInfo_SetSIB24_threshX_Q_r15</w:t>
            </w:r>
            <w:r w:rsidR="006A44F7" w:rsidRPr="006A44F7">
              <w:rPr>
                <w:rFonts w:hint="eastAsia"/>
                <w:noProof/>
              </w:rPr>
              <w:t>,</w:t>
            </w:r>
            <w:r w:rsidR="006A44F7">
              <w:rPr>
                <w:rFonts w:hint="eastAsia"/>
                <w:noProof/>
                <w:lang w:eastAsia="zh-CN"/>
              </w:rPr>
              <w:t xml:space="preserve"> </w:t>
            </w:r>
            <w:r w:rsidR="006A44F7" w:rsidRPr="006A44F7">
              <w:rPr>
                <w:rFonts w:hint="eastAsia"/>
                <w:noProof/>
              </w:rPr>
              <w:t xml:space="preserve"> used </w:t>
            </w:r>
            <w:r w:rsidR="006A44F7" w:rsidRPr="006A44F7">
              <w:rPr>
                <w:noProof/>
              </w:rPr>
              <w:t>f_EUTRA_CellInfo_SetSIB24_ThreshX_High_r15</w:t>
            </w:r>
            <w:r w:rsidR="006A44F7" w:rsidRPr="006A44F7">
              <w:rPr>
                <w:rFonts w:hint="eastAsia"/>
                <w:noProof/>
              </w:rPr>
              <w:t xml:space="preserve"> and</w:t>
            </w:r>
            <w:r w:rsidR="00ED1837">
              <w:rPr>
                <w:noProof/>
              </w:rPr>
              <w:t xml:space="preserve">. </w:t>
            </w:r>
            <w:r w:rsidR="006A44F7" w:rsidRPr="006A44F7">
              <w:rPr>
                <w:noProof/>
              </w:rPr>
              <w:t>f_EUTRA_CellInfo_SetSIB24_ThreshX_Low_r15</w:t>
            </w:r>
            <w:r w:rsidR="006A4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B0A08" w:rsidTr="00F24B4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CC39F9" w:rsidRDefault="00FB0A08" w:rsidP="002B42D8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FB0A08" w:rsidTr="00F24B4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FB0A08" w:rsidRPr="00CD057D" w:rsidTr="00A0271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F7" w:rsidRPr="002406F7" w:rsidRDefault="00F7580F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406F7" w:rsidRPr="002406F7">
              <w:rPr>
                <w:rFonts w:ascii="Courier New" w:hAnsi="Courier New" w:cs="Courier New"/>
                <w:color w:val="000000"/>
                <w:lang w:eastAsia="de-DE"/>
              </w:rPr>
              <w:t>function f_TC_6_2_3_8_NR5GC_EUTRA() runs on EUTRA_Multi5GS_PTC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cell reselection / From E-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UTRA_Idle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to NR RRC_IDLE according to RAT priority provided by dedicated signalling (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RRConnRelease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R5s220708 sic@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EUTRA_CellInfo_Type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v_CellInfo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SystemInformationBlockType24_r15 v_SIB24;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CarrierFreqListNR_r15 v_CarrierFreqListNR_r15 := omit;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ReselectionThreshold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v_ThreshServingLow_Cell1 := 3;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ReselectionThreshold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v_S_NonIntraSearch_Cell1 := 3;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  // System information combination 31 as defined in TS 36.508-1 clause 4.4.3.1 is used in E-UTRA Cell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f_EUTRA_NR_SendSysinfoCoOrd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(NR, f_EUTRA38_IRAT_ListOfFrequencies({eutra_Cell1})); // sends Freq. Info to the other RAT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6.2.3.8.3.3-1: SystemInformationBlockType3 of EUTRA Cell 1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f_EUTRA_CellInfo_SetSysInfo_ThreshServingLow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v_ThreshServingLow_Cell1);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f_EUTRA_CellInfo_SetSysInfo_S_NonIntraSearch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(eutra_Cell1, v_S_NonIntraSearch_Cell1);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6.2.3.8.3.3-2: SystemInformationBlockType24 of EUTRA Cell 1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v_CellInfo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f_EUTRA_CellInfo_Get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v_CarrierFreqListNR_r15[0] := v_CellInfo.Sysinfo.BCCH_Info.SIs[2].message_.c1.systemInformation.criticalExtensions.systemInformation_r8.sib_TypeAndInfo[0].sib24_v1530.carrierFreqListNR_r15[0];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v_SIB24 := v_CellInfo.Sysinfo.BCCH_Info.SIs[2].message_.c1.systemInformation.criticalExtensions.systemInformation_r8.sib_TypeAndInfo[0].sib24_v1530;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v_SIB24.carrierFreqListNR_r15 := v_CarrierFreqListNR_r15;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f_EUTRA_CellInfo_SetSIB24(eutra_Cell1,v_SIB24);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406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f_EUTRA_CellInfo_SetSIB24_threshX_Q_r15(eutra_Cell1, 10, 20);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f_EUTRA_CellInfo_SetSIB24_t_ReselectionNR_r15(eutra_Cell1, 7);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//Preamble: finishes with EUTRA cell on (NR cell off) and co-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sent to say UE has completed registration on EUTRA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               // Wait for UE to register on NR first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 (eutra_Cell1,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, RRC_IDLE); // Go on to EUTRA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RRC_Idle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while NR is already off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("Preamble"));    // inform NR side about registration on both sides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fl_TC_6_2_3_8_NR5GC_EUTRA_TestBody ();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take down the cell now, UE finished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on NR side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"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f_EUTRA_ReleaseAllCells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A0271B" w:rsidRPr="00455951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2C2496" w:rsidRPr="00455951" w:rsidRDefault="002C2496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FB0A08" w:rsidRPr="00CD057D" w:rsidTr="00A0271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function f_TC_6_2_3_8_NR5GC_EUTRA() runs on EUTRA_Multi5GS_PTC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cell reselection / From E-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UTRA_Idle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to NR RRC_IDLE according to RAT priority provided by dedicated signalling (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RRConnRelease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R5s220708 sic@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EUTRA_CellInfo_Type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v_CellInfo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SystemInformationBlockType24_r15 v_SIB24;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CarrierFreqListNR_r15 v_CarrierFreqListNR_r15 := omit;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ReselectionThreshold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v_ThreshServingLow_Cell1 := 3;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ReselectionThreshold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v_S_NonIntraSearch_Cell1 := 3;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  // System information combination 31 as defined in TS 36.508-1 clause 4.4.3.1 is used in E-UTRA Cell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f_EUTRA_NR_SendSysinfoCoOrd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(NR, f_EUTRA38_IRAT_ListOfFrequencies({eutra_Cell1})); // sends Freq. Info to the other RAT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6.2.3.8.3.3-1: SystemInformationBlockType3 of EUTRA Cell 1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f_EUTRA_CellInfo_SetSysInfo_ThreshServingLow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v_ThreshServingLow_Cell1);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f_EUTRA_CellInfo_SetSysInfo_S_NonIntraSearch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(eutra_Cell1, v_S_NonIntraSearch_Cell1);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6.2.3.8.3.3-2: SystemInformationBlockType24 of EUTRA Cell 1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v_CellInfo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f_EUTRA_CellInfo_Get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v_CarrierFreqListNR_r15[0] := v_CellInfo.Sysinfo.BCCH_Info.SIs[2].message_.c1.systemInformation.criticalExtensions.systemInformation_r8.sib_TypeAndInfo[0].sib24_v1530.carrierFreqListNR_r15[0];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v_SIB24 := v_CellInfo.Sysinfo.BCCH_Info.SIs[2].message_.c1.systemInformation.criticalExtensions.systemInformation_r8.sib_TypeAndInfo[0].sib24_v1530;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v_SIB24.carrierFreqListNR_r15 := v_CarrierFreqListNR_r15;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f_EUTRA_CellInfo_SetSIB24(eutra_Cell1,v_SIB24);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406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f_EUTRA_CellInfo_SetSIB24_ThreshX_High_r15(eutra_Cell1, 10);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f_EUTRA_CellInfo_SetSIB24_ThreshX_Low_r15(eutra_Cell1, 20);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f_EUTRA_CellInfo_SetSIB24_t_ReselectionNR_r15(eutra_Cell1, 7);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//Preamble: finishes with EUTRA cell on (NR cell off) and co-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sent to say UE has completed registration on EUTRA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               // Wait for UE to register on NR first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 (eutra_Cell1,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, RRC_IDLE); // Go on to EUTRA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RRC_Idle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while NR is already off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("Preamble"));    // inform NR side about registration on both sides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fl_TC_6_2_3_8_NR5GC_EUTRA_TestBody ();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take down the cell now, UE finished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on NR side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"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f_EUTRA_ReleaseAllCells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B0A08" w:rsidRPr="006D35E4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Pr="006D0DC1" w:rsidRDefault="001C6BC1" w:rsidP="006D0DC1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RPr="006D0DC1" w:rsidSect="00B76E16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65" w:rsidRDefault="00460065">
      <w:r>
        <w:separator/>
      </w:r>
    </w:p>
  </w:endnote>
  <w:endnote w:type="continuationSeparator" w:id="0">
    <w:p w:rsidR="00460065" w:rsidRDefault="00460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65" w:rsidRDefault="00460065">
      <w:r>
        <w:separator/>
      </w:r>
    </w:p>
  </w:footnote>
  <w:footnote w:type="continuationSeparator" w:id="0">
    <w:p w:rsidR="00460065" w:rsidRDefault="00460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说明: 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说明: 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说明: 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说明: 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0E5A69">
    <w:pPr>
      <w:pStyle w:val="a4"/>
      <w:tabs>
        <w:tab w:val="right" w:pos="9639"/>
      </w:tabs>
    </w:pPr>
    <w:r>
      <w:tab/>
    </w:r>
    <w:r w:rsidR="00B75C7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说明: 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说明: 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2849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15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06F7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1F99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4AB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065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CE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15AE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2B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44F7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0DC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0895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092B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6D83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B08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37E0"/>
    <w:rsid w:val="0095452D"/>
    <w:rsid w:val="0095482B"/>
    <w:rsid w:val="00954C1A"/>
    <w:rsid w:val="00956250"/>
    <w:rsid w:val="00956A50"/>
    <w:rsid w:val="0095736A"/>
    <w:rsid w:val="009573A0"/>
    <w:rsid w:val="00957C00"/>
    <w:rsid w:val="00960356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71B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A16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152E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D7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28CA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1B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0AF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B64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954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5D7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63A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1837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63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4B40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390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96131A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mailto:shenpengchong@cictmobile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24262-E10A-42CC-AEA7-CF051E297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5</Pages>
  <Words>1350</Words>
  <Characters>7701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沈鹏翀</cp:lastModifiedBy>
  <cp:revision>10</cp:revision>
  <cp:lastPrinted>1900-12-31T16:00:00Z</cp:lastPrinted>
  <dcterms:created xsi:type="dcterms:W3CDTF">2022-12-20T13:08:00Z</dcterms:created>
  <dcterms:modified xsi:type="dcterms:W3CDTF">2023-01-06T01:34:00Z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