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F45C" w14:textId="76A0F398" w:rsidR="006043D8" w:rsidRDefault="006043D8" w:rsidP="00C91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>
        <w:rPr>
          <w:b/>
          <w:i/>
          <w:noProof/>
          <w:sz w:val="28"/>
        </w:rPr>
        <w:t>0</w:t>
      </w:r>
      <w:r w:rsidR="00AC3D72">
        <w:rPr>
          <w:b/>
          <w:i/>
          <w:noProof/>
          <w:sz w:val="28"/>
        </w:rPr>
        <w:t>43</w:t>
      </w:r>
    </w:p>
    <w:p w14:paraId="267E2D0A" w14:textId="77777777" w:rsidR="006043D8" w:rsidRDefault="00000000" w:rsidP="006043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43D8" w:rsidRPr="00BA51D9">
          <w:rPr>
            <w:b/>
            <w:noProof/>
            <w:sz w:val="24"/>
          </w:rPr>
          <w:t>Online</w:t>
        </w:r>
      </w:fldSimple>
      <w:r w:rsidR="006043D8">
        <w:rPr>
          <w:b/>
          <w:noProof/>
          <w:sz w:val="24"/>
        </w:rPr>
        <w:t xml:space="preserve">, </w:t>
      </w:r>
      <w:r w:rsidR="006043D8">
        <w:fldChar w:fldCharType="begin"/>
      </w:r>
      <w:r w:rsidR="006043D8">
        <w:instrText xml:space="preserve"> DOCPROPERTY  Country  \* MERGEFORMAT </w:instrText>
      </w:r>
      <w:r w:rsidR="006043D8">
        <w:fldChar w:fldCharType="end"/>
      </w:r>
      <w:r w:rsidR="006043D8">
        <w:rPr>
          <w:b/>
          <w:noProof/>
          <w:sz w:val="24"/>
        </w:rPr>
        <w:t xml:space="preserve">, </w:t>
      </w:r>
      <w:fldSimple w:instr=" DOCPROPERTY  StartDate  \* MERGEFORMAT ">
        <w:r w:rsidR="006043D8" w:rsidRPr="00BA51D9">
          <w:rPr>
            <w:b/>
            <w:noProof/>
            <w:sz w:val="24"/>
          </w:rPr>
          <w:t>9th Dec 2022</w:t>
        </w:r>
      </w:fldSimple>
      <w:r w:rsidR="006043D8">
        <w:rPr>
          <w:b/>
          <w:noProof/>
          <w:sz w:val="24"/>
        </w:rPr>
        <w:t xml:space="preserve"> - </w:t>
      </w:r>
      <w:fldSimple w:instr=" DOCPROPERTY  EndDate  \* MERGEFORMAT ">
        <w:r w:rsidR="006043D8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0C482" w:rsidR="001E41F3" w:rsidRPr="00410371" w:rsidRDefault="00AC3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D22CA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6043D8">
              <w:t>to</w:t>
            </w:r>
            <w:r w:rsidR="00320AF8" w:rsidRPr="00320AF8">
              <w:t xml:space="preserve"> Rel-16 </w:t>
            </w:r>
            <w:r w:rsidR="00EB7F02">
              <w:t>NR5GC IRAT</w:t>
            </w:r>
            <w:r w:rsidR="00320AF8" w:rsidRPr="00320AF8">
              <w:t xml:space="preserve"> test case </w:t>
            </w:r>
            <w:r w:rsidR="00012FCE">
              <w:t>8.1.4.</w:t>
            </w:r>
            <w:r w:rsidR="00EB7F02">
              <w:t>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FC7F2" w:rsidR="001E41F3" w:rsidRDefault="003A5216" w:rsidP="003908BC">
            <w:pPr>
              <w:pStyle w:val="CRCoverPage"/>
              <w:spacing w:after="0"/>
              <w:rPr>
                <w:noProof/>
              </w:rPr>
            </w:pPr>
            <w:r w:rsidRPr="003A5216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25B0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5051E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69950" w:rsidR="006043D8" w:rsidRDefault="006043D8" w:rsidP="00FB35A6">
            <w:pPr>
              <w:pStyle w:val="CRCoverPage"/>
              <w:spacing w:after="0"/>
              <w:ind w:left="100"/>
              <w:rPr>
                <w:noProof/>
              </w:rPr>
            </w:pPr>
            <w:r w:rsidRPr="006043D8">
              <w:rPr>
                <w:rFonts w:cs="Arial"/>
              </w:rPr>
              <w:t xml:space="preserve">SS should be using packet filter ICMPv6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PDU session modification </w:t>
            </w:r>
            <w:r>
              <w:rPr>
                <w:rFonts w:cs="Arial"/>
              </w:rPr>
              <w:t>message</w:t>
            </w:r>
            <w:r w:rsidRPr="006043D8">
              <w:rPr>
                <w:rFonts w:cs="Arial"/>
              </w:rPr>
              <w:t xml:space="preserve"> at step0A because SS will be using IC</w:t>
            </w:r>
            <w:r>
              <w:rPr>
                <w:rFonts w:cs="Arial"/>
              </w:rPr>
              <w:t>MP</w:t>
            </w:r>
            <w:r w:rsidRPr="006043D8">
              <w:rPr>
                <w:rFonts w:cs="Arial"/>
              </w:rPr>
              <w:t xml:space="preserve"> packet filter </w:t>
            </w:r>
            <w:r>
              <w:rPr>
                <w:rFonts w:cs="Arial"/>
              </w:rPr>
              <w:t>at</w:t>
            </w:r>
            <w:r w:rsidRPr="006043D8">
              <w:rPr>
                <w:rFonts w:cs="Arial"/>
              </w:rPr>
              <w:t xml:space="preserve"> step 7 to send DL data and it will not match with packet filter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modification command. </w:t>
            </w:r>
            <w:r>
              <w:rPr>
                <w:rFonts w:cs="Arial"/>
              </w:rPr>
              <w:t>As a result,</w:t>
            </w:r>
            <w:r w:rsidRPr="006043D8">
              <w:rPr>
                <w:rFonts w:cs="Arial"/>
              </w:rPr>
              <w:t xml:space="preserve"> UE w</w:t>
            </w:r>
            <w:r>
              <w:rPr>
                <w:rFonts w:cs="Arial"/>
              </w:rPr>
              <w:t>ill not</w:t>
            </w:r>
            <w:r w:rsidRPr="006043D8">
              <w:rPr>
                <w:rFonts w:cs="Arial"/>
              </w:rPr>
              <w:t xml:space="preserve"> be able to send UL packet on NR component. </w:t>
            </w:r>
            <w:r>
              <w:rPr>
                <w:rFonts w:cs="Arial"/>
              </w:rPr>
              <w:t>C</w:t>
            </w:r>
            <w:r w:rsidRPr="006043D8">
              <w:rPr>
                <w:rFonts w:cs="Arial"/>
              </w:rPr>
              <w:t>urrent implementation i</w:t>
            </w:r>
            <w:r>
              <w:rPr>
                <w:rFonts w:cs="Arial"/>
              </w:rPr>
              <w:t xml:space="preserve">s </w:t>
            </w:r>
            <w:r w:rsidRPr="006043D8">
              <w:rPr>
                <w:rFonts w:cs="Arial"/>
              </w:rPr>
              <w:t xml:space="preserve">using UDP as packet filter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</w:t>
            </w:r>
            <w:r>
              <w:rPr>
                <w:rFonts w:cs="Arial"/>
              </w:rPr>
              <w:t xml:space="preserve">PDU </w:t>
            </w:r>
            <w:r w:rsidRPr="006043D8">
              <w:rPr>
                <w:rFonts w:cs="Arial"/>
              </w:rPr>
              <w:t xml:space="preserve">modification </w:t>
            </w:r>
            <w:r>
              <w:rPr>
                <w:rFonts w:cs="Arial"/>
              </w:rPr>
              <w:t>message</w:t>
            </w:r>
            <w:r w:rsidRPr="006043D8">
              <w:rPr>
                <w:rFonts w:cs="Arial"/>
              </w:rPr>
              <w:t xml:space="preserve"> at step 0A.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51B99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6043D8">
              <w:rPr>
                <w:rFonts w:cs="Arial"/>
                <w:lang w:val="en-SG"/>
              </w:rPr>
              <w:t xml:space="preserve">Changed packet filter number </w:t>
            </w:r>
            <w:r>
              <w:rPr>
                <w:rFonts w:cs="Arial"/>
                <w:lang w:val="en-SG"/>
              </w:rPr>
              <w:t>in</w:t>
            </w:r>
            <w:r w:rsidR="00AC3D72">
              <w:rPr>
                <w:rFonts w:cs="Arial"/>
                <w:lang w:val="en-SG"/>
              </w:rPr>
              <w:t xml:space="preserve"> </w:t>
            </w:r>
            <w:r w:rsidRPr="006043D8">
              <w:rPr>
                <w:rFonts w:cs="Arial"/>
                <w:lang w:val="en-SG"/>
              </w:rPr>
              <w:t>f_EUTRA_NB_Get_508_TrafficFlowTemplate</w:t>
            </w:r>
            <w:r>
              <w:rPr>
                <w:noProof/>
              </w:rPr>
              <w:t xml:space="preserve"> 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0FAE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</w:t>
            </w:r>
            <w:r w:rsidR="004D7D01">
              <w:rPr>
                <w:noProof/>
              </w:rPr>
              <w:t xml:space="preserve">est case 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4BD8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</w:t>
            </w:r>
            <w:r w:rsidR="005051E5">
              <w:t>2.1.2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6387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439783A" w14:textId="2211EDFC" w:rsidR="006043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043D8" w:rsidRPr="003F72C8">
        <w:rPr>
          <w:rFonts w:cs="Arial"/>
          <w:iCs/>
        </w:rPr>
        <w:t>Table of Contents</w:t>
      </w:r>
      <w:r w:rsidR="006043D8">
        <w:tab/>
      </w:r>
      <w:r w:rsidR="006043D8">
        <w:fldChar w:fldCharType="begin"/>
      </w:r>
      <w:r w:rsidR="006043D8">
        <w:instrText xml:space="preserve"> PAGEREF _Toc122638779 \h </w:instrText>
      </w:r>
      <w:r w:rsidR="006043D8">
        <w:fldChar w:fldCharType="separate"/>
      </w:r>
      <w:r w:rsidR="006043D8">
        <w:t>2</w:t>
      </w:r>
      <w:r w:rsidR="006043D8">
        <w:fldChar w:fldCharType="end"/>
      </w:r>
    </w:p>
    <w:p w14:paraId="3BC63352" w14:textId="63FDBA9B" w:rsidR="006043D8" w:rsidRDefault="006043D8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3F72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_Toc122638780 \h </w:instrText>
      </w:r>
      <w:r>
        <w:fldChar w:fldCharType="separate"/>
      </w:r>
      <w:r>
        <w:t>3</w:t>
      </w:r>
      <w:r>
        <w:fldChar w:fldCharType="end"/>
      </w:r>
    </w:p>
    <w:p w14:paraId="3DAB99FF" w14:textId="4A9A80BE" w:rsidR="006043D8" w:rsidRDefault="006043D8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3F72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3F72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_Toc122638781 \h </w:instrText>
      </w:r>
      <w:r>
        <w:fldChar w:fldCharType="separate"/>
      </w:r>
      <w:r>
        <w:t>3</w:t>
      </w:r>
      <w:r>
        <w:fldChar w:fldCharType="end"/>
      </w:r>
    </w:p>
    <w:p w14:paraId="7B3F90DE" w14:textId="66C0CC64" w:rsidR="006043D8" w:rsidRDefault="006043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3F72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3F72C8">
        <w:rPr>
          <w:b/>
          <w:lang w:val="pt-BR"/>
        </w:rPr>
        <w:t xml:space="preserve">Change </w:t>
      </w:r>
      <w:r w:rsidRPr="003F72C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_Toc122638782 \h </w:instrText>
      </w:r>
      <w:r>
        <w:fldChar w:fldCharType="separate"/>
      </w:r>
      <w:r>
        <w:t>3</w:t>
      </w:r>
      <w:r>
        <w:fldChar w:fldCharType="end"/>
      </w:r>
    </w:p>
    <w:p w14:paraId="325A0C2F" w14:textId="50A58E8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52D9B0" w14:textId="77777777" w:rsidR="0032483D" w:rsidRDefault="0032483D" w:rsidP="0032483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1171997"/>
      <w:bookmarkStart w:id="3" w:name="_Toc122638782"/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2001090"/>
      <w:bookmarkStart w:id="22" w:name="_Hlk107318485"/>
      <w:r>
        <w:rPr>
          <w:b/>
          <w:lang w:eastAsia="ja-JP"/>
        </w:rPr>
        <w:lastRenderedPageBreak/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760F73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83B98CD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3"/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6161CB22" w14:textId="77777777" w:rsidR="0032483D" w:rsidRDefault="0032483D" w:rsidP="0032483D">
      <w:pPr>
        <w:rPr>
          <w:b/>
          <w:sz w:val="24"/>
          <w:lang w:eastAsia="ja-JP"/>
        </w:rPr>
      </w:pPr>
    </w:p>
    <w:p w14:paraId="7FBACF4F" w14:textId="77777777" w:rsidR="0032483D" w:rsidRDefault="0032483D" w:rsidP="0032483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22001091"/>
      <w:r w:rsidRPr="00854C55">
        <w:rPr>
          <w:b/>
        </w:rPr>
        <w:t>Corrections required</w:t>
      </w:r>
      <w:bookmarkEnd w:id="24"/>
      <w:bookmarkEnd w:id="25"/>
      <w:bookmarkEnd w:id="26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bookmarkEnd w:id="2"/>
      <w:r w:rsidR="00000B16">
        <w:rPr>
          <w:b/>
          <w:lang w:val="en-US"/>
        </w:rPr>
        <w:t>1</w:t>
      </w:r>
      <w:bookmarkEnd w:id="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5B7A9C3E" w:rsidR="00C247C8" w:rsidRPr="006043D8" w:rsidRDefault="005C64CC" w:rsidP="001E02B3">
            <w:pPr>
              <w:spacing w:after="0"/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 xml:space="preserve">fl_TC_8_1_4_2_1_2_TestBody </w:t>
            </w:r>
            <w:r w:rsidR="004F4020" w:rsidRPr="006043D8">
              <w:rPr>
                <w:rFonts w:ascii="Arial" w:hAnsi="Arial" w:cs="Arial"/>
              </w:rPr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A3" w14:textId="76990A2B" w:rsidR="00C00466" w:rsidRPr="006043D8" w:rsidRDefault="00675B80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 xml:space="preserve">SS should be using </w:t>
            </w:r>
            <w:r w:rsidR="00C2645F" w:rsidRPr="006043D8">
              <w:rPr>
                <w:rFonts w:ascii="Arial" w:hAnsi="Arial" w:cs="Arial"/>
              </w:rPr>
              <w:t>packet filter</w:t>
            </w:r>
            <w:r w:rsidR="007C2467" w:rsidRPr="006043D8">
              <w:rPr>
                <w:rFonts w:ascii="Arial" w:hAnsi="Arial" w:cs="Arial"/>
              </w:rPr>
              <w:t xml:space="preserve"> ICMPv6</w:t>
            </w:r>
            <w:r w:rsidR="00C333BC" w:rsidRPr="006043D8">
              <w:rPr>
                <w:rFonts w:ascii="Arial" w:hAnsi="Arial" w:cs="Arial"/>
              </w:rPr>
              <w:t xml:space="preserve"> </w:t>
            </w:r>
            <w:r w:rsidR="006043D8">
              <w:rPr>
                <w:rFonts w:ascii="Arial" w:hAnsi="Arial" w:cs="Arial"/>
              </w:rPr>
              <w:t>i</w:t>
            </w:r>
            <w:r w:rsidR="00C333BC" w:rsidRPr="006043D8">
              <w:rPr>
                <w:rFonts w:ascii="Arial" w:hAnsi="Arial" w:cs="Arial"/>
              </w:rPr>
              <w:t xml:space="preserve">n PDU session modification </w:t>
            </w:r>
            <w:r w:rsidR="006043D8">
              <w:rPr>
                <w:rFonts w:ascii="Arial" w:hAnsi="Arial" w:cs="Arial"/>
              </w:rPr>
              <w:t>message</w:t>
            </w:r>
            <w:r w:rsidR="00C333BC" w:rsidRPr="006043D8">
              <w:rPr>
                <w:rFonts w:ascii="Arial" w:hAnsi="Arial" w:cs="Arial"/>
              </w:rPr>
              <w:t xml:space="preserve"> at step</w:t>
            </w:r>
            <w:r w:rsidR="00F574CA" w:rsidRPr="006043D8">
              <w:rPr>
                <w:rFonts w:ascii="Arial" w:hAnsi="Arial" w:cs="Arial"/>
              </w:rPr>
              <w:t>0A</w:t>
            </w:r>
            <w:r w:rsidR="008A02E7" w:rsidRPr="006043D8">
              <w:rPr>
                <w:rFonts w:ascii="Arial" w:hAnsi="Arial" w:cs="Arial"/>
              </w:rPr>
              <w:t xml:space="preserve"> because SS will be using IC</w:t>
            </w:r>
            <w:r w:rsidR="006043D8">
              <w:rPr>
                <w:rFonts w:ascii="Arial" w:hAnsi="Arial" w:cs="Arial"/>
              </w:rPr>
              <w:t>MP</w:t>
            </w:r>
            <w:r w:rsidR="008A02E7" w:rsidRPr="006043D8">
              <w:rPr>
                <w:rFonts w:ascii="Arial" w:hAnsi="Arial" w:cs="Arial"/>
              </w:rPr>
              <w:t xml:space="preserve"> packet filter </w:t>
            </w:r>
            <w:r w:rsidR="006043D8">
              <w:rPr>
                <w:rFonts w:ascii="Arial" w:hAnsi="Arial" w:cs="Arial"/>
              </w:rPr>
              <w:t>at</w:t>
            </w:r>
            <w:r w:rsidR="008A02E7" w:rsidRPr="006043D8">
              <w:rPr>
                <w:rFonts w:ascii="Arial" w:hAnsi="Arial" w:cs="Arial"/>
              </w:rPr>
              <w:t xml:space="preserve"> step 7 to send DL data and it will not match with packet filter </w:t>
            </w:r>
            <w:r w:rsidR="006043D8">
              <w:rPr>
                <w:rFonts w:ascii="Arial" w:hAnsi="Arial" w:cs="Arial"/>
              </w:rPr>
              <w:t>i</w:t>
            </w:r>
            <w:r w:rsidR="008A02E7" w:rsidRPr="006043D8">
              <w:rPr>
                <w:rFonts w:ascii="Arial" w:hAnsi="Arial" w:cs="Arial"/>
              </w:rPr>
              <w:t xml:space="preserve">n modification command. </w:t>
            </w:r>
            <w:r w:rsidR="006043D8">
              <w:rPr>
                <w:rFonts w:ascii="Arial" w:hAnsi="Arial" w:cs="Arial"/>
              </w:rPr>
              <w:t>As a result,</w:t>
            </w:r>
            <w:r w:rsidR="008A02E7" w:rsidRPr="006043D8">
              <w:rPr>
                <w:rFonts w:ascii="Arial" w:hAnsi="Arial" w:cs="Arial"/>
              </w:rPr>
              <w:t xml:space="preserve"> UE w</w:t>
            </w:r>
            <w:r w:rsidR="006043D8">
              <w:rPr>
                <w:rFonts w:ascii="Arial" w:hAnsi="Arial" w:cs="Arial"/>
              </w:rPr>
              <w:t>ill not</w:t>
            </w:r>
            <w:r w:rsidR="008A02E7" w:rsidRPr="006043D8">
              <w:rPr>
                <w:rFonts w:ascii="Arial" w:hAnsi="Arial" w:cs="Arial"/>
              </w:rPr>
              <w:t xml:space="preserve"> be able to send UL packet on NR component. </w:t>
            </w:r>
            <w:r w:rsidR="006043D8">
              <w:rPr>
                <w:rFonts w:ascii="Arial" w:hAnsi="Arial" w:cs="Arial"/>
              </w:rPr>
              <w:t>C</w:t>
            </w:r>
            <w:r w:rsidR="007C2467" w:rsidRPr="006043D8">
              <w:rPr>
                <w:rFonts w:ascii="Arial" w:hAnsi="Arial" w:cs="Arial"/>
              </w:rPr>
              <w:t>urrent implementation i</w:t>
            </w:r>
            <w:r w:rsidR="006043D8">
              <w:rPr>
                <w:rFonts w:ascii="Arial" w:hAnsi="Arial" w:cs="Arial"/>
              </w:rPr>
              <w:t xml:space="preserve">s </w:t>
            </w:r>
            <w:r w:rsidR="007C2467" w:rsidRPr="006043D8">
              <w:rPr>
                <w:rFonts w:ascii="Arial" w:hAnsi="Arial" w:cs="Arial"/>
              </w:rPr>
              <w:t>using UDP as packet filter</w:t>
            </w:r>
            <w:r w:rsidR="00F574CA" w:rsidRPr="006043D8">
              <w:rPr>
                <w:rFonts w:ascii="Arial" w:hAnsi="Arial" w:cs="Arial"/>
              </w:rPr>
              <w:t xml:space="preserve"> </w:t>
            </w:r>
            <w:r w:rsidR="006043D8">
              <w:rPr>
                <w:rFonts w:ascii="Arial" w:hAnsi="Arial" w:cs="Arial"/>
              </w:rPr>
              <w:t>i</w:t>
            </w:r>
            <w:r w:rsidR="00F574CA" w:rsidRPr="006043D8">
              <w:rPr>
                <w:rFonts w:ascii="Arial" w:hAnsi="Arial" w:cs="Arial"/>
              </w:rPr>
              <w:t xml:space="preserve">n </w:t>
            </w:r>
            <w:r w:rsidR="006043D8">
              <w:rPr>
                <w:rFonts w:ascii="Arial" w:hAnsi="Arial" w:cs="Arial"/>
              </w:rPr>
              <w:t xml:space="preserve">PDU </w:t>
            </w:r>
            <w:r w:rsidR="00F574CA" w:rsidRPr="006043D8">
              <w:rPr>
                <w:rFonts w:ascii="Arial" w:hAnsi="Arial" w:cs="Arial"/>
              </w:rPr>
              <w:t xml:space="preserve">modification </w:t>
            </w:r>
            <w:r w:rsidR="006043D8">
              <w:rPr>
                <w:rFonts w:ascii="Arial" w:hAnsi="Arial" w:cs="Arial"/>
              </w:rPr>
              <w:t>message</w:t>
            </w:r>
            <w:r w:rsidR="008A02E7" w:rsidRPr="006043D8">
              <w:rPr>
                <w:rFonts w:ascii="Arial" w:hAnsi="Arial" w:cs="Arial"/>
              </w:rPr>
              <w:t xml:space="preserve"> at step 0A.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B1" w14:textId="59ED32A4" w:rsidR="00F73303" w:rsidRPr="006043D8" w:rsidRDefault="007C2467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6043D8">
              <w:rPr>
                <w:rFonts w:cs="Arial"/>
                <w:lang w:val="en-SG"/>
              </w:rPr>
              <w:t xml:space="preserve">Changed packet filter </w:t>
            </w:r>
            <w:r w:rsidR="0002095F" w:rsidRPr="006043D8">
              <w:rPr>
                <w:rFonts w:cs="Arial"/>
                <w:lang w:val="en-SG"/>
              </w:rPr>
              <w:t>number</w:t>
            </w:r>
            <w:r w:rsidRPr="006043D8">
              <w:rPr>
                <w:rFonts w:cs="Arial"/>
                <w:lang w:val="en-SG"/>
              </w:rPr>
              <w:t xml:space="preserve"> </w:t>
            </w:r>
            <w:r w:rsidR="006043D8">
              <w:rPr>
                <w:rFonts w:cs="Arial"/>
                <w:lang w:val="en-SG"/>
              </w:rPr>
              <w:t xml:space="preserve">in </w:t>
            </w:r>
            <w:r w:rsidR="0002095F" w:rsidRPr="006043D8">
              <w:rPr>
                <w:rFonts w:cs="Arial"/>
                <w:lang w:val="en-SG"/>
              </w:rPr>
              <w:t>f_EUTRA_NB_Get_508_TrafficFlowTemplate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2008BFB" w:rsidR="00C247C8" w:rsidRPr="006043D8" w:rsidRDefault="005C64CC" w:rsidP="001E02B3">
            <w:pPr>
              <w:spacing w:after="0"/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>IRAT_Handover_NR5GC_NR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043D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Pr="006043D8" w:rsidRDefault="00C247C8" w:rsidP="001E02B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63DCE7A0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Before Change</w:t>
      </w:r>
      <w:r w:rsid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EE2" w14:textId="77777777" w:rsidR="00DD0765" w:rsidRDefault="000B1FC5" w:rsidP="00DD0765">
            <w:r>
              <w:t xml:space="preserve">  </w:t>
            </w:r>
            <w:r w:rsidR="00DD0765">
              <w:t xml:space="preserve">  function fl_TC_8_1_4_2_1_2_</w:t>
            </w:r>
            <w:proofErr w:type="gramStart"/>
            <w:r w:rsidR="00DD0765">
              <w:t>TestBody(</w:t>
            </w:r>
            <w:proofErr w:type="gramEnd"/>
            <w:r w:rsidR="00DD0765">
              <w:t>) runs on NR5GC_PTC</w:t>
            </w:r>
          </w:p>
          <w:p w14:paraId="084144CF" w14:textId="77777777" w:rsidR="00DD0765" w:rsidRDefault="00DD0765" w:rsidP="00DD0765">
            <w:r>
              <w:t xml:space="preserve">  {</w:t>
            </w:r>
          </w:p>
          <w:p w14:paraId="4AF96F39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SDAP_Configuration_Type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Configuration</w:t>
            </w:r>
            <w:proofErr w:type="spellEnd"/>
            <w:r>
              <w:t>;</w:t>
            </w:r>
            <w:proofErr w:type="gramEnd"/>
          </w:p>
          <w:p w14:paraId="5E2CC3C7" w14:textId="77777777" w:rsidR="00DD0765" w:rsidRDefault="00DD0765" w:rsidP="00DD0765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765F8A66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v_EUTRA_</w:t>
            </w:r>
            <w:proofErr w:type="gramStart"/>
            <w:r>
              <w:t>HOCmd</w:t>
            </w:r>
            <w:proofErr w:type="spellEnd"/>
            <w:r>
              <w:t>;</w:t>
            </w:r>
            <w:proofErr w:type="gramEnd"/>
          </w:p>
          <w:p w14:paraId="4A4D547A" w14:textId="77777777" w:rsidR="00DD0765" w:rsidRDefault="00DD0765" w:rsidP="00DD0765">
            <w:r>
              <w:t xml:space="preserve">    var </w:t>
            </w:r>
            <w:proofErr w:type="spellStart"/>
            <w:r>
              <w:t>NasCountInfo_Type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NASCountInfo</w:t>
            </w:r>
            <w:proofErr w:type="spellEnd"/>
            <w:r>
              <w:t>;</w:t>
            </w:r>
            <w:proofErr w:type="gramEnd"/>
          </w:p>
          <w:p w14:paraId="13AEBC0B" w14:textId="77777777" w:rsidR="00DD0765" w:rsidRDefault="00DD0765" w:rsidP="00DD0765">
            <w:r>
              <w:t xml:space="preserve">    var </w:t>
            </w:r>
            <w:proofErr w:type="spellStart"/>
            <w:r>
              <w:t>EUTRA_NR_PduSessionInfo_Type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CoordMsg</w:t>
            </w:r>
            <w:proofErr w:type="spellEnd"/>
            <w:r>
              <w:t>;</w:t>
            </w:r>
            <w:proofErr w:type="gramEnd"/>
          </w:p>
          <w:p w14:paraId="31709ECE" w14:textId="77777777" w:rsidR="00DD0765" w:rsidRDefault="00DD0765" w:rsidP="00DD0765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48891024" w14:textId="77777777" w:rsidR="00DD0765" w:rsidRDefault="00DD0765" w:rsidP="00DD0765">
            <w:r>
              <w:t xml:space="preserve">    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f_Get_PDUSessionForDNNType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4D3CFD9C" w14:textId="77777777" w:rsidR="00DD0765" w:rsidRDefault="00DD0765" w:rsidP="00DD0765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>;</w:t>
            </w:r>
            <w:proofErr w:type="gramEnd"/>
          </w:p>
          <w:p w14:paraId="37DA1CEB" w14:textId="77777777" w:rsidR="00DD0765" w:rsidRDefault="00DD0765" w:rsidP="00DD0765">
            <w:r>
              <w:t xml:space="preserve">    var template (omit)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459435A4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MappedEPSContext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MappedEPSContext</w:t>
            </w:r>
            <w:proofErr w:type="spellEnd"/>
            <w:r>
              <w:t>;</w:t>
            </w:r>
            <w:proofErr w:type="gramEnd"/>
          </w:p>
          <w:p w14:paraId="61DABF59" w14:textId="77777777" w:rsidR="00DD0765" w:rsidRDefault="00DD0765" w:rsidP="00DD0765">
            <w:r>
              <w:t xml:space="preserve">    var bitstring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>;</w:t>
            </w:r>
            <w:proofErr w:type="gramEnd"/>
          </w:p>
          <w:p w14:paraId="1FEBB351" w14:textId="77777777" w:rsidR="00DD0765" w:rsidRDefault="00DD0765" w:rsidP="00DD0765">
            <w:r>
              <w:lastRenderedPageBreak/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>;</w:t>
            </w:r>
            <w:proofErr w:type="gramEnd"/>
          </w:p>
          <w:p w14:paraId="304AF92D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>;</w:t>
            </w:r>
            <w:proofErr w:type="gramEnd"/>
          </w:p>
          <w:p w14:paraId="47460984" w14:textId="77777777" w:rsidR="00DD0765" w:rsidRDefault="00DD0765" w:rsidP="00DD0765">
            <w:r>
              <w:t xml:space="preserve">    var </w:t>
            </w:r>
            <w:proofErr w:type="spellStart"/>
            <w:r>
              <w:t>HalfOctet_Type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>;</w:t>
            </w:r>
            <w:proofErr w:type="gramEnd"/>
          </w:p>
          <w:p w14:paraId="64E7E272" w14:textId="77777777" w:rsidR="00DD0765" w:rsidRDefault="00DD0765" w:rsidP="00DD0765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NewDRBId</w:t>
            </w:r>
            <w:proofErr w:type="spellEnd"/>
            <w:r>
              <w:t>;</w:t>
            </w:r>
            <w:proofErr w:type="gramEnd"/>
          </w:p>
          <w:p w14:paraId="2EE712EC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SDAP_Config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71CDA399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DRBToAddMod</w:t>
            </w:r>
            <w:proofErr w:type="spellEnd"/>
            <w:r>
              <w:t>;</w:t>
            </w:r>
            <w:proofErr w:type="gramEnd"/>
          </w:p>
          <w:p w14:paraId="790A29CD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QoS_Flow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QoSFlow</w:t>
            </w:r>
            <w:proofErr w:type="spellEnd"/>
            <w:r>
              <w:t>;</w:t>
            </w:r>
            <w:proofErr w:type="gramEnd"/>
          </w:p>
          <w:p w14:paraId="15F29C2E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>;</w:t>
            </w:r>
            <w:proofErr w:type="gramEnd"/>
          </w:p>
          <w:p w14:paraId="175E4A2F" w14:textId="77777777" w:rsidR="00DD0765" w:rsidRDefault="00DD0765" w:rsidP="00DD0765">
            <w:r>
              <w:t xml:space="preserve">    var template(value)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f_NR_GetSpCellConfigDef</w:t>
            </w:r>
            <w:proofErr w:type="spellEnd"/>
            <w:r>
              <w:t>(nr_Cell3, -, true);</w:t>
            </w:r>
          </w:p>
          <w:p w14:paraId="1750ACC4" w14:textId="77777777" w:rsidR="00DD0765" w:rsidRDefault="00DD0765" w:rsidP="00DD0765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SCGConfig</w:t>
            </w:r>
            <w:proofErr w:type="spellEnd"/>
            <w:r>
              <w:t>;</w:t>
            </w:r>
            <w:proofErr w:type="gramEnd"/>
          </w:p>
          <w:p w14:paraId="0D009DD1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6BB320C2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51FC9767" w14:textId="77777777" w:rsidR="00DD0765" w:rsidRDefault="00DD0765" w:rsidP="00DD076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f_NR_CellInfo_GetIsFR1(nr_Cell3);</w:t>
            </w:r>
          </w:p>
          <w:p w14:paraId="62493E08" w14:textId="77777777" w:rsidR="00DD0765" w:rsidRDefault="00DD0765" w:rsidP="00DD0765">
            <w:r>
              <w:t xml:space="preserve">    var template (value) UL_AM_RLC </w:t>
            </w:r>
            <w:proofErr w:type="spellStart"/>
            <w:r>
              <w:t>v_</w:t>
            </w:r>
            <w:proofErr w:type="gramStart"/>
            <w:r>
              <w:t>ParametersTX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f_NR_UL_AM_RLC</w:t>
            </w:r>
            <w:proofErr w:type="spellEnd"/>
            <w:r>
              <w:t>(v_IsFR1);</w:t>
            </w:r>
          </w:p>
          <w:p w14:paraId="2EDD9D29" w14:textId="77777777" w:rsidR="00DD0765" w:rsidRDefault="00DD0765" w:rsidP="00DD0765">
            <w:r>
              <w:t xml:space="preserve">    var template (value) DL_AM_RLC </w:t>
            </w:r>
            <w:proofErr w:type="spellStart"/>
            <w:r>
              <w:t>v_</w:t>
            </w:r>
            <w:proofErr w:type="gramStart"/>
            <w:r>
              <w:t>ParametersRX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f_NR_DL_AM_RLC</w:t>
            </w:r>
            <w:proofErr w:type="spellEnd"/>
            <w:r>
              <w:t>(v_IsFR1);</w:t>
            </w:r>
          </w:p>
          <w:p w14:paraId="06E30916" w14:textId="77777777" w:rsidR="00DD0765" w:rsidRDefault="00DD0765" w:rsidP="00DD0765">
            <w:r>
              <w:t xml:space="preserve">    var template(value)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4EE046A4" w14:textId="77777777" w:rsidR="00DD0765" w:rsidRDefault="00DD0765" w:rsidP="00DD0765">
            <w:r>
              <w:t xml:space="preserve">    var </w:t>
            </w:r>
            <w:proofErr w:type="spellStart"/>
            <w:r>
              <w:t>EUTRA_NR_Coordination_MSG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0D02DD85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SduTX</w:t>
            </w:r>
            <w:proofErr w:type="spellEnd"/>
            <w:r>
              <w:t>;</w:t>
            </w:r>
            <w:proofErr w:type="gramEnd"/>
          </w:p>
          <w:p w14:paraId="41F8E5EC" w14:textId="77777777" w:rsidR="00DD0765" w:rsidRDefault="00DD0765" w:rsidP="00DD0765"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v_PDCP_</w:t>
            </w:r>
            <w:proofErr w:type="gramStart"/>
            <w:r>
              <w:t>Data</w:t>
            </w:r>
            <w:proofErr w:type="spellEnd"/>
            <w:r>
              <w:t>;</w:t>
            </w:r>
            <w:proofErr w:type="gramEnd"/>
          </w:p>
          <w:p w14:paraId="049967D4" w14:textId="77777777" w:rsidR="00DD0765" w:rsidRDefault="00DD0765" w:rsidP="00DD0765">
            <w:r>
              <w:t xml:space="preserve">    var template (value) NR_DRB_COMMON_REQ </w:t>
            </w:r>
            <w:proofErr w:type="spellStart"/>
            <w:r>
              <w:t>v_DRB_</w:t>
            </w:r>
            <w:proofErr w:type="gramStart"/>
            <w:r>
              <w:t>DL</w:t>
            </w:r>
            <w:proofErr w:type="spellEnd"/>
            <w:r>
              <w:t>;</w:t>
            </w:r>
            <w:proofErr w:type="gramEnd"/>
          </w:p>
          <w:p w14:paraId="0C30E25F" w14:textId="77777777" w:rsidR="00DD0765" w:rsidRDefault="00DD0765" w:rsidP="00DD0765">
            <w:r>
              <w:t xml:space="preserve">    var template (present) NR_DRB_COMMON_IND </w:t>
            </w:r>
            <w:proofErr w:type="spellStart"/>
            <w:r>
              <w:t>v_DRB_</w:t>
            </w:r>
            <w:proofErr w:type="gramStart"/>
            <w:r>
              <w:t>UL</w:t>
            </w:r>
            <w:proofErr w:type="spellEnd"/>
            <w:r>
              <w:t>;</w:t>
            </w:r>
            <w:proofErr w:type="gramEnd"/>
          </w:p>
          <w:p w14:paraId="4A690C63" w14:textId="77777777" w:rsidR="00DD0765" w:rsidRDefault="00DD0765" w:rsidP="00DD0765"/>
          <w:p w14:paraId="3B0CFC72" w14:textId="77777777" w:rsidR="00DD0765" w:rsidRDefault="00DD0765" w:rsidP="00DD0765">
            <w:r>
              <w:t xml:space="preserve">    // get info for only one PDU session as ENDC test body, and prose, only expects 1 PDN</w:t>
            </w:r>
          </w:p>
          <w:p w14:paraId="7C3D6A04" w14:textId="77777777" w:rsidR="00DD0765" w:rsidRDefault="00DD0765" w:rsidP="00DD0765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)) {</w:t>
            </w:r>
          </w:p>
          <w:p w14:paraId="5B191C07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);</w:t>
            </w:r>
          </w:p>
          <w:p w14:paraId="6D552D0E" w14:textId="77777777" w:rsidR="00DD0765" w:rsidRDefault="00DD0765" w:rsidP="00DD0765">
            <w:r>
              <w:t xml:space="preserve">    } else </w:t>
            </w:r>
            <w:proofErr w:type="gramStart"/>
            <w:r>
              <w:t>{ /</w:t>
            </w:r>
            <w:proofErr w:type="gramEnd"/>
            <w:r>
              <w:t>/ @sic R5s220853 sic@</w:t>
            </w:r>
          </w:p>
          <w:p w14:paraId="77AE5D3B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v_PDUSessionInfoList</w:t>
            </w:r>
            <w:proofErr w:type="spellEnd"/>
            <w:r>
              <w:t>[0];</w:t>
            </w:r>
          </w:p>
          <w:p w14:paraId="773B970B" w14:textId="77777777" w:rsidR="00DD0765" w:rsidRDefault="00DD0765" w:rsidP="00DD0765">
            <w:r>
              <w:t xml:space="preserve">    }</w:t>
            </w:r>
          </w:p>
          <w:p w14:paraId="441E6F84" w14:textId="77777777" w:rsidR="00DD0765" w:rsidRDefault="00DD0765" w:rsidP="00DD0765">
            <w:r>
              <w:t xml:space="preserve">    </w:t>
            </w:r>
            <w:proofErr w:type="spellStart"/>
            <w:r>
              <w:t>v_CoordMsg.PDU_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v_PDUSessionInfo.SessionId</w:t>
            </w:r>
            <w:proofErr w:type="spellEnd"/>
            <w:r>
              <w:t>);</w:t>
            </w:r>
          </w:p>
          <w:p w14:paraId="5EA8F1CB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NewDRBId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f_NR_GetNextDRBId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, false);</w:t>
            </w:r>
          </w:p>
          <w:p w14:paraId="1250E698" w14:textId="77777777" w:rsidR="00DD0765" w:rsidRDefault="00DD0765" w:rsidP="00DD0765">
            <w:r>
              <w:t xml:space="preserve">    </w:t>
            </w:r>
            <w:proofErr w:type="spellStart"/>
            <w:r>
              <w:t>v_CoordMsg.EPS_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v_PDUSessionInfo.EPS_Bearer</w:t>
            </w:r>
            <w:proofErr w:type="spellEnd"/>
            <w:r>
              <w:t>; // This is the default bearer</w:t>
            </w:r>
          </w:p>
          <w:p w14:paraId="44AB13A2" w14:textId="77777777" w:rsidR="00DD0765" w:rsidRDefault="00DD0765" w:rsidP="00DD0765">
            <w:r>
              <w:t xml:space="preserve">    </w:t>
            </w:r>
            <w:proofErr w:type="spellStart"/>
            <w:proofErr w:type="gramStart"/>
            <w:r>
              <w:t>v_CoordMsg.QFI</w:t>
            </w:r>
            <w:proofErr w:type="spellEnd"/>
            <w:r>
              <w:t xml:space="preserve"> :</w:t>
            </w:r>
            <w:proofErr w:type="gramEnd"/>
            <w:r>
              <w:t>= 0; // Don't need the QFI of the default bearer</w:t>
            </w:r>
          </w:p>
          <w:p w14:paraId="721D1374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CoordMsg.PdnIndex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v_PDUSessionInfo.PdnIndex</w:t>
            </w:r>
            <w:proofErr w:type="spellEnd"/>
            <w:r>
              <w:t>;</w:t>
            </w:r>
          </w:p>
          <w:p w14:paraId="60802EAB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CoordMsg.IsIMS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308B34C2" w14:textId="77777777" w:rsidR="00DD0765" w:rsidRDefault="00DD0765" w:rsidP="00DD0765">
            <w:r>
              <w:lastRenderedPageBreak/>
              <w:t xml:space="preserve">   </w:t>
            </w:r>
          </w:p>
          <w:p w14:paraId="6773B9C3" w14:textId="77777777" w:rsidR="00DD0765" w:rsidRDefault="00DD0765" w:rsidP="00DD0765">
            <w:r>
              <w:t xml:space="preserve">    // Configure extra DRB on Cell 1, using PDU Session Modification</w:t>
            </w:r>
          </w:p>
          <w:p w14:paraId="5DAA4C06" w14:textId="77777777" w:rsidR="00DD0765" w:rsidRDefault="00DD0765" w:rsidP="00DD0765">
            <w:r>
              <w:t xml:space="preserve">    // This will become Dedicated Bearer on EUTRA/SCG on Cell </w:t>
            </w:r>
            <w:proofErr w:type="gramStart"/>
            <w:r>
              <w:t>3  @</w:t>
            </w:r>
            <w:proofErr w:type="gramEnd"/>
            <w:r>
              <w:t>sic R5s220853 sic@</w:t>
            </w:r>
          </w:p>
          <w:p w14:paraId="69336861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>= int2hex(v_NewDRBId+4, 1);  // @sic R5s221099 sic@</w:t>
            </w:r>
          </w:p>
          <w:p w14:paraId="74384826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QoSFlow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f_BuildDefaultQosFlow</w:t>
            </w:r>
            <w:proofErr w:type="spellEnd"/>
            <w:r>
              <w:t>("5", true, hex2oct(</w:t>
            </w:r>
            <w:proofErr w:type="spellStart"/>
            <w:r>
              <w:t>v_EPSBearerId</w:t>
            </w:r>
            <w:proofErr w:type="spellEnd"/>
            <w:r>
              <w:t xml:space="preserve"> &amp; '0'H));</w:t>
            </w:r>
          </w:p>
          <w:p w14:paraId="2E34BDC3" w14:textId="77777777" w:rsidR="00DD0765" w:rsidRDefault="00DD0765" w:rsidP="00DD0765">
            <w:r>
              <w:t xml:space="preserve">    </w:t>
            </w:r>
            <w:proofErr w:type="spellStart"/>
            <w:proofErr w:type="gramStart"/>
            <w:r>
              <w:t>v_QoSFlow.qfi</w:t>
            </w:r>
            <w:proofErr w:type="spellEnd"/>
            <w:r>
              <w:t xml:space="preserve"> :</w:t>
            </w:r>
            <w:proofErr w:type="gramEnd"/>
            <w:r>
              <w:t>= '000101'B;  // QFI = 5</w:t>
            </w:r>
          </w:p>
          <w:p w14:paraId="3860A14E" w14:textId="77777777" w:rsidR="00DD0765" w:rsidRDefault="00DD0765" w:rsidP="00DD0765">
            <w:r>
              <w:t xml:space="preserve">    if (</w:t>
            </w:r>
            <w:proofErr w:type="spellStart"/>
            <w:r>
              <w:t>v_PDUSessionInfo.PDUType</w:t>
            </w:r>
            <w:proofErr w:type="spellEnd"/>
            <w:r>
              <w:t xml:space="preserve"> == IMS_DNN) </w:t>
            </w:r>
            <w:proofErr w:type="gramStart"/>
            <w:r>
              <w:t xml:space="preserve">{  </w:t>
            </w:r>
            <w:proofErr w:type="gramEnd"/>
            <w:r>
              <w:t xml:space="preserve">  // @sic R5s220853 sic@</w:t>
            </w:r>
          </w:p>
          <w:p w14:paraId="6E190167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(f_Get_508_EPSQoS(DED_4));</w:t>
            </w:r>
          </w:p>
          <w:p w14:paraId="5057C4FA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522C8EB3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 xml:space="preserve">(f_EUTRA_NB_Get_508_TrafficFlowTemplate(4,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126B47BD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38ABE7EA" w14:textId="77777777" w:rsidR="00DD0765" w:rsidRDefault="00DD0765" w:rsidP="00DD0765">
            <w:r>
              <w:t xml:space="preserve">    } else {</w:t>
            </w:r>
          </w:p>
          <w:p w14:paraId="35ECD613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(f_Get_508_EPSQoS(DED_1));</w:t>
            </w:r>
          </w:p>
          <w:p w14:paraId="59DD571D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1B63E6ED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(f_EUTRA_NB_Get_508_TrafficFlowTemplate(</w:t>
            </w:r>
            <w:r w:rsidRPr="008F7119">
              <w:rPr>
                <w:highlight w:val="yellow"/>
              </w:rPr>
              <w:t>1</w:t>
            </w:r>
            <w:r>
              <w:t xml:space="preserve">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629EE172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043BB9F8" w14:textId="77777777" w:rsidR="00DD0765" w:rsidRDefault="00DD0765" w:rsidP="00DD0765">
            <w:r>
              <w:t xml:space="preserve">    }</w:t>
            </w:r>
          </w:p>
          <w:p w14:paraId="025A139F" w14:textId="77777777" w:rsidR="00DD0765" w:rsidRDefault="00DD0765" w:rsidP="00DD0765">
            <w:r>
              <w:t xml:space="preserve">    // @sic R5s220853 sic@</w:t>
            </w:r>
          </w:p>
          <w:p w14:paraId="54AF7AE6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MappedEPSContext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cs_OneMappedEPSContextTwoParams</w:t>
            </w:r>
            <w:proofErr w:type="spellEnd"/>
            <w:r>
              <w:t>(hex2oct(</w:t>
            </w:r>
            <w:proofErr w:type="spellStart"/>
            <w:r>
              <w:t>v_EPSBearerId</w:t>
            </w:r>
            <w:proofErr w:type="spellEnd"/>
            <w:r>
              <w:t xml:space="preserve"> &amp; '0'H),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 +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 xml:space="preserve">), </w:t>
            </w:r>
            <w:proofErr w:type="spellStart"/>
            <w:r>
              <w:t>cs_EPSParameter_QoS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), </w:t>
            </w:r>
            <w:proofErr w:type="spellStart"/>
            <w:r>
              <w:t>cs_EPSParameter_TFT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>));// @sic R5s210302 sic@</w:t>
            </w:r>
          </w:p>
          <w:p w14:paraId="6B0AB5FA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cs_OneMappedEPSBearerContextList</w:t>
            </w:r>
            <w:proofErr w:type="spellEnd"/>
            <w:r>
              <w:t xml:space="preserve"> (</w:t>
            </w:r>
            <w:proofErr w:type="spellStart"/>
            <w:r>
              <w:t>v_MappedEPSContext</w:t>
            </w:r>
            <w:proofErr w:type="spellEnd"/>
            <w:r>
              <w:t>);</w:t>
            </w:r>
          </w:p>
          <w:p w14:paraId="14F4224C" w14:textId="77777777" w:rsidR="00DD0765" w:rsidRDefault="00DD0765" w:rsidP="00DD0765">
            <w:r>
              <w:t xml:space="preserve">   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 xml:space="preserve"> :</w:t>
            </w:r>
            <w:proofErr w:type="gramEnd"/>
            <w:r>
              <w:t>= f_Get_NG_PDUSessionModificationCommand(v_PDUSessionInfo.SessionId, -, -, -, -, -,</w:t>
            </w:r>
          </w:p>
          <w:p w14:paraId="74D4756E" w14:textId="77777777" w:rsidR="00DD0765" w:rsidRDefault="00DD0765" w:rsidP="00DD0765">
            <w:r>
              <w:t xml:space="preserve">                                                              </w:t>
            </w:r>
            <w:proofErr w:type="spellStart"/>
            <w:r>
              <w:t>f_</w:t>
            </w:r>
            <w:proofErr w:type="gramStart"/>
            <w:r>
              <w:t>BuildDefaultQoSRules</w:t>
            </w:r>
            <w:proofErr w:type="spellEnd"/>
            <w:r>
              <w:t>(</w:t>
            </w:r>
            <w:proofErr w:type="gramEnd"/>
            <w:r>
              <w:t>"5", '7A'O),</w:t>
            </w:r>
          </w:p>
          <w:p w14:paraId="15A9E32B" w14:textId="77777777" w:rsidR="00DD0765" w:rsidRDefault="00DD0765" w:rsidP="00DD0765">
            <w:r>
              <w:t xml:space="preserve">                                                              </w:t>
            </w:r>
            <w:proofErr w:type="spellStart"/>
            <w:r>
              <w:t>cs_QoSFlowDescr</w:t>
            </w:r>
            <w:proofErr w:type="spellEnd"/>
            <w:r>
              <w:t>({</w:t>
            </w:r>
            <w:proofErr w:type="spellStart"/>
            <w:r>
              <w:t>v_QoSFlow</w:t>
            </w:r>
            <w:proofErr w:type="spellEnd"/>
            <w:r>
              <w:t>}),</w:t>
            </w:r>
          </w:p>
          <w:p w14:paraId="317C92CF" w14:textId="77777777" w:rsidR="00DD0765" w:rsidRDefault="00DD0765" w:rsidP="00DD0765">
            <w:r>
              <w:t xml:space="preserve">                                                              </w:t>
            </w:r>
            <w:proofErr w:type="spellStart"/>
            <w:r>
              <w:t>v_MappedEPSBearerContexts</w:t>
            </w:r>
            <w:proofErr w:type="spellEnd"/>
            <w:proofErr w:type="gramStart"/>
            <w:r>
              <w:t>);</w:t>
            </w:r>
            <w:proofErr w:type="gramEnd"/>
          </w:p>
          <w:p w14:paraId="1318CCCB" w14:textId="77777777" w:rsidR="00DD0765" w:rsidRDefault="00DD0765" w:rsidP="00DD0765">
            <w:r>
              <w:t xml:space="preserve">    // SDAP parameter for the new SCG DRB Id</w:t>
            </w:r>
          </w:p>
          <w:p w14:paraId="39754710" w14:textId="77777777" w:rsidR="00DD0765" w:rsidRDefault="00DD0765" w:rsidP="00DD0765">
            <w:r>
              <w:t xml:space="preserve">    // The SDAP needs to include the QFI of the QoS Flow of the SCG bearer.  This will never be a default bearer</w:t>
            </w:r>
          </w:p>
          <w:p w14:paraId="6333F6F2" w14:textId="77777777" w:rsidR="00DD0765" w:rsidRDefault="00DD0765" w:rsidP="00DD0765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cs_SDAP_Config</w:t>
            </w:r>
            <w:proofErr w:type="spellEnd"/>
            <w:r>
              <w:t>(oct2int(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v_PDUSessionInfo.SessionId</w:t>
            </w:r>
            <w:proofErr w:type="spellEnd"/>
            <w:r>
              <w:t>)), false, {5});</w:t>
            </w:r>
          </w:p>
          <w:p w14:paraId="5B957C5A" w14:textId="77777777" w:rsidR="00DD0765" w:rsidRDefault="00DD0765" w:rsidP="00DD0765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Configuration</w:t>
            </w:r>
            <w:proofErr w:type="spellEnd"/>
            <w:r>
              <w:t>:=</w:t>
            </w:r>
            <w:proofErr w:type="gramEnd"/>
            <w:r>
              <w:t xml:space="preserve"> f_ReturnNR_SDAP_Configuration_FromSDAP_Config(valueof(v_SDAP_Config));</w:t>
            </w:r>
          </w:p>
          <w:p w14:paraId="10D06BC1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DRBToAddMod</w:t>
            </w:r>
            <w:proofErr w:type="spellEnd"/>
            <w:r>
              <w:t xml:space="preserve"> :</w:t>
            </w:r>
            <w:proofErr w:type="gramEnd"/>
            <w:r>
              <w:t>= cs_38508_NRDRB_ToAddMod(</w:t>
            </w:r>
            <w:proofErr w:type="spellStart"/>
            <w:r>
              <w:t>v_SDAP_Config</w:t>
            </w:r>
            <w:proofErr w:type="spellEnd"/>
            <w:r>
              <w:t xml:space="preserve">, </w:t>
            </w:r>
            <w:proofErr w:type="spellStart"/>
            <w:r>
              <w:t>v_NewDRBId</w:t>
            </w:r>
            <w:proofErr w:type="spellEnd"/>
            <w:r>
              <w:t>, cs_38508_PDCP_Config());</w:t>
            </w:r>
          </w:p>
          <w:p w14:paraId="26C28389" w14:textId="77777777" w:rsidR="00DD0765" w:rsidRDefault="00DD0765" w:rsidP="00DD0765"/>
          <w:p w14:paraId="0F3CEFFF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cs_38508_RadioBearerConfigDef(-, {</w:t>
            </w:r>
            <w:proofErr w:type="spellStart"/>
            <w:r>
              <w:t>v_DRBToAddMod</w:t>
            </w:r>
            <w:proofErr w:type="spellEnd"/>
            <w:r>
              <w:t>});</w:t>
            </w:r>
          </w:p>
          <w:p w14:paraId="2FCFB938" w14:textId="77777777" w:rsidR="00DD0765" w:rsidRDefault="00DD0765" w:rsidP="00DD0765">
            <w:r>
              <w:lastRenderedPageBreak/>
              <w:t xml:space="preserve">    </w:t>
            </w:r>
            <w:proofErr w:type="spellStart"/>
            <w:r>
              <w:t>v_SS_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f_NR_GetRadioBearerConfig_FullAM</w:t>
            </w:r>
            <w:proofErr w:type="spellEnd"/>
            <w:r>
              <w:t xml:space="preserve">(nr_Cell1, </w:t>
            </w:r>
            <w:proofErr w:type="spellStart"/>
            <w:r>
              <w:t>v_NewDRBId</w:t>
            </w:r>
            <w:proofErr w:type="spellEnd"/>
            <w:r>
              <w:t xml:space="preserve">, -, -, -, </w:t>
            </w:r>
            <w:proofErr w:type="spellStart"/>
            <w:r>
              <w:t>v_SDAP_Configuration</w:t>
            </w:r>
            <w:proofErr w:type="spellEnd"/>
            <w:r>
              <w:t>)};</w:t>
            </w:r>
          </w:p>
          <w:p w14:paraId="4F0159EE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f_NR_GetCellgroupConfig_DRB</w:t>
            </w:r>
            <w:proofErr w:type="spellEnd"/>
            <w:r>
              <w:t>(nr_Cell1, {</w:t>
            </w:r>
            <w:proofErr w:type="spellStart"/>
            <w:r>
              <w:t>v_NewDRBId</w:t>
            </w:r>
            <w:proofErr w:type="spellEnd"/>
            <w:r>
              <w:t>}, false);</w:t>
            </w:r>
          </w:p>
          <w:p w14:paraId="01E3EF55" w14:textId="77777777" w:rsidR="00DD0765" w:rsidRDefault="00DD0765" w:rsidP="00DD0765">
            <w:r>
              <w:t xml:space="preserve">    </w:t>
            </w:r>
            <w:proofErr w:type="spellStart"/>
            <w:r>
              <w:t>v_CellGroupConfig.rlc_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>= {cs_38508_RLC_BearerConfig_DRB(</w:t>
            </w:r>
            <w:proofErr w:type="spellStart"/>
            <w:r>
              <w:t>v_NewDRBId</w:t>
            </w:r>
            <w:proofErr w:type="spellEnd"/>
            <w:r>
              <w:t>,</w:t>
            </w:r>
          </w:p>
          <w:p w14:paraId="20614AA0" w14:textId="77777777" w:rsidR="00DD0765" w:rsidRDefault="00DD0765" w:rsidP="00DD0765">
            <w:r>
              <w:t xml:space="preserve">                                                                             cs_38508_RLC_Config_AM_</w:t>
            </w:r>
            <w:proofErr w:type="gramStart"/>
            <w:r>
              <w:t>DRB(</w:t>
            </w:r>
            <w:proofErr w:type="spellStart"/>
            <w:proofErr w:type="gramEnd"/>
            <w:r>
              <w:t>v_ParametersTX</w:t>
            </w:r>
            <w:proofErr w:type="spellEnd"/>
            <w:r>
              <w:t xml:space="preserve">, </w:t>
            </w:r>
            <w:proofErr w:type="spellStart"/>
            <w:r>
              <w:t>v_ParametersRX</w:t>
            </w:r>
            <w:proofErr w:type="spellEnd"/>
            <w:r>
              <w:t>),</w:t>
            </w:r>
          </w:p>
          <w:p w14:paraId="4F789F30" w14:textId="77777777" w:rsidR="00DD0765" w:rsidRDefault="00DD0765" w:rsidP="00DD0765">
            <w:r>
              <w:t xml:space="preserve">                                                                             cs_38508_LogicalChannelConfig_DRB)</w:t>
            </w:r>
            <w:proofErr w:type="gramStart"/>
            <w:r>
              <w:t>};</w:t>
            </w:r>
            <w:proofErr w:type="gramEnd"/>
          </w:p>
          <w:p w14:paraId="617FD4B8" w14:textId="77777777" w:rsidR="00DD0765" w:rsidRDefault="00DD0765" w:rsidP="00DD0765"/>
          <w:p w14:paraId="00108059" w14:textId="77777777" w:rsidR="00DD0765" w:rsidRDefault="00DD0765" w:rsidP="00DD0765">
            <w:r>
              <w:t xml:space="preserve">    //@siclog "Step 0A - 0B"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188038" w14:textId="77777777" w:rsidR="00DD0765" w:rsidRDefault="00DD0765" w:rsidP="00DD0765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RRCReconfigNewDRBWithSSConfig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0AFBAC6E" w14:textId="77777777" w:rsidR="00DD0765" w:rsidRDefault="00DD0765" w:rsidP="00DD0765">
            <w:r>
              <w:t xml:space="preserve">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7412AF0D" w14:textId="77777777" w:rsidR="00DD0765" w:rsidRDefault="00DD0765" w:rsidP="00DD0765">
            <w:r>
              <w:t xml:space="preserve">                                       </w:t>
            </w:r>
            <w:proofErr w:type="spellStart"/>
            <w:r>
              <w:t>v_SS_Config</w:t>
            </w:r>
            <w:proofErr w:type="spellEnd"/>
            <w:r>
              <w:t>,</w:t>
            </w:r>
          </w:p>
          <w:p w14:paraId="0BD26B1F" w14:textId="77777777" w:rsidR="00DD0765" w:rsidRDefault="00DD0765" w:rsidP="00DD0765">
            <w:r>
              <w:t xml:space="preserve">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22644D2B" w14:textId="77777777" w:rsidR="00DD0765" w:rsidRDefault="00DD0765" w:rsidP="00DD0765">
            <w:r>
              <w:t xml:space="preserve">                                       </w:t>
            </w:r>
            <w:proofErr w:type="gramStart"/>
            <w:r>
              <w:t>{ cs</w:t>
            </w:r>
            <w:proofErr w:type="gramEnd"/>
            <w:r>
              <w:t xml:space="preserve">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7CF13A57" w14:textId="77777777" w:rsidR="00DD0765" w:rsidRDefault="00DD0765" w:rsidP="00DD0765">
            <w:r>
              <w:t xml:space="preserve">    //@siclog "Step 0C"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5825FF" w14:textId="77777777" w:rsidR="00DD0765" w:rsidRDefault="00DD0765" w:rsidP="00DD0765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49B6945B" w14:textId="77777777" w:rsidR="00DD0765" w:rsidRDefault="00DD0765" w:rsidP="00DD0765">
            <w:r>
              <w:t xml:space="preserve">                                      tsc_NR_RbId_SRB2,</w:t>
            </w:r>
          </w:p>
          <w:p w14:paraId="7C665666" w14:textId="77777777" w:rsidR="00DD0765" w:rsidRDefault="00DD0765" w:rsidP="00DD0765">
            <w:r>
              <w:t xml:space="preserve">                                      cr_NG_NAS_IndWithPiggybacking((tsc_SHT_IntegrityProtected_</w:t>
            </w:r>
            <w:proofErr w:type="gramStart"/>
            <w:r>
              <w:t>Ciphered,tsc</w:t>
            </w:r>
            <w:proofErr w:type="gramEnd"/>
            <w:r>
              <w:t xml:space="preserve">_SHT_IntegrityProtected))))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D0D841B" w14:textId="77777777" w:rsidR="00DD0765" w:rsidRDefault="00DD0765" w:rsidP="00DD0765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v_PDUSessionInfo.SessionId</w:t>
            </w:r>
            <w:proofErr w:type="spellEnd"/>
            <w:r>
              <w:t>)) {</w:t>
            </w:r>
          </w:p>
          <w:p w14:paraId="0A920629" w14:textId="77777777" w:rsidR="00DD0765" w:rsidRDefault="00DD0765" w:rsidP="00DD0765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"PDU Session Modification Complete failed");</w:t>
            </w:r>
          </w:p>
          <w:p w14:paraId="1F02FA3C" w14:textId="77777777" w:rsidR="00DD0765" w:rsidRDefault="00DD0765" w:rsidP="00DD0765">
            <w:r>
              <w:t xml:space="preserve">    }</w:t>
            </w:r>
          </w:p>
          <w:p w14:paraId="50469122" w14:textId="77777777" w:rsidR="00DD0765" w:rsidRDefault="00DD0765" w:rsidP="00DD0765">
            <w:r>
              <w:t xml:space="preserve">    </w:t>
            </w:r>
          </w:p>
          <w:p w14:paraId="7F0F4F15" w14:textId="77777777" w:rsidR="00DD0765" w:rsidRDefault="00DD0765" w:rsidP="00DD0765"/>
          <w:p w14:paraId="1ABD5150" w14:textId="5C00AA99" w:rsidR="00DD0765" w:rsidRDefault="00225EB8" w:rsidP="00DD0765">
            <w:r>
              <w:t xml:space="preserve">// </w:t>
            </w:r>
            <w:r w:rsidR="00EC73DD">
              <w:t>skipping code----</w:t>
            </w:r>
          </w:p>
          <w:p w14:paraId="6BE52BC6" w14:textId="77777777" w:rsidR="00DD0765" w:rsidRDefault="00DD0765" w:rsidP="00DD0765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EUTRA, </w:t>
            </w:r>
            <w:proofErr w:type="spellStart"/>
            <w:r>
              <w:t>cms_EUTRA_NR_Trigger</w:t>
            </w:r>
            <w:proofErr w:type="spellEnd"/>
            <w:r>
              <w:t xml:space="preserve"> ("Step 7"));</w:t>
            </w:r>
          </w:p>
          <w:p w14:paraId="602CE9CC" w14:textId="51CD303B" w:rsidR="00C247C8" w:rsidRDefault="00DD0765" w:rsidP="00DD0765">
            <w:r>
              <w:t xml:space="preserve"> }</w:t>
            </w:r>
          </w:p>
        </w:tc>
      </w:tr>
    </w:tbl>
    <w:p w14:paraId="6DFE8D80" w14:textId="77777777" w:rsidR="00C247C8" w:rsidRDefault="00C247C8" w:rsidP="00C247C8"/>
    <w:p w14:paraId="59874BFA" w14:textId="6D40A3E8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After Change</w:t>
      </w:r>
      <w:r w:rsidR="00AC3D72" w:rsidRP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23A" w14:textId="77777777" w:rsidR="00654708" w:rsidRDefault="00DE7B22" w:rsidP="00654708">
            <w:r>
              <w:t xml:space="preserve">  </w:t>
            </w:r>
            <w:r w:rsidR="00313A45">
              <w:t xml:space="preserve">  </w:t>
            </w:r>
            <w:r w:rsidR="00654708">
              <w:t xml:space="preserve">  function fl_TC_8_1_4_2_1_2_</w:t>
            </w:r>
            <w:proofErr w:type="gramStart"/>
            <w:r w:rsidR="00654708">
              <w:t>TestBody(</w:t>
            </w:r>
            <w:proofErr w:type="gramEnd"/>
            <w:r w:rsidR="00654708">
              <w:t>) runs on NR5GC_PTC</w:t>
            </w:r>
          </w:p>
          <w:p w14:paraId="0B25EBA9" w14:textId="77777777" w:rsidR="00654708" w:rsidRDefault="00654708" w:rsidP="00654708">
            <w:r>
              <w:t xml:space="preserve">  {</w:t>
            </w:r>
          </w:p>
          <w:p w14:paraId="48CE7BE6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SDAP_Configuration_Type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Configuration</w:t>
            </w:r>
            <w:proofErr w:type="spellEnd"/>
            <w:r>
              <w:t>;</w:t>
            </w:r>
            <w:proofErr w:type="gramEnd"/>
          </w:p>
          <w:p w14:paraId="347407AA" w14:textId="77777777" w:rsidR="00654708" w:rsidRDefault="00654708" w:rsidP="00654708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6256C7D1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v_EUTRA_</w:t>
            </w:r>
            <w:proofErr w:type="gramStart"/>
            <w:r>
              <w:t>HOCmd</w:t>
            </w:r>
            <w:proofErr w:type="spellEnd"/>
            <w:r>
              <w:t>;</w:t>
            </w:r>
            <w:proofErr w:type="gramEnd"/>
          </w:p>
          <w:p w14:paraId="363C8C92" w14:textId="77777777" w:rsidR="00654708" w:rsidRDefault="00654708" w:rsidP="00654708">
            <w:r>
              <w:lastRenderedPageBreak/>
              <w:t xml:space="preserve">    var </w:t>
            </w:r>
            <w:proofErr w:type="spellStart"/>
            <w:r>
              <w:t>NasCountInfo_Type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NASCountInfo</w:t>
            </w:r>
            <w:proofErr w:type="spellEnd"/>
            <w:r>
              <w:t>;</w:t>
            </w:r>
            <w:proofErr w:type="gramEnd"/>
          </w:p>
          <w:p w14:paraId="4BE9893E" w14:textId="77777777" w:rsidR="00654708" w:rsidRDefault="00654708" w:rsidP="00654708">
            <w:r>
              <w:t xml:space="preserve">    var </w:t>
            </w:r>
            <w:proofErr w:type="spellStart"/>
            <w:r>
              <w:t>EUTRA_NR_PduSessionInfo_Type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CoordMsg</w:t>
            </w:r>
            <w:proofErr w:type="spellEnd"/>
            <w:r>
              <w:t>;</w:t>
            </w:r>
            <w:proofErr w:type="gramEnd"/>
          </w:p>
          <w:p w14:paraId="5942DEF2" w14:textId="77777777" w:rsidR="00654708" w:rsidRDefault="00654708" w:rsidP="00654708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756FD86E" w14:textId="77777777" w:rsidR="00654708" w:rsidRDefault="00654708" w:rsidP="00654708">
            <w:r>
              <w:t xml:space="preserve">    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f_Get_PDUSessionForDNNType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5ECEF117" w14:textId="77777777" w:rsidR="00654708" w:rsidRDefault="00654708" w:rsidP="00654708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>;</w:t>
            </w:r>
            <w:proofErr w:type="gramEnd"/>
          </w:p>
          <w:p w14:paraId="4403E662" w14:textId="77777777" w:rsidR="00654708" w:rsidRDefault="00654708" w:rsidP="00654708">
            <w:r>
              <w:t xml:space="preserve">    var template (omit)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64AA0E13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MappedEPSContext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MappedEPSContext</w:t>
            </w:r>
            <w:proofErr w:type="spellEnd"/>
            <w:r>
              <w:t>;</w:t>
            </w:r>
            <w:proofErr w:type="gramEnd"/>
          </w:p>
          <w:p w14:paraId="6AEACBE3" w14:textId="77777777" w:rsidR="00654708" w:rsidRDefault="00654708" w:rsidP="00654708">
            <w:r>
              <w:t xml:space="preserve">    var bitstring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>;</w:t>
            </w:r>
            <w:proofErr w:type="gramEnd"/>
          </w:p>
          <w:p w14:paraId="4C9CAD43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>;</w:t>
            </w:r>
            <w:proofErr w:type="gramEnd"/>
          </w:p>
          <w:p w14:paraId="31AFCF76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>;</w:t>
            </w:r>
            <w:proofErr w:type="gramEnd"/>
          </w:p>
          <w:p w14:paraId="40B6BFD4" w14:textId="77777777" w:rsidR="00654708" w:rsidRDefault="00654708" w:rsidP="00654708">
            <w:r>
              <w:t xml:space="preserve">    var </w:t>
            </w:r>
            <w:proofErr w:type="spellStart"/>
            <w:r>
              <w:t>HalfOctet_Type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>;</w:t>
            </w:r>
            <w:proofErr w:type="gramEnd"/>
          </w:p>
          <w:p w14:paraId="3DE9F950" w14:textId="77777777" w:rsidR="00654708" w:rsidRDefault="00654708" w:rsidP="00654708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NewDRBId</w:t>
            </w:r>
            <w:proofErr w:type="spellEnd"/>
            <w:r>
              <w:t>;</w:t>
            </w:r>
            <w:proofErr w:type="gramEnd"/>
          </w:p>
          <w:p w14:paraId="540E4EF9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SDAP_Config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43F8894A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DRBToAddMod</w:t>
            </w:r>
            <w:proofErr w:type="spellEnd"/>
            <w:r>
              <w:t>;</w:t>
            </w:r>
            <w:proofErr w:type="gramEnd"/>
          </w:p>
          <w:p w14:paraId="30B7A5C3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QoS_Flow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QoSFlow</w:t>
            </w:r>
            <w:proofErr w:type="spellEnd"/>
            <w:r>
              <w:t>;</w:t>
            </w:r>
            <w:proofErr w:type="gramEnd"/>
          </w:p>
          <w:p w14:paraId="105F076E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>;</w:t>
            </w:r>
            <w:proofErr w:type="gramEnd"/>
          </w:p>
          <w:p w14:paraId="28ACB56B" w14:textId="77777777" w:rsidR="00654708" w:rsidRDefault="00654708" w:rsidP="00654708">
            <w:r>
              <w:t xml:space="preserve">    var template(value)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f_NR_GetSpCellConfigDef</w:t>
            </w:r>
            <w:proofErr w:type="spellEnd"/>
            <w:r>
              <w:t>(nr_Cell3, -, true);</w:t>
            </w:r>
          </w:p>
          <w:p w14:paraId="04B89507" w14:textId="77777777" w:rsidR="00654708" w:rsidRDefault="00654708" w:rsidP="00654708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SCGConfig</w:t>
            </w:r>
            <w:proofErr w:type="spellEnd"/>
            <w:r>
              <w:t>;</w:t>
            </w:r>
            <w:proofErr w:type="gramEnd"/>
          </w:p>
          <w:p w14:paraId="3839E823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208B6234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1E43366A" w14:textId="77777777" w:rsidR="00654708" w:rsidRDefault="00654708" w:rsidP="00654708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f_NR_CellInfo_GetIsFR1(nr_Cell3);</w:t>
            </w:r>
          </w:p>
          <w:p w14:paraId="138B4BF7" w14:textId="77777777" w:rsidR="00654708" w:rsidRDefault="00654708" w:rsidP="00654708">
            <w:r>
              <w:t xml:space="preserve">    var template (value) UL_AM_RLC </w:t>
            </w:r>
            <w:proofErr w:type="spellStart"/>
            <w:r>
              <w:t>v_</w:t>
            </w:r>
            <w:proofErr w:type="gramStart"/>
            <w:r>
              <w:t>ParametersTX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f_NR_UL_AM_RLC</w:t>
            </w:r>
            <w:proofErr w:type="spellEnd"/>
            <w:r>
              <w:t>(v_IsFR1);</w:t>
            </w:r>
          </w:p>
          <w:p w14:paraId="61EDF2D5" w14:textId="77777777" w:rsidR="00654708" w:rsidRDefault="00654708" w:rsidP="00654708">
            <w:r>
              <w:t xml:space="preserve">    var template (value) DL_AM_RLC </w:t>
            </w:r>
            <w:proofErr w:type="spellStart"/>
            <w:r>
              <w:t>v_</w:t>
            </w:r>
            <w:proofErr w:type="gramStart"/>
            <w:r>
              <w:t>ParametersRX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f_NR_DL_AM_RLC</w:t>
            </w:r>
            <w:proofErr w:type="spellEnd"/>
            <w:r>
              <w:t>(v_IsFR1);</w:t>
            </w:r>
          </w:p>
          <w:p w14:paraId="0089C6C0" w14:textId="77777777" w:rsidR="00654708" w:rsidRDefault="00654708" w:rsidP="00654708">
            <w:r>
              <w:t xml:space="preserve">    var template(value)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>;</w:t>
            </w:r>
            <w:proofErr w:type="gramEnd"/>
          </w:p>
          <w:p w14:paraId="409A6068" w14:textId="77777777" w:rsidR="00654708" w:rsidRDefault="00654708" w:rsidP="00654708">
            <w:r>
              <w:t xml:space="preserve">    var </w:t>
            </w:r>
            <w:proofErr w:type="spellStart"/>
            <w:r>
              <w:t>EUTRA_NR_Coordination_MSG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7D715982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SduTX</w:t>
            </w:r>
            <w:proofErr w:type="spellEnd"/>
            <w:r>
              <w:t>;</w:t>
            </w:r>
            <w:proofErr w:type="gramEnd"/>
          </w:p>
          <w:p w14:paraId="0083D2D5" w14:textId="77777777" w:rsidR="00654708" w:rsidRDefault="00654708" w:rsidP="00654708"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v_PDCP_</w:t>
            </w:r>
            <w:proofErr w:type="gramStart"/>
            <w:r>
              <w:t>Data</w:t>
            </w:r>
            <w:proofErr w:type="spellEnd"/>
            <w:r>
              <w:t>;</w:t>
            </w:r>
            <w:proofErr w:type="gramEnd"/>
          </w:p>
          <w:p w14:paraId="5C3BD991" w14:textId="77777777" w:rsidR="00654708" w:rsidRDefault="00654708" w:rsidP="00654708">
            <w:r>
              <w:t xml:space="preserve">    var template (value) NR_DRB_COMMON_REQ </w:t>
            </w:r>
            <w:proofErr w:type="spellStart"/>
            <w:r>
              <w:t>v_DRB_</w:t>
            </w:r>
            <w:proofErr w:type="gramStart"/>
            <w:r>
              <w:t>DL</w:t>
            </w:r>
            <w:proofErr w:type="spellEnd"/>
            <w:r>
              <w:t>;</w:t>
            </w:r>
            <w:proofErr w:type="gramEnd"/>
          </w:p>
          <w:p w14:paraId="7F16859C" w14:textId="77777777" w:rsidR="00654708" w:rsidRDefault="00654708" w:rsidP="00654708">
            <w:r>
              <w:t xml:space="preserve">    var template (present) NR_DRB_COMMON_IND </w:t>
            </w:r>
            <w:proofErr w:type="spellStart"/>
            <w:r>
              <w:t>v_DRB_</w:t>
            </w:r>
            <w:proofErr w:type="gramStart"/>
            <w:r>
              <w:t>UL</w:t>
            </w:r>
            <w:proofErr w:type="spellEnd"/>
            <w:r>
              <w:t>;</w:t>
            </w:r>
            <w:proofErr w:type="gramEnd"/>
          </w:p>
          <w:p w14:paraId="1E10B998" w14:textId="77777777" w:rsidR="00654708" w:rsidRDefault="00654708" w:rsidP="00654708"/>
          <w:p w14:paraId="02ACC2E1" w14:textId="77777777" w:rsidR="00654708" w:rsidRDefault="00654708" w:rsidP="00654708">
            <w:r>
              <w:t xml:space="preserve">    // get info for only one PDU session as ENDC test body, and prose, only expects 1 PDN</w:t>
            </w:r>
          </w:p>
          <w:p w14:paraId="38BCF03B" w14:textId="77777777" w:rsidR="00654708" w:rsidRDefault="00654708" w:rsidP="00654708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)) {</w:t>
            </w:r>
          </w:p>
          <w:p w14:paraId="4358CDA5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);</w:t>
            </w:r>
          </w:p>
          <w:p w14:paraId="40D604FD" w14:textId="77777777" w:rsidR="00654708" w:rsidRDefault="00654708" w:rsidP="00654708">
            <w:r>
              <w:t xml:space="preserve">    } else </w:t>
            </w:r>
            <w:proofErr w:type="gramStart"/>
            <w:r>
              <w:t>{ /</w:t>
            </w:r>
            <w:proofErr w:type="gramEnd"/>
            <w:r>
              <w:t>/ @sic R5s220853 sic@</w:t>
            </w:r>
          </w:p>
          <w:p w14:paraId="6D8A33C7" w14:textId="77777777" w:rsidR="00654708" w:rsidRDefault="00654708" w:rsidP="00654708">
            <w:r>
              <w:lastRenderedPageBreak/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v_PDUSessionInfoList</w:t>
            </w:r>
            <w:proofErr w:type="spellEnd"/>
            <w:r>
              <w:t>[0];</w:t>
            </w:r>
          </w:p>
          <w:p w14:paraId="69F13946" w14:textId="77777777" w:rsidR="00654708" w:rsidRDefault="00654708" w:rsidP="00654708">
            <w:r>
              <w:t xml:space="preserve">    }</w:t>
            </w:r>
          </w:p>
          <w:p w14:paraId="662F267E" w14:textId="77777777" w:rsidR="00654708" w:rsidRDefault="00654708" w:rsidP="00654708">
            <w:r>
              <w:t xml:space="preserve">    </w:t>
            </w:r>
            <w:proofErr w:type="spellStart"/>
            <w:r>
              <w:t>v_CoordMsg.PDU_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v_PDUSessionInfo.SessionId</w:t>
            </w:r>
            <w:proofErr w:type="spellEnd"/>
            <w:r>
              <w:t>);</w:t>
            </w:r>
          </w:p>
          <w:p w14:paraId="39E4977A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NewDRBId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f_NR_GetNextDRBId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, false);</w:t>
            </w:r>
          </w:p>
          <w:p w14:paraId="1193E5C9" w14:textId="77777777" w:rsidR="00654708" w:rsidRDefault="00654708" w:rsidP="00654708">
            <w:r>
              <w:t xml:space="preserve">    </w:t>
            </w:r>
            <w:proofErr w:type="spellStart"/>
            <w:r>
              <w:t>v_CoordMsg.EPS_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v_PDUSessionInfo.EPS_Bearer</w:t>
            </w:r>
            <w:proofErr w:type="spellEnd"/>
            <w:r>
              <w:t>; // This is the default bearer</w:t>
            </w:r>
          </w:p>
          <w:p w14:paraId="71E307EA" w14:textId="77777777" w:rsidR="00654708" w:rsidRDefault="00654708" w:rsidP="00654708">
            <w:r>
              <w:t xml:space="preserve">    </w:t>
            </w:r>
            <w:proofErr w:type="spellStart"/>
            <w:proofErr w:type="gramStart"/>
            <w:r>
              <w:t>v_CoordMsg.QFI</w:t>
            </w:r>
            <w:proofErr w:type="spellEnd"/>
            <w:r>
              <w:t xml:space="preserve"> :</w:t>
            </w:r>
            <w:proofErr w:type="gramEnd"/>
            <w:r>
              <w:t>= 0; // Don't need the QFI of the default bearer</w:t>
            </w:r>
          </w:p>
          <w:p w14:paraId="2DB3892E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CoordMsg.PdnIndex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v_PDUSessionInfo.PdnIndex</w:t>
            </w:r>
            <w:proofErr w:type="spellEnd"/>
            <w:r>
              <w:t>;</w:t>
            </w:r>
          </w:p>
          <w:p w14:paraId="5BA27636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CoordMsg.IsIMS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029DE0EB" w14:textId="77777777" w:rsidR="00654708" w:rsidRDefault="00654708" w:rsidP="00654708">
            <w:r>
              <w:t xml:space="preserve">   </w:t>
            </w:r>
          </w:p>
          <w:p w14:paraId="7DCA4F0A" w14:textId="77777777" w:rsidR="00654708" w:rsidRDefault="00654708" w:rsidP="00654708">
            <w:r>
              <w:t xml:space="preserve">    // Configure extra DRB on Cell 1, using PDU Session Modification</w:t>
            </w:r>
          </w:p>
          <w:p w14:paraId="55473143" w14:textId="77777777" w:rsidR="00654708" w:rsidRDefault="00654708" w:rsidP="00654708">
            <w:r>
              <w:t xml:space="preserve">    // This will become Dedicated Bearer on EUTRA/SCG on Cell </w:t>
            </w:r>
            <w:proofErr w:type="gramStart"/>
            <w:r>
              <w:t>3  @</w:t>
            </w:r>
            <w:proofErr w:type="gramEnd"/>
            <w:r>
              <w:t>sic R5s220853 sic@</w:t>
            </w:r>
          </w:p>
          <w:p w14:paraId="2739C736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>= int2hex(v_NewDRBId+4, 1);  // @sic R5s221099 sic@</w:t>
            </w:r>
          </w:p>
          <w:p w14:paraId="6E9C1D5C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QoSFlow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f_BuildDefaultQosFlow</w:t>
            </w:r>
            <w:proofErr w:type="spellEnd"/>
            <w:r>
              <w:t>("5", true, hex2oct(</w:t>
            </w:r>
            <w:proofErr w:type="spellStart"/>
            <w:r>
              <w:t>v_EPSBearerId</w:t>
            </w:r>
            <w:proofErr w:type="spellEnd"/>
            <w:r>
              <w:t xml:space="preserve"> &amp; '0'H));</w:t>
            </w:r>
          </w:p>
          <w:p w14:paraId="761F3BD8" w14:textId="77777777" w:rsidR="00654708" w:rsidRDefault="00654708" w:rsidP="00654708">
            <w:r>
              <w:t xml:space="preserve">    </w:t>
            </w:r>
            <w:proofErr w:type="spellStart"/>
            <w:proofErr w:type="gramStart"/>
            <w:r>
              <w:t>v_QoSFlow.qfi</w:t>
            </w:r>
            <w:proofErr w:type="spellEnd"/>
            <w:r>
              <w:t xml:space="preserve"> :</w:t>
            </w:r>
            <w:proofErr w:type="gramEnd"/>
            <w:r>
              <w:t>= '000101'B;  // QFI = 5</w:t>
            </w:r>
          </w:p>
          <w:p w14:paraId="2747BD30" w14:textId="77777777" w:rsidR="00654708" w:rsidRDefault="00654708" w:rsidP="00654708">
            <w:r>
              <w:t xml:space="preserve">    if (</w:t>
            </w:r>
            <w:proofErr w:type="spellStart"/>
            <w:r>
              <w:t>v_PDUSessionInfo.PDUType</w:t>
            </w:r>
            <w:proofErr w:type="spellEnd"/>
            <w:r>
              <w:t xml:space="preserve"> == IMS_DNN) </w:t>
            </w:r>
            <w:proofErr w:type="gramStart"/>
            <w:r>
              <w:t xml:space="preserve">{  </w:t>
            </w:r>
            <w:proofErr w:type="gramEnd"/>
            <w:r>
              <w:t xml:space="preserve">  // @sic R5s220853 sic@</w:t>
            </w:r>
          </w:p>
          <w:p w14:paraId="0631ADB0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(f_Get_508_EPSQoS(DED_4));</w:t>
            </w:r>
          </w:p>
          <w:p w14:paraId="3AE0E4D9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60B81D3D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 xml:space="preserve">(f_EUTRA_NB_Get_508_TrafficFlowTemplate(4,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1246A726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3B870531" w14:textId="77777777" w:rsidR="00654708" w:rsidRDefault="00654708" w:rsidP="00654708">
            <w:r>
              <w:t xml:space="preserve">    } else {</w:t>
            </w:r>
          </w:p>
          <w:p w14:paraId="45DEFEF8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(f_Get_508_EPSQoS(DED_1));</w:t>
            </w:r>
          </w:p>
          <w:p w14:paraId="16E84597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67C26EFF" w14:textId="4FE92DDA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(f_EUTRA_NB_Get_508_TrafficFlowTemplate(</w:t>
            </w:r>
            <w:r w:rsidRPr="00654708">
              <w:rPr>
                <w:highlight w:val="yellow"/>
              </w:rPr>
              <w:t>6</w:t>
            </w:r>
            <w:r>
              <w:t xml:space="preserve">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29290EDF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272C3982" w14:textId="77777777" w:rsidR="00654708" w:rsidRDefault="00654708" w:rsidP="00654708">
            <w:r>
              <w:t xml:space="preserve">    }</w:t>
            </w:r>
          </w:p>
          <w:p w14:paraId="66A7086A" w14:textId="77777777" w:rsidR="00654708" w:rsidRDefault="00654708" w:rsidP="00654708">
            <w:r>
              <w:t xml:space="preserve">    // @sic R5s220853 sic@</w:t>
            </w:r>
          </w:p>
          <w:p w14:paraId="30FAC2B2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MappedEPSContext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cs_OneMappedEPSContextTwoParams</w:t>
            </w:r>
            <w:proofErr w:type="spellEnd"/>
            <w:r>
              <w:t>(hex2oct(</w:t>
            </w:r>
            <w:proofErr w:type="spellStart"/>
            <w:r>
              <w:t>v_EPSBearerId</w:t>
            </w:r>
            <w:proofErr w:type="spellEnd"/>
            <w:r>
              <w:t xml:space="preserve"> &amp; '0'H),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 +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 xml:space="preserve">), </w:t>
            </w:r>
            <w:proofErr w:type="spellStart"/>
            <w:r>
              <w:t>cs_EPSParameter_QoS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), </w:t>
            </w:r>
            <w:proofErr w:type="spellStart"/>
            <w:r>
              <w:t>cs_EPSParameter_TFT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>));// @sic R5s210302 sic@</w:t>
            </w:r>
          </w:p>
          <w:p w14:paraId="1F0BE7A1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cs_OneMappedEPSBearerContextList</w:t>
            </w:r>
            <w:proofErr w:type="spellEnd"/>
            <w:r>
              <w:t xml:space="preserve"> (</w:t>
            </w:r>
            <w:proofErr w:type="spellStart"/>
            <w:r>
              <w:t>v_MappedEPSContext</w:t>
            </w:r>
            <w:proofErr w:type="spellEnd"/>
            <w:r>
              <w:t>);</w:t>
            </w:r>
          </w:p>
          <w:p w14:paraId="26C1D179" w14:textId="77777777" w:rsidR="00654708" w:rsidRDefault="00654708" w:rsidP="00654708">
            <w:r>
              <w:t xml:space="preserve">   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 xml:space="preserve"> :</w:t>
            </w:r>
            <w:proofErr w:type="gramEnd"/>
            <w:r>
              <w:t>= f_Get_NG_PDUSessionModificationCommand(v_PDUSessionInfo.SessionId, -, -, -, -, -,</w:t>
            </w:r>
          </w:p>
          <w:p w14:paraId="748DDB75" w14:textId="77777777" w:rsidR="00654708" w:rsidRDefault="00654708" w:rsidP="00654708">
            <w:r>
              <w:t xml:space="preserve">                                                              </w:t>
            </w:r>
            <w:proofErr w:type="spellStart"/>
            <w:r>
              <w:t>f_</w:t>
            </w:r>
            <w:proofErr w:type="gramStart"/>
            <w:r>
              <w:t>BuildDefaultQoSRules</w:t>
            </w:r>
            <w:proofErr w:type="spellEnd"/>
            <w:r>
              <w:t>(</w:t>
            </w:r>
            <w:proofErr w:type="gramEnd"/>
            <w:r>
              <w:t>"5", '7A'O),</w:t>
            </w:r>
          </w:p>
          <w:p w14:paraId="012902CE" w14:textId="77777777" w:rsidR="00654708" w:rsidRDefault="00654708" w:rsidP="00654708">
            <w:r>
              <w:t xml:space="preserve">                                                              </w:t>
            </w:r>
            <w:proofErr w:type="spellStart"/>
            <w:r>
              <w:t>cs_QoSFlowDescr</w:t>
            </w:r>
            <w:proofErr w:type="spellEnd"/>
            <w:r>
              <w:t>({</w:t>
            </w:r>
            <w:proofErr w:type="spellStart"/>
            <w:r>
              <w:t>v_QoSFlow</w:t>
            </w:r>
            <w:proofErr w:type="spellEnd"/>
            <w:r>
              <w:t>}),</w:t>
            </w:r>
          </w:p>
          <w:p w14:paraId="1D5D5083" w14:textId="77777777" w:rsidR="00654708" w:rsidRDefault="00654708" w:rsidP="00654708">
            <w:r>
              <w:lastRenderedPageBreak/>
              <w:t xml:space="preserve">                                                              </w:t>
            </w:r>
            <w:proofErr w:type="spellStart"/>
            <w:r>
              <w:t>v_MappedEPSBearerContexts</w:t>
            </w:r>
            <w:proofErr w:type="spellEnd"/>
            <w:proofErr w:type="gramStart"/>
            <w:r>
              <w:t>);</w:t>
            </w:r>
            <w:proofErr w:type="gramEnd"/>
          </w:p>
          <w:p w14:paraId="1FE6637F" w14:textId="77777777" w:rsidR="00654708" w:rsidRDefault="00654708" w:rsidP="00654708">
            <w:r>
              <w:t xml:space="preserve">    // SDAP parameter for the new SCG DRB Id</w:t>
            </w:r>
          </w:p>
          <w:p w14:paraId="6483BD10" w14:textId="77777777" w:rsidR="00654708" w:rsidRDefault="00654708" w:rsidP="00654708">
            <w:r>
              <w:t xml:space="preserve">    // The SDAP needs to include the QFI of the QoS Flow of the SCG bearer.  This will never be a default bearer</w:t>
            </w:r>
          </w:p>
          <w:p w14:paraId="2CF900AB" w14:textId="77777777" w:rsidR="00654708" w:rsidRDefault="00654708" w:rsidP="00654708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cs_SDAP_Config</w:t>
            </w:r>
            <w:proofErr w:type="spellEnd"/>
            <w:r>
              <w:t>(oct2int(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v_PDUSessionInfo.SessionId</w:t>
            </w:r>
            <w:proofErr w:type="spellEnd"/>
            <w:r>
              <w:t>)), false, {5});</w:t>
            </w:r>
          </w:p>
          <w:p w14:paraId="679B66DA" w14:textId="77777777" w:rsidR="00654708" w:rsidRDefault="00654708" w:rsidP="00654708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Configuration</w:t>
            </w:r>
            <w:proofErr w:type="spellEnd"/>
            <w:r>
              <w:t>:=</w:t>
            </w:r>
            <w:proofErr w:type="gramEnd"/>
            <w:r>
              <w:t xml:space="preserve"> f_ReturnNR_SDAP_Configuration_FromSDAP_Config(valueof(v_SDAP_Config));</w:t>
            </w:r>
          </w:p>
          <w:p w14:paraId="4FC5A504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DRBToAddMod</w:t>
            </w:r>
            <w:proofErr w:type="spellEnd"/>
            <w:r>
              <w:t xml:space="preserve"> :</w:t>
            </w:r>
            <w:proofErr w:type="gramEnd"/>
            <w:r>
              <w:t>= cs_38508_NRDRB_ToAddMod(</w:t>
            </w:r>
            <w:proofErr w:type="spellStart"/>
            <w:r>
              <w:t>v_SDAP_Config</w:t>
            </w:r>
            <w:proofErr w:type="spellEnd"/>
            <w:r>
              <w:t xml:space="preserve">, </w:t>
            </w:r>
            <w:proofErr w:type="spellStart"/>
            <w:r>
              <w:t>v_NewDRBId</w:t>
            </w:r>
            <w:proofErr w:type="spellEnd"/>
            <w:r>
              <w:t>, cs_38508_PDCP_Config());</w:t>
            </w:r>
          </w:p>
          <w:p w14:paraId="6C5872E7" w14:textId="77777777" w:rsidR="00654708" w:rsidRDefault="00654708" w:rsidP="00654708"/>
          <w:p w14:paraId="183CE9B4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cs_38508_RadioBearerConfigDef(-, {</w:t>
            </w:r>
            <w:proofErr w:type="spellStart"/>
            <w:r>
              <w:t>v_DRBToAddMod</w:t>
            </w:r>
            <w:proofErr w:type="spellEnd"/>
            <w:r>
              <w:t>});</w:t>
            </w:r>
          </w:p>
          <w:p w14:paraId="73DE5383" w14:textId="77777777" w:rsidR="00654708" w:rsidRDefault="00654708" w:rsidP="00654708">
            <w:r>
              <w:t xml:space="preserve">    </w:t>
            </w:r>
            <w:proofErr w:type="spellStart"/>
            <w:r>
              <w:t>v_SS_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f_NR_GetRadioBearerConfig_FullAM</w:t>
            </w:r>
            <w:proofErr w:type="spellEnd"/>
            <w:r>
              <w:t xml:space="preserve">(nr_Cell1, </w:t>
            </w:r>
            <w:proofErr w:type="spellStart"/>
            <w:r>
              <w:t>v_NewDRBId</w:t>
            </w:r>
            <w:proofErr w:type="spellEnd"/>
            <w:r>
              <w:t xml:space="preserve">, -, -, -, </w:t>
            </w:r>
            <w:proofErr w:type="spellStart"/>
            <w:r>
              <w:t>v_SDAP_Configuration</w:t>
            </w:r>
            <w:proofErr w:type="spellEnd"/>
            <w:r>
              <w:t>)};</w:t>
            </w:r>
          </w:p>
          <w:p w14:paraId="3336C07A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f_NR_GetCellgroupConfig_DRB</w:t>
            </w:r>
            <w:proofErr w:type="spellEnd"/>
            <w:r>
              <w:t>(nr_Cell1, {</w:t>
            </w:r>
            <w:proofErr w:type="spellStart"/>
            <w:r>
              <w:t>v_NewDRBId</w:t>
            </w:r>
            <w:proofErr w:type="spellEnd"/>
            <w:r>
              <w:t>}, false);</w:t>
            </w:r>
          </w:p>
          <w:p w14:paraId="5682D3C6" w14:textId="77777777" w:rsidR="00654708" w:rsidRDefault="00654708" w:rsidP="00654708">
            <w:r>
              <w:t xml:space="preserve">    </w:t>
            </w:r>
            <w:proofErr w:type="spellStart"/>
            <w:r>
              <w:t>v_CellGroupConfig.rlc_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>= {cs_38508_RLC_BearerConfig_DRB(</w:t>
            </w:r>
            <w:proofErr w:type="spellStart"/>
            <w:r>
              <w:t>v_NewDRBId</w:t>
            </w:r>
            <w:proofErr w:type="spellEnd"/>
            <w:r>
              <w:t>,</w:t>
            </w:r>
          </w:p>
          <w:p w14:paraId="74032965" w14:textId="77777777" w:rsidR="00654708" w:rsidRDefault="00654708" w:rsidP="00654708">
            <w:r>
              <w:t xml:space="preserve">                                                                             cs_38508_RLC_Config_AM_</w:t>
            </w:r>
            <w:proofErr w:type="gramStart"/>
            <w:r>
              <w:t>DRB(</w:t>
            </w:r>
            <w:proofErr w:type="spellStart"/>
            <w:proofErr w:type="gramEnd"/>
            <w:r>
              <w:t>v_ParametersTX</w:t>
            </w:r>
            <w:proofErr w:type="spellEnd"/>
            <w:r>
              <w:t xml:space="preserve">, </w:t>
            </w:r>
            <w:proofErr w:type="spellStart"/>
            <w:r>
              <w:t>v_ParametersRX</w:t>
            </w:r>
            <w:proofErr w:type="spellEnd"/>
            <w:r>
              <w:t>),</w:t>
            </w:r>
          </w:p>
          <w:p w14:paraId="3857F90F" w14:textId="77777777" w:rsidR="00654708" w:rsidRDefault="00654708" w:rsidP="00654708">
            <w:r>
              <w:t xml:space="preserve">                                                                             cs_38508_LogicalChannelConfig_DRB)</w:t>
            </w:r>
            <w:proofErr w:type="gramStart"/>
            <w:r>
              <w:t>};</w:t>
            </w:r>
            <w:proofErr w:type="gramEnd"/>
          </w:p>
          <w:p w14:paraId="21FA878C" w14:textId="77777777" w:rsidR="00654708" w:rsidRDefault="00654708" w:rsidP="00654708"/>
          <w:p w14:paraId="232ECA32" w14:textId="77777777" w:rsidR="00654708" w:rsidRDefault="00654708" w:rsidP="00654708">
            <w:r>
              <w:t xml:space="preserve">    //@siclog "Step 0A - 0B"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0FACD1" w14:textId="77777777" w:rsidR="00654708" w:rsidRDefault="00654708" w:rsidP="00654708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RRCReconfigNewDRBWithSSConfig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5565A0CC" w14:textId="77777777" w:rsidR="00654708" w:rsidRDefault="00654708" w:rsidP="00654708">
            <w:r>
              <w:t xml:space="preserve">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36D687E7" w14:textId="77777777" w:rsidR="00654708" w:rsidRDefault="00654708" w:rsidP="00654708">
            <w:r>
              <w:t xml:space="preserve">                                       </w:t>
            </w:r>
            <w:proofErr w:type="spellStart"/>
            <w:r>
              <w:t>v_SS_Config</w:t>
            </w:r>
            <w:proofErr w:type="spellEnd"/>
            <w:r>
              <w:t>,</w:t>
            </w:r>
          </w:p>
          <w:p w14:paraId="5F2881EE" w14:textId="77777777" w:rsidR="00654708" w:rsidRDefault="00654708" w:rsidP="00654708">
            <w:r>
              <w:t xml:space="preserve">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300D7F93" w14:textId="77777777" w:rsidR="00654708" w:rsidRDefault="00654708" w:rsidP="00654708">
            <w:r>
              <w:t xml:space="preserve">                                       </w:t>
            </w:r>
            <w:proofErr w:type="gramStart"/>
            <w:r>
              <w:t>{ cs</w:t>
            </w:r>
            <w:proofErr w:type="gramEnd"/>
            <w:r>
              <w:t xml:space="preserve">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10E3E466" w14:textId="77777777" w:rsidR="00654708" w:rsidRDefault="00654708" w:rsidP="00654708">
            <w:r>
              <w:t xml:space="preserve">    //@siclog "Step 0C"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BDE729" w14:textId="77777777" w:rsidR="00654708" w:rsidRDefault="00654708" w:rsidP="00654708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3D59DC06" w14:textId="77777777" w:rsidR="00654708" w:rsidRDefault="00654708" w:rsidP="00654708">
            <w:r>
              <w:t xml:space="preserve">                                      tsc_NR_RbId_SRB2,</w:t>
            </w:r>
          </w:p>
          <w:p w14:paraId="3B5A9AA3" w14:textId="77777777" w:rsidR="00654708" w:rsidRDefault="00654708" w:rsidP="00654708">
            <w:r>
              <w:t xml:space="preserve">                                      cr_NG_NAS_IndWithPiggybacking((tsc_SHT_IntegrityProtected_</w:t>
            </w:r>
            <w:proofErr w:type="gramStart"/>
            <w:r>
              <w:t>Ciphered,tsc</w:t>
            </w:r>
            <w:proofErr w:type="gramEnd"/>
            <w:r>
              <w:t xml:space="preserve">_SHT_IntegrityProtected))))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DEB2B7F" w14:textId="77777777" w:rsidR="00654708" w:rsidRDefault="00654708" w:rsidP="00654708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v_PDUSessionInfo.SessionId</w:t>
            </w:r>
            <w:proofErr w:type="spellEnd"/>
            <w:r>
              <w:t>)) {</w:t>
            </w:r>
          </w:p>
          <w:p w14:paraId="61F0572A" w14:textId="77777777" w:rsidR="00654708" w:rsidRDefault="00654708" w:rsidP="00654708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"PDU Session Modification Complete failed");</w:t>
            </w:r>
          </w:p>
          <w:p w14:paraId="50E56A2E" w14:textId="3718A8A3" w:rsidR="00654708" w:rsidRDefault="00654708" w:rsidP="00654708">
            <w:r>
              <w:t>// skipping code------</w:t>
            </w:r>
          </w:p>
          <w:p w14:paraId="0C274F5A" w14:textId="77777777" w:rsidR="00654708" w:rsidRDefault="00654708" w:rsidP="00654708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EUTRA, </w:t>
            </w:r>
            <w:proofErr w:type="spellStart"/>
            <w:r>
              <w:t>cms_EUTRA_NR_Trigger</w:t>
            </w:r>
            <w:proofErr w:type="spellEnd"/>
            <w:r>
              <w:t xml:space="preserve"> ("Step 7"));</w:t>
            </w:r>
          </w:p>
          <w:p w14:paraId="1A21E827" w14:textId="5B1BE964" w:rsidR="00C247C8" w:rsidRDefault="00654708" w:rsidP="00654708">
            <w:pPr>
              <w:ind w:firstLine="204"/>
            </w:pPr>
            <w:r>
              <w:t xml:space="preserve">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F4A6" w14:textId="77777777" w:rsidR="00311D51" w:rsidRDefault="00311D51">
      <w:r>
        <w:separator/>
      </w:r>
    </w:p>
  </w:endnote>
  <w:endnote w:type="continuationSeparator" w:id="0">
    <w:p w14:paraId="227A919A" w14:textId="77777777" w:rsidR="00311D51" w:rsidRDefault="0031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19F96" w14:textId="77777777" w:rsidR="00311D51" w:rsidRDefault="00311D51">
      <w:r>
        <w:separator/>
      </w:r>
    </w:p>
  </w:footnote>
  <w:footnote w:type="continuationSeparator" w:id="0">
    <w:p w14:paraId="59125772" w14:textId="77777777" w:rsidR="00311D51" w:rsidRDefault="0031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65A0"/>
    <w:rsid w:val="000C7415"/>
    <w:rsid w:val="000D44B3"/>
    <w:rsid w:val="000D4593"/>
    <w:rsid w:val="000D4B2C"/>
    <w:rsid w:val="000E1B96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C738F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1D51"/>
    <w:rsid w:val="00313A45"/>
    <w:rsid w:val="00320AF8"/>
    <w:rsid w:val="00320F4B"/>
    <w:rsid w:val="003212DA"/>
    <w:rsid w:val="0032483D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5216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051E5"/>
    <w:rsid w:val="005141D9"/>
    <w:rsid w:val="0051580D"/>
    <w:rsid w:val="00534BD9"/>
    <w:rsid w:val="00535A78"/>
    <w:rsid w:val="005412D5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C64CC"/>
    <w:rsid w:val="005D5B00"/>
    <w:rsid w:val="005D69D2"/>
    <w:rsid w:val="005E2C44"/>
    <w:rsid w:val="00600D76"/>
    <w:rsid w:val="00601DEF"/>
    <w:rsid w:val="006043D8"/>
    <w:rsid w:val="006106A4"/>
    <w:rsid w:val="00611656"/>
    <w:rsid w:val="00621188"/>
    <w:rsid w:val="006257ED"/>
    <w:rsid w:val="0063231C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1F96"/>
    <w:rsid w:val="00962443"/>
    <w:rsid w:val="009732A5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9B7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3D72"/>
    <w:rsid w:val="00AC518F"/>
    <w:rsid w:val="00AC5820"/>
    <w:rsid w:val="00AD1CD8"/>
    <w:rsid w:val="00AD6FC5"/>
    <w:rsid w:val="00AE0CC6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74CA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2458</Words>
  <Characters>14012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5</cp:revision>
  <cp:lastPrinted>1900-01-01T00:00:00Z</cp:lastPrinted>
  <dcterms:created xsi:type="dcterms:W3CDTF">2022-12-22T17:20:00Z</dcterms:created>
  <dcterms:modified xsi:type="dcterms:W3CDTF">2022-12-23T04:24:00Z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