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99D04A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8A73D9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8A73D9" w:rsidRPr="008A73D9">
          <w:rPr>
            <w:b/>
            <w:i/>
            <w:noProof/>
            <w:sz w:val="28"/>
          </w:rPr>
          <w:t>R5s230041</w:t>
        </w:r>
      </w:fldSimple>
    </w:p>
    <w:p w14:paraId="210A5493" w14:textId="30603C53" w:rsidR="00745C21" w:rsidRDefault="00636AD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8A73D9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8A73D9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8A73D9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36A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3AC3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A73D9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636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2DD5C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</w:t>
            </w:r>
            <w:proofErr w:type="gramStart"/>
            <w:r w:rsidRPr="00BE4A9F">
              <w:t>1 :</w:t>
            </w:r>
            <w:proofErr w:type="gramEnd"/>
            <w:r w:rsidRPr="00BE4A9F">
              <w:t xml:space="preserve"> Addition of Rel-16 RRC test case 8.2.4.1.1.</w:t>
            </w:r>
            <w:r w:rsidR="008A73D9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3F255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51A3E">
              <w:t xml:space="preserve">, </w:t>
            </w:r>
            <w:r w:rsidR="00851A3E"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B5A3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A73D9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53078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8A73D9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11505B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</w:t>
            </w:r>
            <w:r w:rsidR="008A73D9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D5F3B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proofErr w:type="gramStart"/>
            <w:r w:rsidR="008A73D9">
              <w:t>5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  <w:proofErr w:type="gramEnd"/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09A946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6B2E4" w:rsidR="004D7D01" w:rsidRDefault="008A73D9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2622BC" w:rsidR="004D7D01" w:rsidRDefault="008A73D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6238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E58C6A" w14:textId="72DB49B7" w:rsidR="00EA3C7B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3C7B" w:rsidRPr="0061049F">
        <w:rPr>
          <w:rFonts w:cs="Arial"/>
          <w:iCs/>
        </w:rPr>
        <w:t>Table of Contents</w:t>
      </w:r>
      <w:r w:rsidR="00EA3C7B">
        <w:tab/>
      </w:r>
      <w:r w:rsidR="00EA3C7B">
        <w:fldChar w:fldCharType="begin"/>
      </w:r>
      <w:r w:rsidR="00EA3C7B">
        <w:instrText xml:space="preserve"> PAGEREF _Toc122623874 \h </w:instrText>
      </w:r>
      <w:r w:rsidR="00EA3C7B">
        <w:fldChar w:fldCharType="separate"/>
      </w:r>
      <w:r w:rsidR="00EA3C7B">
        <w:t>2</w:t>
      </w:r>
      <w:r w:rsidR="00EA3C7B">
        <w:fldChar w:fldCharType="end"/>
      </w:r>
    </w:p>
    <w:p w14:paraId="4A48A5D5" w14:textId="472EBF52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_Toc122623875 \h </w:instrText>
      </w:r>
      <w:r>
        <w:fldChar w:fldCharType="separate"/>
      </w:r>
      <w:r>
        <w:t>3</w:t>
      </w:r>
      <w:r>
        <w:fldChar w:fldCharType="end"/>
      </w:r>
    </w:p>
    <w:p w14:paraId="600EC8B9" w14:textId="0AA206FB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_Toc122623876 \h </w:instrText>
      </w:r>
      <w:r>
        <w:fldChar w:fldCharType="separate"/>
      </w:r>
      <w:r>
        <w:t>3</w:t>
      </w:r>
      <w:r>
        <w:fldChar w:fldCharType="end"/>
      </w:r>
    </w:p>
    <w:p w14:paraId="32375413" w14:textId="43E76AF5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_Toc122623877 \h </w:instrText>
      </w:r>
      <w:r>
        <w:fldChar w:fldCharType="separate"/>
      </w:r>
      <w:r>
        <w:t>3</w:t>
      </w:r>
      <w:r>
        <w:fldChar w:fldCharType="end"/>
      </w:r>
    </w:p>
    <w:p w14:paraId="0FA121D7" w14:textId="5BEBF35F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_Toc122623878 \h </w:instrText>
      </w:r>
      <w:r>
        <w:fldChar w:fldCharType="separate"/>
      </w:r>
      <w:r>
        <w:t>3</w:t>
      </w:r>
      <w:r>
        <w:fldChar w:fldCharType="end"/>
      </w:r>
    </w:p>
    <w:p w14:paraId="339BECC7" w14:textId="4925A40A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 xml:space="preserve">Change </w:t>
      </w:r>
      <w:r w:rsidRPr="0061049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_Toc122623879 \h </w:instrText>
      </w:r>
      <w:r>
        <w:fldChar w:fldCharType="separate"/>
      </w:r>
      <w:r>
        <w:t>4</w:t>
      </w:r>
      <w:r>
        <w:fldChar w:fldCharType="end"/>
      </w:r>
    </w:p>
    <w:p w14:paraId="7FD7668E" w14:textId="6E14D83E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_Toc122623880 \h </w:instrText>
      </w:r>
      <w:r>
        <w:fldChar w:fldCharType="separate"/>
      </w:r>
      <w:r>
        <w:t>5</w:t>
      </w:r>
      <w:r>
        <w:fldChar w:fldCharType="end"/>
      </w:r>
    </w:p>
    <w:p w14:paraId="058654BE" w14:textId="6768C1BD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_Toc122623881 \h </w:instrText>
      </w:r>
      <w:r>
        <w:fldChar w:fldCharType="separate"/>
      </w:r>
      <w:r>
        <w:t>5</w:t>
      </w:r>
      <w:r>
        <w:fldChar w:fldCharType="end"/>
      </w:r>
    </w:p>
    <w:p w14:paraId="0D6DB9F2" w14:textId="6F6A677C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rFonts w:cs="Arial"/>
          <w:b/>
          <w:lang w:eastAsia="ja-JP"/>
        </w:rPr>
        <w:t>Qualcomm Snapdragon X70 5G Modem-RF System</w:t>
      </w:r>
      <w:r>
        <w:tab/>
      </w:r>
      <w:r>
        <w:fldChar w:fldCharType="begin"/>
      </w:r>
      <w:r>
        <w:instrText xml:space="preserve"> PAGEREF _Toc122623882 \h </w:instrText>
      </w:r>
      <w:r>
        <w:fldChar w:fldCharType="separate"/>
      </w:r>
      <w:r>
        <w:t>5</w:t>
      </w:r>
      <w:r>
        <w:fldChar w:fldCharType="end"/>
      </w:r>
    </w:p>
    <w:p w14:paraId="45831FE0" w14:textId="71BFF347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_Toc122623883 \h </w:instrText>
      </w:r>
      <w:r>
        <w:fldChar w:fldCharType="separate"/>
      </w:r>
      <w:r>
        <w:t>5</w:t>
      </w:r>
      <w:r>
        <w:fldChar w:fldCharType="end"/>
      </w:r>
    </w:p>
    <w:p w14:paraId="325A0C2F" w14:textId="526ABF9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62387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FB6F6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057AFB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17F247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6C6ADC" w:rsidRPr="003D175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FE08440" w14:textId="46E768A4" w:rsidR="006C6ADC" w:rsidRPr="00662A05" w:rsidRDefault="006C6ADC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bookmarkStart w:id="5" w:name="_Hlk90298041"/>
      <w:r>
        <w:rPr>
          <w:rFonts w:cs="Arial"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22623876"/>
      <w:r w:rsidRPr="00662A05">
        <w:rPr>
          <w:b/>
        </w:rPr>
        <w:t>Verification Test Summary</w:t>
      </w:r>
      <w:bookmarkEnd w:id="6"/>
      <w:r w:rsidRPr="00662A05">
        <w:rPr>
          <w:b/>
        </w:rPr>
        <w:t xml:space="preserve"> </w:t>
      </w:r>
    </w:p>
    <w:p w14:paraId="1FB96184" w14:textId="5F7A983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057AFB">
        <w:t>5</w:t>
      </w:r>
    </w:p>
    <w:p w14:paraId="763E129C" w14:textId="44578A7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057AFB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37AC88E" w:rsidR="00007D89" w:rsidRPr="00662A05" w:rsidRDefault="00007D89" w:rsidP="006C6AD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7" w:name="_Hlk122602817"/>
      <w:r w:rsidR="00190B21" w:rsidRPr="00190B21">
        <w:rPr>
          <w:rFonts w:cs="Arial"/>
          <w:b/>
          <w:lang w:eastAsia="ja-JP"/>
        </w:rPr>
        <w:t>Qualcomm Snapdragon X70 5G Modem-RF System</w:t>
      </w:r>
      <w:bookmarkEnd w:id="7"/>
      <w:r w:rsidR="006C6ADC">
        <w:rPr>
          <w:rFonts w:cs="Arial"/>
          <w:b/>
          <w:lang w:eastAsia="ja-JP"/>
        </w:rPr>
        <w:t xml:space="preserve">, and </w:t>
      </w:r>
      <w:r w:rsidR="006C6ADC">
        <w:rPr>
          <w:rFonts w:cs="Arial"/>
          <w:b/>
          <w:lang w:eastAsia="ja-JP"/>
        </w:rPr>
        <w:br/>
      </w:r>
      <w:r w:rsidR="006C6ADC" w:rsidRPr="006C6ADC">
        <w:rPr>
          <w:rFonts w:cs="Arial"/>
          <w:b/>
          <w:lang w:eastAsia="ja-JP"/>
        </w:rPr>
        <w:t>Anritsu Protocol Conformance Test System ME7834NR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22623877"/>
      <w:r w:rsidRPr="00854C55">
        <w:rPr>
          <w:b/>
        </w:rPr>
        <w:t>Corrections require</w:t>
      </w:r>
      <w:bookmarkEnd w:id="8"/>
      <w:bookmarkEnd w:id="9"/>
      <w:r w:rsidR="00FC2058">
        <w:rPr>
          <w:b/>
        </w:rPr>
        <w:t>d</w:t>
      </w:r>
      <w:bookmarkEnd w:id="10"/>
    </w:p>
    <w:p w14:paraId="2C3F2E7E" w14:textId="1F35B6E0" w:rsidR="005C46C5" w:rsidRDefault="005C46C5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975634"/>
      <w:bookmarkStart w:id="12" w:name="_Toc109680267"/>
      <w:bookmarkStart w:id="13" w:name="_Toc122623878"/>
      <w:r>
        <w:rPr>
          <w:b/>
          <w:lang w:val="pt-BR"/>
        </w:rPr>
        <w:t xml:space="preserve">Change </w:t>
      </w:r>
      <w:bookmarkEnd w:id="11"/>
      <w:r w:rsidRPr="00B86C3F">
        <w:rPr>
          <w:b/>
          <w:lang w:val="pt-BR"/>
        </w:rPr>
        <w:t>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proofErr w:type="spellStart"/>
            <w:r>
              <w:t>f_GetTestcaseAttrib_Eutra_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8C556D" w14:textId="77777777" w:rsidR="005C46C5" w:rsidRDefault="005C46C5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DE020D5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 xml:space="preserve">_ENDC") </w:t>
            </w:r>
            <w:proofErr w:type="gramStart"/>
            <w:r>
              <w:t>{ return</w:t>
            </w:r>
            <w:proofErr w:type="gramEnd"/>
            <w:r>
              <w:t xml:space="preserve">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</w:t>
            </w:r>
            <w:proofErr w:type="gramStart"/>
            <w:r>
              <w:t>";</w:t>
            </w:r>
            <w:proofErr w:type="gramEnd"/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7CDAD05E" w14:textId="77777777" w:rsidR="00670381" w:rsidRDefault="00670381" w:rsidP="00670381">
            <w:pPr>
              <w:spacing w:after="0"/>
            </w:pPr>
            <w:r>
              <w:lastRenderedPageBreak/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672F841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 xml:space="preserve">_ENDC") </w:t>
            </w:r>
            <w:proofErr w:type="gramStart"/>
            <w:r>
              <w:t>{ return</w:t>
            </w:r>
            <w:proofErr w:type="gramEnd"/>
            <w:r>
              <w:t xml:space="preserve"> "</w:t>
            </w:r>
            <w:r w:rsidRPr="00670381">
              <w:rPr>
                <w:highlight w:val="yellow"/>
              </w:rPr>
              <w:t>rel_1</w:t>
            </w:r>
            <w:r w:rsidR="00AE285C">
              <w:rPr>
                <w:highlight w:val="yellow"/>
              </w:rPr>
              <w:t>5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</w:t>
            </w:r>
            <w:proofErr w:type="gramStart"/>
            <w:r>
              <w:t>";</w:t>
            </w:r>
            <w:proofErr w:type="gramEnd"/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2623879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proofErr w:type="spellStart"/>
            <w:r>
              <w:t>f_GetTestcaseAttrib_NR_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proofErr w:type="spellStart"/>
            <w:r>
              <w:t>f_GetTestcaseAttrib_Eutra_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gramEnd"/>
            <w:r>
              <w:t>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91F2CA" w14:textId="77777777" w:rsidR="00BC25DD" w:rsidRDefault="00BC25DD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7259377D" w14:textId="63B29904" w:rsidR="00B62280" w:rsidRDefault="00827F35" w:rsidP="00B62280">
            <w:pPr>
              <w:spacing w:after="0"/>
            </w:pPr>
            <w:r>
              <w:t xml:space="preserve">      case ("TC_7_1_1_12_4_3_ENDC")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55A509CA" w14:textId="475605CD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4A296BEE" w14:textId="253EDFA6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3DC8AD5" w14:textId="24DAA0D8" w:rsidR="00827F35" w:rsidRDefault="00827F35" w:rsidP="00B62280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</w:t>
            </w:r>
            <w:proofErr w:type="gramStart"/>
            <w:r>
              <w:t>";</w:t>
            </w:r>
            <w:proofErr w:type="gramEnd"/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</w:t>
            </w:r>
            <w:proofErr w:type="gramStart"/>
            <w:r>
              <w:t>{ return</w:t>
            </w:r>
            <w:proofErr w:type="gramEnd"/>
            <w:r>
              <w:t xml:space="preserve"> "rel_16"; }</w:t>
            </w:r>
          </w:p>
          <w:p w14:paraId="33380435" w14:textId="41C8C005" w:rsidR="00827F35" w:rsidRDefault="00827F35" w:rsidP="00B62280">
            <w:pPr>
              <w:spacing w:after="0"/>
            </w:pPr>
            <w:r>
              <w:t xml:space="preserve">      </w:t>
            </w:r>
            <w:r w:rsidR="00B62280">
              <w:t>…</w:t>
            </w:r>
          </w:p>
          <w:p w14:paraId="4D7B638C" w14:textId="4D6AAE83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D031358" w14:textId="2A137009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AE285C">
              <w:rPr>
                <w:highlight w:val="yellow"/>
              </w:rPr>
              <w:t>5</w:t>
            </w:r>
            <w:r w:rsidRPr="00827F35">
              <w:rPr>
                <w:highlight w:val="yellow"/>
              </w:rPr>
              <w:t xml:space="preserve">_ENDC") </w:t>
            </w:r>
            <w:proofErr w:type="gramStart"/>
            <w:r w:rsidRPr="00827F35">
              <w:rPr>
                <w:highlight w:val="yellow"/>
              </w:rPr>
              <w:t>{ return</w:t>
            </w:r>
            <w:proofErr w:type="gramEnd"/>
            <w:r w:rsidRPr="00827F35">
              <w:rPr>
                <w:highlight w:val="yellow"/>
              </w:rPr>
              <w:t xml:space="preserve">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</w:t>
            </w:r>
            <w:proofErr w:type="gramStart"/>
            <w:r>
              <w:t>";</w:t>
            </w:r>
            <w:proofErr w:type="gramEnd"/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86C3F">
      <w:pPr>
        <w:rPr>
          <w:lang w:val="en-US"/>
        </w:rPr>
      </w:pPr>
    </w:p>
    <w:p w14:paraId="5959E1B1" w14:textId="11E767C0" w:rsidR="001F230F" w:rsidRDefault="001F230F" w:rsidP="00B86C3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22623880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410630BB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6A1512">
        <w:rPr>
          <w:rFonts w:cs="Arial"/>
        </w:rPr>
        <w:t>DC_</w:t>
      </w:r>
      <w:r w:rsidR="006A1512" w:rsidRPr="006A1512">
        <w:rPr>
          <w:rFonts w:cs="Arial"/>
        </w:rPr>
        <w:t>19A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n78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2A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623881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6A72103" w:rsidR="00007D89" w:rsidRPr="00954EDD" w:rsidRDefault="00487CB7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Hlk120026754"/>
      <w:bookmarkStart w:id="24" w:name="_Toc122623882"/>
      <w:r w:rsidRPr="00487CB7">
        <w:rPr>
          <w:rFonts w:cs="Arial"/>
          <w:b/>
          <w:lang w:eastAsia="ja-JP"/>
        </w:rPr>
        <w:t>Qualcomm Snapdragon X70 5G Modem-RF System</w:t>
      </w:r>
      <w:bookmarkEnd w:id="24"/>
    </w:p>
    <w:bookmarkEnd w:id="23"/>
    <w:p w14:paraId="6729BAE8" w14:textId="77777777" w:rsidR="00ED1BFF" w:rsidRDefault="00007D89" w:rsidP="00007D89">
      <w:pPr>
        <w:rPr>
          <w:rFonts w:cs="Arial"/>
          <w:color w:val="FF0000"/>
        </w:rPr>
      </w:pPr>
      <w:r>
        <w:rPr>
          <w:rFonts w:cs="Arial"/>
        </w:rPr>
        <w:t xml:space="preserve">The </w:t>
      </w:r>
      <w:r w:rsidR="00487CB7" w:rsidRPr="00487CB7">
        <w:rPr>
          <w:rFonts w:cs="Arial"/>
        </w:rPr>
        <w:t>Qualcomm Snapdragon X70 5G Modem-RF System</w:t>
      </w:r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="00ED1BFF">
        <w:rPr>
          <w:rFonts w:cs="Arial"/>
        </w:rPr>
        <w:t xml:space="preserve"> and </w:t>
      </w:r>
      <w:r w:rsidR="00ED1BFF" w:rsidRPr="00314726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</w:p>
    <w:p w14:paraId="29B59B52" w14:textId="7434C781" w:rsidR="00007D89" w:rsidRDefault="00007D89" w:rsidP="00007D89">
      <w:pPr>
        <w:rPr>
          <w:rFonts w:cs="Arial"/>
        </w:rPr>
      </w:pPr>
      <w:r>
        <w:rPr>
          <w:rFonts w:cs="Arial"/>
        </w:rPr>
        <w:t>The documentation below is enclosed as evidence of the successful test case run [1]:</w:t>
      </w:r>
    </w:p>
    <w:p w14:paraId="27D682FF" w14:textId="6B6C3019" w:rsidR="00ED1BFF" w:rsidRDefault="00ED1BFF" w:rsidP="00007D89">
      <w:pPr>
        <w:rPr>
          <w:rFonts w:cs="Arial"/>
        </w:rPr>
      </w:pPr>
      <w:r>
        <w:rPr>
          <w:rFonts w:cs="Arial"/>
        </w:rPr>
        <w:t>Keysight</w:t>
      </w:r>
    </w:p>
    <w:p w14:paraId="4C850602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ACBF0A" w:rsidR="00662A05" w:rsidRPr="00C549CB" w:rsidRDefault="00ED1BFF" w:rsidP="00ED1BFF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t>8_2_4_1_1_</w:t>
      </w:r>
      <w:r w:rsidR="00A03B1D">
        <w:t>5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1F785A" w:rsidR="00662A05" w:rsidRDefault="00173BE9" w:rsidP="00ED1B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 </w:t>
      </w:r>
      <w:r w:rsidR="00ED1BFF"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A03B1D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158E459" w14:textId="6A3CE107" w:rsidR="00ED1BFF" w:rsidRDefault="00ED1BFF" w:rsidP="00ED1BFF">
      <w:pPr>
        <w:rPr>
          <w:rFonts w:cs="Arial"/>
        </w:rPr>
      </w:pPr>
      <w:r w:rsidRPr="00ED1BFF">
        <w:rPr>
          <w:rFonts w:cs="Arial"/>
        </w:rPr>
        <w:t>Anritsu</w:t>
      </w:r>
    </w:p>
    <w:p w14:paraId="69C7E96E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355313FA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8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8_2_4_1_1_5_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F3230B1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82CC18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ind w:left="64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8_2_4_1_1_5</w:t>
      </w:r>
      <w:r w:rsidRPr="006D25CD">
        <w:rPr>
          <w:rFonts w:ascii="Arial" w:hAnsi="Arial" w:cs="Arial"/>
        </w:rPr>
        <w:t>_PIXIT.txt</w:t>
      </w:r>
    </w:p>
    <w:p w14:paraId="25EEA2A1" w14:textId="4F13FAB0" w:rsidR="00007D89" w:rsidRPr="00854C55" w:rsidRDefault="00007D89" w:rsidP="00ED1BF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2623883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9646618" w:rsidR="00007D89" w:rsidRPr="00693C41" w:rsidRDefault="00A03B1D" w:rsidP="00A03B1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03B1D">
              <w:rPr>
                <w:rFonts w:cs="Arial"/>
                <w:b/>
                <w:sz w:val="18"/>
              </w:rPr>
              <w:t>R5s</w:t>
            </w:r>
            <w:proofErr w:type="gramStart"/>
            <w:r w:rsidRPr="00A03B1D">
              <w:rPr>
                <w:rFonts w:cs="Arial"/>
                <w:b/>
                <w:sz w:val="18"/>
              </w:rPr>
              <w:t>23004</w:t>
            </w:r>
            <w:r w:rsidR="00416BA5">
              <w:rPr>
                <w:rFonts w:cs="Arial"/>
                <w:b/>
                <w:sz w:val="18"/>
              </w:rPr>
              <w:t>2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662A05">
              <w:rPr>
                <w:rFonts w:cs="Arial"/>
                <w:b/>
                <w:sz w:val="18"/>
              </w:rPr>
              <w:t>:</w:t>
            </w:r>
            <w:proofErr w:type="gramEnd"/>
            <w:r w:rsidR="00662A05">
              <w:rPr>
                <w:rFonts w:cs="Arial"/>
                <w:b/>
                <w:sz w:val="18"/>
              </w:rPr>
              <w:t xml:space="preserve">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>
              <w:rPr>
                <w:rFonts w:cs="Arial"/>
                <w:b/>
                <w:sz w:val="18"/>
              </w:rPr>
              <w:t>5</w:t>
            </w:r>
            <w:r w:rsidR="0091086A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D432" w14:textId="77777777" w:rsidR="000853C4" w:rsidRDefault="000853C4">
      <w:r>
        <w:separator/>
      </w:r>
    </w:p>
  </w:endnote>
  <w:endnote w:type="continuationSeparator" w:id="0">
    <w:p w14:paraId="62AFBF61" w14:textId="77777777" w:rsidR="000853C4" w:rsidRDefault="0008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A3A3" w14:textId="77777777" w:rsidR="000853C4" w:rsidRDefault="000853C4">
      <w:r>
        <w:separator/>
      </w:r>
    </w:p>
  </w:footnote>
  <w:footnote w:type="continuationSeparator" w:id="0">
    <w:p w14:paraId="7FBF651D" w14:textId="77777777" w:rsidR="000853C4" w:rsidRDefault="00085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57AFB"/>
    <w:rsid w:val="00062540"/>
    <w:rsid w:val="00075B9F"/>
    <w:rsid w:val="000853C4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0B21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C4411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16BA5"/>
    <w:rsid w:val="00423AB6"/>
    <w:rsid w:val="004242F1"/>
    <w:rsid w:val="00444216"/>
    <w:rsid w:val="00445272"/>
    <w:rsid w:val="004511AB"/>
    <w:rsid w:val="004523EE"/>
    <w:rsid w:val="00457F71"/>
    <w:rsid w:val="0048113B"/>
    <w:rsid w:val="00487CB7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21188"/>
    <w:rsid w:val="006257ED"/>
    <w:rsid w:val="00636AD6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512"/>
    <w:rsid w:val="006B46FB"/>
    <w:rsid w:val="006C6ADC"/>
    <w:rsid w:val="006E21FB"/>
    <w:rsid w:val="006F0E64"/>
    <w:rsid w:val="006F7A50"/>
    <w:rsid w:val="00701655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51A3E"/>
    <w:rsid w:val="008626E7"/>
    <w:rsid w:val="00870EE7"/>
    <w:rsid w:val="008863B9"/>
    <w:rsid w:val="00886692"/>
    <w:rsid w:val="00895872"/>
    <w:rsid w:val="008A0D7B"/>
    <w:rsid w:val="008A45A6"/>
    <w:rsid w:val="008A73D9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03B1D"/>
    <w:rsid w:val="00A07E2E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AE285C"/>
    <w:rsid w:val="00B0233C"/>
    <w:rsid w:val="00B258BB"/>
    <w:rsid w:val="00B62280"/>
    <w:rsid w:val="00B67B97"/>
    <w:rsid w:val="00B86113"/>
    <w:rsid w:val="00B86C3F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E1CC8"/>
    <w:rsid w:val="00DE34CF"/>
    <w:rsid w:val="00E13F3D"/>
    <w:rsid w:val="00E34898"/>
    <w:rsid w:val="00E70962"/>
    <w:rsid w:val="00E75219"/>
    <w:rsid w:val="00EA3C7B"/>
    <w:rsid w:val="00EB09B7"/>
    <w:rsid w:val="00EB605B"/>
    <w:rsid w:val="00ED1BFF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84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16</cp:revision>
  <cp:lastPrinted>1900-01-01T00:00:00Z</cp:lastPrinted>
  <dcterms:created xsi:type="dcterms:W3CDTF">2022-12-22T11:52:00Z</dcterms:created>
  <dcterms:modified xsi:type="dcterms:W3CDTF">2022-12-22T17:51:00Z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