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E3399" w14:textId="77777777" w:rsidR="0051542F" w:rsidRDefault="0051542F" w:rsidP="00515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7E85">
        <w:fldChar w:fldCharType="begin"/>
      </w:r>
      <w:r w:rsidR="00857E85">
        <w:instrText xml:space="preserve"> DOCPROPERTY  TSG/WGRef  \* MERGEFORMAT </w:instrText>
      </w:r>
      <w:r w:rsidR="00857E85">
        <w:fldChar w:fldCharType="separate"/>
      </w:r>
      <w:r>
        <w:rPr>
          <w:b/>
          <w:noProof/>
          <w:sz w:val="24"/>
        </w:rPr>
        <w:t>RAN5</w:t>
      </w:r>
      <w:r w:rsidR="00857E8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57E85">
        <w:fldChar w:fldCharType="begin"/>
      </w:r>
      <w:r w:rsidR="00857E85">
        <w:instrText xml:space="preserve"> DOCPROPERTY  MtgSeq  \* MERGEFORMAT </w:instrText>
      </w:r>
      <w:r w:rsidR="00857E85">
        <w:fldChar w:fldCharType="separate"/>
      </w:r>
      <w:r w:rsidRPr="00EB09B7">
        <w:rPr>
          <w:b/>
          <w:noProof/>
          <w:sz w:val="24"/>
        </w:rPr>
        <w:t>2022</w:t>
      </w:r>
      <w:r w:rsidR="00857E85">
        <w:rPr>
          <w:b/>
          <w:noProof/>
          <w:sz w:val="24"/>
        </w:rPr>
        <w:fldChar w:fldCharType="end"/>
      </w:r>
      <w:r w:rsidR="00857E85">
        <w:fldChar w:fldCharType="begin"/>
      </w:r>
      <w:r w:rsidR="00857E85">
        <w:instrText xml:space="preserve"> DOCPROPERTY  MtgTitle  \* MERGEFORMAT </w:instrText>
      </w:r>
      <w:r w:rsidR="00857E85">
        <w:fldChar w:fldCharType="separate"/>
      </w:r>
      <w:r>
        <w:rPr>
          <w:b/>
          <w:noProof/>
          <w:sz w:val="24"/>
        </w:rPr>
        <w:t>-TTCN email</w:t>
      </w:r>
      <w:r w:rsidR="00857E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7E85">
        <w:fldChar w:fldCharType="begin"/>
      </w:r>
      <w:r w:rsidR="00857E85">
        <w:instrText xml:space="preserve"> DOCPROPERTY  Tdoc#  \* MERGEFORMAT </w:instrText>
      </w:r>
      <w:r w:rsidR="00857E85">
        <w:fldChar w:fldCharType="separate"/>
      </w:r>
      <w:r w:rsidRPr="00E13F3D">
        <w:rPr>
          <w:b/>
          <w:i/>
          <w:noProof/>
          <w:sz w:val="28"/>
        </w:rPr>
        <w:t>R5s221195</w:t>
      </w:r>
      <w:r w:rsidR="00857E85">
        <w:rPr>
          <w:b/>
          <w:i/>
          <w:noProof/>
          <w:sz w:val="28"/>
        </w:rPr>
        <w:fldChar w:fldCharType="end"/>
      </w:r>
    </w:p>
    <w:p w14:paraId="32AE4714" w14:textId="77777777" w:rsidR="0051542F" w:rsidRDefault="00857E85" w:rsidP="005154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54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1542F">
        <w:rPr>
          <w:b/>
          <w:noProof/>
          <w:sz w:val="24"/>
        </w:rPr>
        <w:t xml:space="preserve">, </w:t>
      </w:r>
      <w:r w:rsidR="0051542F">
        <w:fldChar w:fldCharType="begin"/>
      </w:r>
      <w:r w:rsidR="0051542F">
        <w:instrText xml:space="preserve"> DOCPROPERTY  Country  \* MERGEFORMAT </w:instrText>
      </w:r>
      <w:r w:rsidR="0051542F">
        <w:fldChar w:fldCharType="end"/>
      </w:r>
      <w:r w:rsidR="0051542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542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1542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542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2F" w14:paraId="38355263" w14:textId="77777777" w:rsidTr="00323F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9A394" w14:textId="77777777" w:rsidR="0051542F" w:rsidRDefault="0051542F" w:rsidP="00323F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542F" w14:paraId="3C1D56B5" w14:textId="77777777" w:rsidTr="00323F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66FD6" w14:textId="77777777" w:rsidR="0051542F" w:rsidRDefault="0051542F" w:rsidP="00323F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542F" w14:paraId="6EBDC186" w14:textId="77777777" w:rsidTr="00323F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4423B" w14:textId="77777777" w:rsidR="0051542F" w:rsidRDefault="0051542F" w:rsidP="00323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2F" w14:paraId="40B4999E" w14:textId="77777777" w:rsidTr="00323F70">
        <w:tc>
          <w:tcPr>
            <w:tcW w:w="142" w:type="dxa"/>
            <w:tcBorders>
              <w:left w:val="single" w:sz="4" w:space="0" w:color="auto"/>
            </w:tcBorders>
          </w:tcPr>
          <w:p w14:paraId="00B627B2" w14:textId="77777777" w:rsidR="0051542F" w:rsidRDefault="0051542F" w:rsidP="00323F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1D8E6F" w14:textId="77777777" w:rsidR="0051542F" w:rsidRPr="00410371" w:rsidRDefault="00857E85" w:rsidP="00323F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542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EE300F" w14:textId="77777777" w:rsidR="0051542F" w:rsidRDefault="0051542F" w:rsidP="00323F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B69ECC" w14:textId="77777777" w:rsidR="0051542F" w:rsidRPr="00410371" w:rsidRDefault="00857E85" w:rsidP="00323F7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42F" w:rsidRPr="00410371">
              <w:rPr>
                <w:b/>
                <w:noProof/>
                <w:sz w:val="28"/>
              </w:rPr>
              <w:t>2813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F6A896" w14:textId="77777777" w:rsidR="0051542F" w:rsidRDefault="0051542F" w:rsidP="00323F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AE7057" w14:textId="77777777" w:rsidR="0051542F" w:rsidRPr="00410371" w:rsidRDefault="00857E85" w:rsidP="00323F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1542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187806" w14:textId="77777777" w:rsidR="0051542F" w:rsidRDefault="0051542F" w:rsidP="00323F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13D6B" w14:textId="77777777" w:rsidR="0051542F" w:rsidRPr="00410371" w:rsidRDefault="00857E85" w:rsidP="00323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542F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E1766" w14:textId="77777777" w:rsidR="0051542F" w:rsidRDefault="0051542F" w:rsidP="00323F70">
            <w:pPr>
              <w:pStyle w:val="CRCoverPage"/>
              <w:spacing w:after="0"/>
              <w:rPr>
                <w:noProof/>
              </w:rPr>
            </w:pPr>
          </w:p>
        </w:tc>
      </w:tr>
      <w:tr w:rsidR="0051542F" w14:paraId="2D206218" w14:textId="77777777" w:rsidTr="00323F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61C16" w14:textId="77777777" w:rsidR="0051542F" w:rsidRDefault="0051542F" w:rsidP="00323F70">
            <w:pPr>
              <w:pStyle w:val="CRCoverPage"/>
              <w:spacing w:after="0"/>
              <w:rPr>
                <w:noProof/>
              </w:rPr>
            </w:pPr>
          </w:p>
        </w:tc>
      </w:tr>
      <w:tr w:rsidR="0051542F" w14:paraId="5139D063" w14:textId="77777777" w:rsidTr="00323F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5FEDFD" w14:textId="77777777" w:rsidR="0051542F" w:rsidRPr="00F25D98" w:rsidRDefault="0051542F" w:rsidP="00323F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542F" w14:paraId="341A5FAA" w14:textId="77777777" w:rsidTr="00323F70">
        <w:tc>
          <w:tcPr>
            <w:tcW w:w="9641" w:type="dxa"/>
            <w:gridSpan w:val="9"/>
          </w:tcPr>
          <w:p w14:paraId="31FC38C3" w14:textId="77777777" w:rsidR="0051542F" w:rsidRDefault="0051542F" w:rsidP="00323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D4D9E4" w14:textId="77777777" w:rsidR="0051542F" w:rsidRDefault="0051542F" w:rsidP="005154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542F" w14:paraId="040EBCE3" w14:textId="77777777" w:rsidTr="00323F70">
        <w:tc>
          <w:tcPr>
            <w:tcW w:w="2835" w:type="dxa"/>
          </w:tcPr>
          <w:p w14:paraId="6AB7F790" w14:textId="77777777" w:rsidR="0051542F" w:rsidRDefault="0051542F" w:rsidP="00323F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13358" w14:textId="77777777" w:rsidR="0051542F" w:rsidRDefault="0051542F" w:rsidP="00323F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3B7D40" w14:textId="77777777" w:rsidR="0051542F" w:rsidRDefault="0051542F" w:rsidP="00323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0E89F" w14:textId="77777777" w:rsidR="0051542F" w:rsidRDefault="0051542F" w:rsidP="00323F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91D04" w14:textId="77777777" w:rsidR="0051542F" w:rsidRDefault="0051542F" w:rsidP="00323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AE2AA" w14:textId="77777777" w:rsidR="0051542F" w:rsidRDefault="0051542F" w:rsidP="00323F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68726" w14:textId="77777777" w:rsidR="0051542F" w:rsidRDefault="0051542F" w:rsidP="00323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DB8C27" w14:textId="77777777" w:rsidR="0051542F" w:rsidRDefault="0051542F" w:rsidP="00323F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C9BB9" w14:textId="77777777" w:rsidR="0051542F" w:rsidRDefault="0051542F" w:rsidP="00323F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70F82D" w14:textId="77777777" w:rsidR="0051542F" w:rsidRDefault="0051542F" w:rsidP="005154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542F" w14:paraId="0719A144" w14:textId="77777777" w:rsidTr="00323F70">
        <w:tc>
          <w:tcPr>
            <w:tcW w:w="9640" w:type="dxa"/>
            <w:gridSpan w:val="11"/>
          </w:tcPr>
          <w:p w14:paraId="3CEDBA87" w14:textId="77777777" w:rsidR="0051542F" w:rsidRDefault="0051542F" w:rsidP="00323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2F" w14:paraId="30F88EF5" w14:textId="77777777" w:rsidTr="00323F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C6778" w14:textId="77777777" w:rsidR="0051542F" w:rsidRDefault="0051542F" w:rsidP="00323F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A6884" w14:textId="77777777" w:rsidR="0051542F" w:rsidRDefault="00857E85" w:rsidP="00323F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542F">
              <w:t>Addition of ENDC testcase 7.1.1.6.1 in FR1</w:t>
            </w:r>
            <w:r>
              <w:fldChar w:fldCharType="end"/>
            </w:r>
          </w:p>
        </w:tc>
      </w:tr>
      <w:tr w:rsidR="0051542F" w14:paraId="6620B307" w14:textId="77777777" w:rsidTr="00323F70">
        <w:tc>
          <w:tcPr>
            <w:tcW w:w="1843" w:type="dxa"/>
            <w:tcBorders>
              <w:left w:val="single" w:sz="4" w:space="0" w:color="auto"/>
            </w:tcBorders>
          </w:tcPr>
          <w:p w14:paraId="4A912259" w14:textId="77777777" w:rsidR="0051542F" w:rsidRDefault="0051542F" w:rsidP="00323F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F85E7" w14:textId="77777777" w:rsidR="0051542F" w:rsidRDefault="0051542F" w:rsidP="00323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2F" w14:paraId="451BDC96" w14:textId="77777777" w:rsidTr="00323F70">
        <w:tc>
          <w:tcPr>
            <w:tcW w:w="1843" w:type="dxa"/>
            <w:tcBorders>
              <w:left w:val="single" w:sz="4" w:space="0" w:color="auto"/>
            </w:tcBorders>
          </w:tcPr>
          <w:p w14:paraId="0F80F1A8" w14:textId="77777777" w:rsidR="0051542F" w:rsidRDefault="0051542F" w:rsidP="00323F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372E6" w14:textId="77777777" w:rsidR="0051542F" w:rsidRDefault="00857E85" w:rsidP="00323F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1542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1542F" w14:paraId="3F6C9666" w14:textId="77777777" w:rsidTr="00323F70">
        <w:tc>
          <w:tcPr>
            <w:tcW w:w="1843" w:type="dxa"/>
            <w:tcBorders>
              <w:left w:val="single" w:sz="4" w:space="0" w:color="auto"/>
            </w:tcBorders>
          </w:tcPr>
          <w:p w14:paraId="58EA4A12" w14:textId="77777777" w:rsidR="0051542F" w:rsidRDefault="0051542F" w:rsidP="00323F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87DBD" w14:textId="77777777" w:rsidR="0051542F" w:rsidRDefault="0051542F" w:rsidP="00323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1542F" w14:paraId="482BE988" w14:textId="77777777" w:rsidTr="00323F70">
        <w:tc>
          <w:tcPr>
            <w:tcW w:w="1843" w:type="dxa"/>
            <w:tcBorders>
              <w:left w:val="single" w:sz="4" w:space="0" w:color="auto"/>
            </w:tcBorders>
          </w:tcPr>
          <w:p w14:paraId="43D29F9F" w14:textId="77777777" w:rsidR="0051542F" w:rsidRDefault="0051542F" w:rsidP="00323F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26511" w14:textId="77777777" w:rsidR="0051542F" w:rsidRDefault="0051542F" w:rsidP="00323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2F" w14:paraId="4C973029" w14:textId="77777777" w:rsidTr="00323F70">
        <w:tc>
          <w:tcPr>
            <w:tcW w:w="1843" w:type="dxa"/>
            <w:tcBorders>
              <w:left w:val="single" w:sz="4" w:space="0" w:color="auto"/>
            </w:tcBorders>
          </w:tcPr>
          <w:p w14:paraId="57AAF4A1" w14:textId="77777777" w:rsidR="0051542F" w:rsidRDefault="0051542F" w:rsidP="00323F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79662" w14:textId="77777777" w:rsidR="0051542F" w:rsidRDefault="00857E85" w:rsidP="00323F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542F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D11BE6" w14:textId="77777777" w:rsidR="0051542F" w:rsidRDefault="0051542F" w:rsidP="00323F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8086B" w14:textId="77777777" w:rsidR="0051542F" w:rsidRDefault="0051542F" w:rsidP="00323F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D7BDC0" w14:textId="77777777" w:rsidR="0051542F" w:rsidRDefault="00857E85" w:rsidP="00323F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542F">
              <w:rPr>
                <w:noProof/>
              </w:rPr>
              <w:t>2022-10-08</w:t>
            </w:r>
            <w:r>
              <w:rPr>
                <w:noProof/>
              </w:rPr>
              <w:fldChar w:fldCharType="end"/>
            </w:r>
          </w:p>
        </w:tc>
      </w:tr>
      <w:tr w:rsidR="0051542F" w14:paraId="527C62EB" w14:textId="77777777" w:rsidTr="00323F70">
        <w:tc>
          <w:tcPr>
            <w:tcW w:w="1843" w:type="dxa"/>
            <w:tcBorders>
              <w:left w:val="single" w:sz="4" w:space="0" w:color="auto"/>
            </w:tcBorders>
          </w:tcPr>
          <w:p w14:paraId="5F1F84B0" w14:textId="77777777" w:rsidR="0051542F" w:rsidRDefault="0051542F" w:rsidP="00323F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324514" w14:textId="77777777" w:rsidR="0051542F" w:rsidRDefault="0051542F" w:rsidP="00323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0F4BF" w14:textId="77777777" w:rsidR="0051542F" w:rsidRDefault="0051542F" w:rsidP="00323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A0D1D" w14:textId="77777777" w:rsidR="0051542F" w:rsidRDefault="0051542F" w:rsidP="00323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6078C" w14:textId="77777777" w:rsidR="0051542F" w:rsidRDefault="0051542F" w:rsidP="00323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2F" w14:paraId="503AD71C" w14:textId="77777777" w:rsidTr="00323F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EBC224" w14:textId="77777777" w:rsidR="0051542F" w:rsidRDefault="0051542F" w:rsidP="00323F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83A0B7" w14:textId="77777777" w:rsidR="0051542F" w:rsidRDefault="00857E85" w:rsidP="00323F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542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B96AD0" w14:textId="77777777" w:rsidR="0051542F" w:rsidRDefault="0051542F" w:rsidP="00323F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43A1B4" w14:textId="77777777" w:rsidR="0051542F" w:rsidRDefault="0051542F" w:rsidP="00323F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F3ED9" w14:textId="77777777" w:rsidR="0051542F" w:rsidRDefault="00857E85" w:rsidP="00323F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542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1542F" w14:paraId="4C6AAA2C" w14:textId="77777777" w:rsidTr="00323F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B2390" w14:textId="77777777" w:rsidR="0051542F" w:rsidRDefault="0051542F" w:rsidP="00323F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035B6" w14:textId="77777777" w:rsidR="0051542F" w:rsidRDefault="0051542F" w:rsidP="00323F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5E43" w14:textId="77777777" w:rsidR="0051542F" w:rsidRDefault="0051542F" w:rsidP="00323F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31ED55" w14:textId="77777777" w:rsidR="0051542F" w:rsidRPr="007C2097" w:rsidRDefault="0051542F" w:rsidP="00323F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542F" w14:paraId="2E233B31" w14:textId="77777777" w:rsidTr="00323F70">
        <w:tc>
          <w:tcPr>
            <w:tcW w:w="1843" w:type="dxa"/>
          </w:tcPr>
          <w:p w14:paraId="330F4116" w14:textId="77777777" w:rsidR="0051542F" w:rsidRDefault="0051542F" w:rsidP="00323F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40C06E" w14:textId="77777777" w:rsidR="0051542F" w:rsidRDefault="0051542F" w:rsidP="00323F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2F" w14:paraId="0428F992" w14:textId="77777777" w:rsidTr="00323F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28AC3" w14:textId="77777777" w:rsidR="0051542F" w:rsidRDefault="0051542F" w:rsidP="00515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22B04" w14:textId="77777777" w:rsidR="0051542F" w:rsidRDefault="0051542F" w:rsidP="0051542F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ENDC test case 7.1.1.6.1 in FR1 to the IWD_22wk37 </w:t>
            </w:r>
            <w:r w:rsidRPr="0002234C">
              <w:rPr>
                <w:noProof/>
              </w:rPr>
              <w:t>ATS.</w:t>
            </w:r>
          </w:p>
        </w:tc>
      </w:tr>
      <w:tr w:rsidR="0051542F" w14:paraId="58B6CC27" w14:textId="77777777" w:rsidTr="00323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B0399" w14:textId="77777777" w:rsidR="0051542F" w:rsidRDefault="0051542F" w:rsidP="00515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5C8D7" w14:textId="77777777" w:rsidR="0051542F" w:rsidRDefault="0051542F" w:rsidP="00515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2F" w14:paraId="0EEA0E9A" w14:textId="77777777" w:rsidTr="00323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2CB28" w14:textId="77777777" w:rsidR="0051542F" w:rsidRDefault="0051542F" w:rsidP="00515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F8B951" w14:textId="77777777" w:rsidR="0051542F" w:rsidRDefault="0051542F" w:rsidP="0051542F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ENDC test case 7.1.1.6.1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51542F" w14:paraId="142C366A" w14:textId="77777777" w:rsidTr="00323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E9EF" w14:textId="77777777" w:rsidR="0051542F" w:rsidRDefault="0051542F" w:rsidP="00515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1544F" w14:textId="77777777" w:rsidR="0051542F" w:rsidRDefault="0051542F" w:rsidP="00515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2F" w14:paraId="5C47E783" w14:textId="77777777" w:rsidTr="00323F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04091" w14:textId="77777777" w:rsidR="0051542F" w:rsidRDefault="0051542F" w:rsidP="00515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A067D" w14:textId="77777777" w:rsidR="0051542F" w:rsidRDefault="0051542F" w:rsidP="0051542F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51542F" w14:paraId="4C6C17E1" w14:textId="77777777" w:rsidTr="00323F70">
        <w:tc>
          <w:tcPr>
            <w:tcW w:w="2694" w:type="dxa"/>
            <w:gridSpan w:val="2"/>
          </w:tcPr>
          <w:p w14:paraId="4D898167" w14:textId="77777777" w:rsidR="0051542F" w:rsidRDefault="0051542F" w:rsidP="00515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362D14" w14:textId="77777777" w:rsidR="0051542F" w:rsidRDefault="0051542F" w:rsidP="00515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2F" w14:paraId="695AA728" w14:textId="77777777" w:rsidTr="00323F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CF4BE" w14:textId="77777777" w:rsidR="0051542F" w:rsidRDefault="0051542F" w:rsidP="00515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60D57" w14:textId="77777777" w:rsidR="0051542F" w:rsidRDefault="0051542F" w:rsidP="00515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7.1.1.6.1.ENDC</w:t>
            </w:r>
          </w:p>
        </w:tc>
      </w:tr>
      <w:tr w:rsidR="0051542F" w14:paraId="50C226D2" w14:textId="77777777" w:rsidTr="00323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BA097" w14:textId="77777777" w:rsidR="0051542F" w:rsidRDefault="0051542F" w:rsidP="00515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CB2BE" w14:textId="77777777" w:rsidR="0051542F" w:rsidRDefault="0051542F" w:rsidP="00515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2F" w14:paraId="2CD3E33B" w14:textId="77777777" w:rsidTr="00323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8339C" w14:textId="77777777" w:rsidR="0051542F" w:rsidRDefault="0051542F" w:rsidP="00515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0C209" w14:textId="77777777" w:rsidR="0051542F" w:rsidRDefault="0051542F" w:rsidP="00515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E0AF5B" w14:textId="77777777" w:rsidR="0051542F" w:rsidRDefault="0051542F" w:rsidP="00515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18F6" w14:textId="77777777" w:rsidR="0051542F" w:rsidRDefault="0051542F" w:rsidP="00515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2E8C93" w14:textId="77777777" w:rsidR="0051542F" w:rsidRDefault="0051542F" w:rsidP="00515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542F" w14:paraId="225DF76D" w14:textId="77777777" w:rsidTr="00323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3C7" w14:textId="77777777" w:rsidR="0051542F" w:rsidRDefault="0051542F" w:rsidP="00515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65EDD" w14:textId="77777777" w:rsidR="0051542F" w:rsidRDefault="0051542F" w:rsidP="00515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20865" w14:textId="77777777" w:rsidR="0051542F" w:rsidRDefault="0051542F" w:rsidP="00515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8E8CE" w14:textId="77777777" w:rsidR="0051542F" w:rsidRDefault="0051542F" w:rsidP="00515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7DFB5" w14:textId="77777777" w:rsidR="0051542F" w:rsidRDefault="0051542F" w:rsidP="00515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542F" w14:paraId="129C686F" w14:textId="77777777" w:rsidTr="00323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9CDD1" w14:textId="77777777" w:rsidR="0051542F" w:rsidRDefault="0051542F" w:rsidP="00515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98DC2" w14:textId="77777777" w:rsidR="0051542F" w:rsidRDefault="0051542F" w:rsidP="00515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4C94" w14:textId="77777777" w:rsidR="0051542F" w:rsidRDefault="0051542F" w:rsidP="00515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6A254" w14:textId="77777777" w:rsidR="0051542F" w:rsidRDefault="0051542F" w:rsidP="00515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E652D" w14:textId="77777777" w:rsidR="0051542F" w:rsidRDefault="0051542F" w:rsidP="00515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542F" w14:paraId="3D5556CE" w14:textId="77777777" w:rsidTr="00323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F322F" w14:textId="77777777" w:rsidR="0051542F" w:rsidRDefault="0051542F" w:rsidP="00515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EFF9" w14:textId="77777777" w:rsidR="0051542F" w:rsidRDefault="0051542F" w:rsidP="00515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6CE17" w14:textId="77777777" w:rsidR="0051542F" w:rsidRDefault="0051542F" w:rsidP="00515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5D2FC2" w14:textId="77777777" w:rsidR="0051542F" w:rsidRDefault="0051542F" w:rsidP="00515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E0011" w14:textId="77777777" w:rsidR="0051542F" w:rsidRDefault="0051542F" w:rsidP="00515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542F" w14:paraId="6853C084" w14:textId="77777777" w:rsidTr="00323F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F362" w14:textId="77777777" w:rsidR="0051542F" w:rsidRDefault="0051542F" w:rsidP="00515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8A236" w14:textId="77777777" w:rsidR="0051542F" w:rsidRDefault="0051542F" w:rsidP="0051542F">
            <w:pPr>
              <w:pStyle w:val="CRCoverPage"/>
              <w:spacing w:after="0"/>
              <w:rPr>
                <w:noProof/>
              </w:rPr>
            </w:pPr>
          </w:p>
        </w:tc>
      </w:tr>
      <w:tr w:rsidR="0051542F" w14:paraId="22ACDF5C" w14:textId="77777777" w:rsidTr="00323F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D6C0E" w14:textId="77777777" w:rsidR="0051542F" w:rsidRDefault="0051542F" w:rsidP="00515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748B3" w14:textId="77777777" w:rsidR="0051542F" w:rsidRDefault="0051542F" w:rsidP="00515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542F" w:rsidRPr="008863B9" w14:paraId="3290B053" w14:textId="77777777" w:rsidTr="00323F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18837" w14:textId="77777777" w:rsidR="0051542F" w:rsidRPr="008863B9" w:rsidRDefault="0051542F" w:rsidP="00515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37DE0" w14:textId="77777777" w:rsidR="0051542F" w:rsidRPr="008863B9" w:rsidRDefault="0051542F" w:rsidP="00515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542F" w14:paraId="4A5747B3" w14:textId="77777777" w:rsidTr="00323F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93199" w14:textId="77777777" w:rsidR="0051542F" w:rsidRDefault="0051542F" w:rsidP="00515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A56F" w14:textId="77777777" w:rsidR="0051542F" w:rsidRDefault="0051542F" w:rsidP="00515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6676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E0738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BC880A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610513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6BBAF7D" w14:textId="77777777" w:rsidR="00B72EF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72EF0" w:rsidRPr="00342773">
        <w:rPr>
          <w:rFonts w:ascii="Arial" w:hAnsi="Arial" w:cs="Arial"/>
          <w:iCs/>
        </w:rPr>
        <w:t>Table of Contents</w:t>
      </w:r>
      <w:r w:rsidR="00B72EF0">
        <w:tab/>
      </w:r>
      <w:r w:rsidR="00B72EF0">
        <w:fldChar w:fldCharType="begin"/>
      </w:r>
      <w:r w:rsidR="00B72EF0">
        <w:instrText xml:space="preserve"> PAGEREF _Toc116105135 \h </w:instrText>
      </w:r>
      <w:r w:rsidR="00B72EF0">
        <w:fldChar w:fldCharType="separate"/>
      </w:r>
      <w:r w:rsidR="00B72EF0">
        <w:t>2</w:t>
      </w:r>
      <w:r w:rsidR="00B72EF0">
        <w:fldChar w:fldCharType="end"/>
      </w:r>
    </w:p>
    <w:p w14:paraId="59482FAA" w14:textId="77777777" w:rsidR="00B72EF0" w:rsidRDefault="00B72EF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4277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4277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_Toc116105136 \h </w:instrText>
      </w:r>
      <w:r>
        <w:fldChar w:fldCharType="separate"/>
      </w:r>
      <w:r>
        <w:t>3</w:t>
      </w:r>
      <w:r>
        <w:fldChar w:fldCharType="end"/>
      </w:r>
    </w:p>
    <w:p w14:paraId="4159841E" w14:textId="77777777" w:rsidR="00B72EF0" w:rsidRDefault="00B72EF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4277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_Toc116105137 \h </w:instrText>
      </w:r>
      <w:r>
        <w:fldChar w:fldCharType="separate"/>
      </w:r>
      <w:r>
        <w:t>3</w:t>
      </w:r>
      <w:r>
        <w:fldChar w:fldCharType="end"/>
      </w:r>
    </w:p>
    <w:p w14:paraId="222E5A4D" w14:textId="77777777" w:rsidR="00B72EF0" w:rsidRDefault="00B72EF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4277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4277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_Toc116105138 \h </w:instrText>
      </w:r>
      <w:r>
        <w:fldChar w:fldCharType="separate"/>
      </w:r>
      <w:r>
        <w:t>3</w:t>
      </w:r>
      <w:r>
        <w:fldChar w:fldCharType="end"/>
      </w:r>
    </w:p>
    <w:p w14:paraId="674B08EC" w14:textId="77777777" w:rsidR="00B72EF0" w:rsidRDefault="00B72EF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42773">
        <w:rPr>
          <w:b/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42773">
        <w:rPr>
          <w:b/>
          <w:lang w:eastAsia="zh-CN"/>
        </w:rPr>
        <w:t>NOTE: Common TTCN changes are covered in the NR5GC submission CR</w:t>
      </w:r>
      <w:r>
        <w:tab/>
      </w:r>
      <w:r>
        <w:fldChar w:fldCharType="begin"/>
      </w:r>
      <w:r>
        <w:instrText xml:space="preserve"> PAGEREF _Toc116105139 \h </w:instrText>
      </w:r>
      <w:r>
        <w:fldChar w:fldCharType="separate"/>
      </w:r>
      <w:r>
        <w:t>3</w:t>
      </w:r>
      <w:r>
        <w:fldChar w:fldCharType="end"/>
      </w:r>
    </w:p>
    <w:p w14:paraId="44A2347A" w14:textId="77777777" w:rsidR="00B72EF0" w:rsidRDefault="00B72EF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42773">
        <w:rPr>
          <w:b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42773">
        <w:rPr>
          <w:b/>
          <w:lang w:eastAsia="zh-CN"/>
        </w:rPr>
        <w:t>f_TC_7_1_1_6_1_ENDC_EUTRA</w:t>
      </w:r>
      <w:r>
        <w:tab/>
      </w:r>
      <w:r>
        <w:fldChar w:fldCharType="begin"/>
      </w:r>
      <w:r>
        <w:instrText xml:space="preserve"> PAGEREF _Toc116105140 \h </w:instrText>
      </w:r>
      <w:r>
        <w:fldChar w:fldCharType="separate"/>
      </w:r>
      <w:r>
        <w:t>3</w:t>
      </w:r>
      <w:r>
        <w:fldChar w:fldCharType="end"/>
      </w:r>
    </w:p>
    <w:p w14:paraId="1DC417FF" w14:textId="77777777" w:rsidR="00B72EF0" w:rsidRDefault="00B72EF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42773">
        <w:rPr>
          <w:b/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42773">
        <w:rPr>
          <w:b/>
          <w:lang w:eastAsia="zh-CN"/>
        </w:rPr>
        <w:t>f_TC_7_1_1_6_1_ENDC_NR</w:t>
      </w:r>
      <w:r>
        <w:tab/>
      </w:r>
      <w:r>
        <w:fldChar w:fldCharType="begin"/>
      </w:r>
      <w:r>
        <w:instrText xml:space="preserve"> PAGEREF _Toc116105141 \h </w:instrText>
      </w:r>
      <w:r>
        <w:fldChar w:fldCharType="separate"/>
      </w:r>
      <w:r>
        <w:t>4</w:t>
      </w:r>
      <w:r>
        <w:fldChar w:fldCharType="end"/>
      </w:r>
    </w:p>
    <w:p w14:paraId="06D945CA" w14:textId="77777777" w:rsidR="00B72EF0" w:rsidRDefault="00B72EF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42773">
        <w:rPr>
          <w:b/>
          <w:lang w:eastAsia="zh-CN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42773">
        <w:rPr>
          <w:b/>
          <w:lang w:eastAsia="zh-CN"/>
        </w:rPr>
        <w:t>f_GetTestcaseAttrib_ShortDCI</w:t>
      </w:r>
      <w:r>
        <w:tab/>
      </w:r>
      <w:r>
        <w:fldChar w:fldCharType="begin"/>
      </w:r>
      <w:r>
        <w:instrText xml:space="preserve"> PAGEREF _Toc116105142 \h </w:instrText>
      </w:r>
      <w:r>
        <w:fldChar w:fldCharType="separate"/>
      </w:r>
      <w:r>
        <w:t>8</w:t>
      </w:r>
      <w:r>
        <w:fldChar w:fldCharType="end"/>
      </w:r>
    </w:p>
    <w:p w14:paraId="58571A0B" w14:textId="77777777" w:rsidR="00B72EF0" w:rsidRDefault="00B72EF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4277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4277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_Toc116105143 \h </w:instrText>
      </w:r>
      <w:r>
        <w:fldChar w:fldCharType="separate"/>
      </w:r>
      <w:r>
        <w:t>9</w:t>
      </w:r>
      <w:r>
        <w:fldChar w:fldCharType="end"/>
      </w:r>
    </w:p>
    <w:p w14:paraId="208EF2A9" w14:textId="77777777" w:rsidR="00B72EF0" w:rsidRDefault="00B72EF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4277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4277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_Toc116105144 \h </w:instrText>
      </w:r>
      <w:r>
        <w:fldChar w:fldCharType="separate"/>
      </w:r>
      <w:r>
        <w:t>9</w:t>
      </w:r>
      <w:r>
        <w:fldChar w:fldCharType="end"/>
      </w:r>
    </w:p>
    <w:p w14:paraId="27000EFE" w14:textId="77777777" w:rsidR="00B72EF0" w:rsidRDefault="00B72EF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4277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42773">
        <w:rPr>
          <w:rFonts w:cs="Arial"/>
        </w:rPr>
        <w:t>MediaTek</w:t>
      </w:r>
      <w:r>
        <w:tab/>
      </w:r>
      <w:r>
        <w:fldChar w:fldCharType="begin"/>
      </w:r>
      <w:r>
        <w:instrText xml:space="preserve"> PAGEREF _Toc116105145 \h </w:instrText>
      </w:r>
      <w:r>
        <w:fldChar w:fldCharType="separate"/>
      </w:r>
      <w:r>
        <w:t>9</w:t>
      </w:r>
      <w:r>
        <w:fldChar w:fldCharType="end"/>
      </w:r>
    </w:p>
    <w:p w14:paraId="484BF8B2" w14:textId="77777777" w:rsidR="00B72EF0" w:rsidRDefault="00B72EF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4277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4277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_Toc116105146 \h </w:instrText>
      </w:r>
      <w:r>
        <w:fldChar w:fldCharType="separate"/>
      </w:r>
      <w:r>
        <w:t>9</w:t>
      </w:r>
      <w:r>
        <w:fldChar w:fldCharType="end"/>
      </w:r>
    </w:p>
    <w:p w14:paraId="25909703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6FE1978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11610513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D23E018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A15F5D">
        <w:rPr>
          <w:rFonts w:cs="Arial"/>
        </w:rPr>
        <w:t>ENDC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994DDC">
        <w:rPr>
          <w:rFonts w:cs="Arial"/>
        </w:rPr>
        <w:t>7.1.1.</w:t>
      </w:r>
      <w:r w:rsidR="009E46C3">
        <w:rPr>
          <w:rFonts w:cs="Arial"/>
        </w:rPr>
        <w:t>6</w:t>
      </w:r>
      <w:r w:rsidR="002C0AB3">
        <w:rPr>
          <w:rFonts w:cs="Arial"/>
        </w:rPr>
        <w:t>.</w:t>
      </w:r>
      <w:r w:rsidR="00F4478D">
        <w:rPr>
          <w:rFonts w:cs="Arial"/>
        </w:rPr>
        <w:t>1</w:t>
      </w:r>
      <w:r w:rsidR="002C0A87">
        <w:rPr>
          <w:rFonts w:cs="Arial"/>
        </w:rPr>
        <w:t xml:space="preserve"> </w:t>
      </w:r>
      <w:r w:rsidR="00DE192F">
        <w:rPr>
          <w:rFonts w:cs="Arial"/>
        </w:rPr>
        <w:t>in FR</w:t>
      </w:r>
      <w:r w:rsidR="009E46C3">
        <w:rPr>
          <w:rFonts w:cs="Arial"/>
        </w:rPr>
        <w:t>1</w:t>
      </w:r>
      <w:r w:rsidR="00DE192F">
        <w:rPr>
          <w:rFonts w:cs="Arial"/>
        </w:rPr>
        <w:t xml:space="preserve">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93A3E">
        <w:rPr>
          <w:rFonts w:cs="Arial"/>
        </w:rPr>
        <w:t>ENDC</w:t>
      </w:r>
      <w:r w:rsidR="002367B5">
        <w:rPr>
          <w:rFonts w:cs="Arial"/>
        </w:rPr>
        <w:t xml:space="preserve">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C0AB3">
        <w:rPr>
          <w:rFonts w:cs="Arial"/>
        </w:rPr>
        <w:t>2</w:t>
      </w:r>
      <w:r w:rsidR="007C2E1F">
        <w:rPr>
          <w:rFonts w:cs="Arial"/>
        </w:rPr>
        <w:t>wk</w:t>
      </w:r>
      <w:r w:rsidR="00B62BF1">
        <w:rPr>
          <w:rFonts w:cs="Arial"/>
        </w:rPr>
        <w:t>37</w:t>
      </w:r>
      <w:r w:rsidR="007C2E1F">
        <w:rPr>
          <w:rFonts w:cs="Arial"/>
        </w:rPr>
        <w:t>.</w:t>
      </w:r>
    </w:p>
    <w:p w14:paraId="7458C7D7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0CF77C1E" w14:textId="77777777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717AD6">
        <w:rPr>
          <w:rFonts w:cs="Arial"/>
          <w:b/>
          <w:sz w:val="24"/>
          <w:lang w:eastAsia="ja-JP"/>
        </w:rPr>
        <w:t>Parikshit Bhise</w:t>
      </w:r>
    </w:p>
    <w:p w14:paraId="0D614BDD" w14:textId="77777777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717AD6">
        <w:rPr>
          <w:rFonts w:cs="Arial"/>
          <w:sz w:val="24"/>
          <w:lang w:eastAsia="ja-JP"/>
        </w:rPr>
        <w:t>Parikshit.bhise@rohde-schwarz.com</w:t>
      </w:r>
      <w:r w:rsidR="00F30F52" w:rsidRPr="00F30F52">
        <w:rPr>
          <w:rFonts w:cs="Arial"/>
          <w:sz w:val="24"/>
          <w:lang w:eastAsia="ja-JP"/>
        </w:rPr>
        <w:t xml:space="preserve"> </w:t>
      </w:r>
    </w:p>
    <w:p w14:paraId="68A82344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155DDA92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1610513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4C96D7F9" w14:textId="7777777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94DDC">
        <w:rPr>
          <w:rFonts w:cs="Arial"/>
          <w:b/>
          <w:lang w:eastAsia="ja-JP"/>
        </w:rPr>
        <w:t>7.1.1.</w:t>
      </w:r>
      <w:r w:rsidR="009E46C3">
        <w:rPr>
          <w:rFonts w:cs="Arial"/>
          <w:b/>
          <w:lang w:eastAsia="ja-JP"/>
        </w:rPr>
        <w:t>6</w:t>
      </w:r>
      <w:r w:rsidR="00994DDC">
        <w:rPr>
          <w:rFonts w:cs="Arial"/>
          <w:b/>
          <w:lang w:eastAsia="ja-JP"/>
        </w:rPr>
        <w:t>.</w:t>
      </w:r>
      <w:proofErr w:type="gramStart"/>
      <w:r w:rsidR="00710A15">
        <w:rPr>
          <w:rFonts w:cs="Arial"/>
          <w:b/>
          <w:lang w:eastAsia="ja-JP"/>
        </w:rPr>
        <w:t>1</w:t>
      </w:r>
      <w:r w:rsidR="00DE192F">
        <w:rPr>
          <w:lang w:eastAsia="ja-JP"/>
        </w:rPr>
        <w:t>.</w:t>
      </w:r>
      <w:r w:rsidR="006A5B0D">
        <w:rPr>
          <w:lang w:eastAsia="ja-JP"/>
        </w:rPr>
        <w:t>ENDC</w:t>
      </w:r>
      <w:proofErr w:type="gramEnd"/>
    </w:p>
    <w:p w14:paraId="51E8497E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2C0AB3">
        <w:rPr>
          <w:rFonts w:eastAsia="SimSun"/>
        </w:rPr>
        <w:t>2</w:t>
      </w:r>
      <w:r w:rsidR="004F69EA" w:rsidRPr="004F69EA">
        <w:rPr>
          <w:rFonts w:eastAsia="SimSun"/>
        </w:rPr>
        <w:t>wk</w:t>
      </w:r>
      <w:r w:rsidR="00710A15">
        <w:rPr>
          <w:rFonts w:eastAsia="SimSun"/>
        </w:rPr>
        <w:t>37</w:t>
      </w:r>
    </w:p>
    <w:p w14:paraId="57583F0A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r w:rsidR="00F30F52">
        <w:rPr>
          <w:lang w:eastAsia="ja-JP"/>
        </w:rPr>
        <w:t xml:space="preserve">R&amp;S® </w:t>
      </w:r>
      <w:r w:rsidR="00BF28E1">
        <w:rPr>
          <w:lang w:eastAsia="ja-JP"/>
        </w:rPr>
        <w:t>5G</w:t>
      </w:r>
      <w:r w:rsidR="00F30F52">
        <w:rPr>
          <w:lang w:eastAsia="ja-JP"/>
        </w:rPr>
        <w:t xml:space="preserve"> Protocol Conformance Test </w:t>
      </w:r>
      <w:r w:rsidR="00F829B4">
        <w:rPr>
          <w:lang w:eastAsia="ja-JP"/>
        </w:rPr>
        <w:t>platform</w:t>
      </w:r>
      <w:bookmarkStart w:id="5" w:name="_Hlk37919671"/>
    </w:p>
    <w:bookmarkEnd w:id="5"/>
    <w:p w14:paraId="6F773B6C" w14:textId="77777777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710A15" w:rsidRPr="00710A15">
        <w:rPr>
          <w:b/>
        </w:rPr>
        <w:t>MediaTek MT6983</w:t>
      </w:r>
    </w:p>
    <w:p w14:paraId="4C2F8170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5859268" w14:textId="77777777" w:rsidR="00446488" w:rsidRDefault="00446488" w:rsidP="00446488"/>
    <w:p w14:paraId="004E8F21" w14:textId="77777777" w:rsidR="00715143" w:rsidRPr="00715143" w:rsidRDefault="00446488" w:rsidP="0071514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11610513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60D59551" w14:textId="77777777" w:rsidR="00715143" w:rsidRDefault="00715143" w:rsidP="006D50D0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9" w:name="_Toc116105139"/>
      <w:bookmarkStart w:id="10" w:name="_Toc122434493"/>
      <w:bookmarkStart w:id="11" w:name="_Toc295288970"/>
      <w:bookmarkStart w:id="12" w:name="_Toc325725665"/>
      <w:r>
        <w:rPr>
          <w:b/>
          <w:lang w:eastAsia="zh-CN"/>
        </w:rPr>
        <w:t>NOTE: Common TTCN changes are covered in the NR5GC submission CR</w:t>
      </w:r>
      <w:bookmarkEnd w:id="9"/>
      <w:r>
        <w:rPr>
          <w:b/>
          <w:lang w:eastAsia="zh-CN"/>
        </w:rPr>
        <w:t xml:space="preserve"> </w:t>
      </w:r>
    </w:p>
    <w:p w14:paraId="7CCE2455" w14:textId="77777777" w:rsidR="006D50D0" w:rsidRPr="00F50FD9" w:rsidRDefault="00715143" w:rsidP="006D50D0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13" w:name="_Toc116105140"/>
      <w:r w:rsidRPr="00715143">
        <w:rPr>
          <w:b/>
          <w:lang w:eastAsia="zh-CN"/>
        </w:rPr>
        <w:t>f_TC_7_1_1_6_</w:t>
      </w:r>
      <w:r w:rsidR="00B56C5A">
        <w:rPr>
          <w:b/>
          <w:lang w:eastAsia="zh-CN"/>
        </w:rPr>
        <w:t>1</w:t>
      </w:r>
      <w:r w:rsidRPr="00715143">
        <w:rPr>
          <w:b/>
          <w:lang w:eastAsia="zh-CN"/>
        </w:rPr>
        <w:t>_ENDC_EUTRA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D50D0" w14:paraId="2FDC9E3B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CC4A" w14:textId="77777777" w:rsidR="006D50D0" w:rsidRDefault="006D50D0" w:rsidP="00B56C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CA7" w14:textId="77777777" w:rsidR="006D50D0" w:rsidRPr="00CC39F9" w:rsidRDefault="00715143" w:rsidP="00B56C5A">
            <w:pPr>
              <w:rPr>
                <w:rFonts w:ascii="Arial" w:hAnsi="Arial" w:cs="Arial"/>
                <w:lang w:eastAsia="en-GB"/>
              </w:rPr>
            </w:pPr>
            <w:r w:rsidRPr="00715143">
              <w:rPr>
                <w:rFonts w:ascii="Arial" w:hAnsi="Arial" w:cs="Arial"/>
                <w:lang w:eastAsia="en-GB"/>
              </w:rPr>
              <w:t>f_TC_7_1_1_6_</w:t>
            </w:r>
            <w:r w:rsidR="00B833E7">
              <w:rPr>
                <w:rFonts w:ascii="Arial" w:hAnsi="Arial" w:cs="Arial"/>
                <w:lang w:eastAsia="en-GB"/>
              </w:rPr>
              <w:t>1</w:t>
            </w:r>
            <w:r w:rsidRPr="00715143">
              <w:rPr>
                <w:rFonts w:ascii="Arial" w:hAnsi="Arial" w:cs="Arial"/>
                <w:lang w:eastAsia="en-GB"/>
              </w:rPr>
              <w:t>_ENDC_EUTRA</w:t>
            </w:r>
          </w:p>
        </w:tc>
      </w:tr>
      <w:tr w:rsidR="006D50D0" w14:paraId="02C30ECF" w14:textId="77777777" w:rsidTr="00B56C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15ED" w14:textId="77777777" w:rsidR="006D50D0" w:rsidRDefault="006D50D0" w:rsidP="00B56C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EC6F" w14:textId="77777777" w:rsidR="006D50D0" w:rsidRPr="00A841B6" w:rsidRDefault="000D1BD3" w:rsidP="0071514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UM DRB is used to transmit and receive Data, Hence, in the call to function </w:t>
            </w:r>
            <w:r w:rsidRPr="000D1BD3">
              <w:rPr>
                <w:rFonts w:cs="Arial"/>
                <w:lang w:eastAsia="en-GB"/>
              </w:rPr>
              <w:t>f_EUTRA38_ENDC_ConfigAM_UM</w:t>
            </w:r>
            <w:r>
              <w:rPr>
                <w:rFonts w:cs="Arial"/>
                <w:lang w:eastAsia="en-GB"/>
              </w:rPr>
              <w:t>, the third parameter should be set to 1</w:t>
            </w:r>
          </w:p>
        </w:tc>
      </w:tr>
      <w:tr w:rsidR="006D50D0" w14:paraId="0FA859A4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BC52" w14:textId="77777777" w:rsidR="006D50D0" w:rsidRDefault="006D50D0" w:rsidP="00B56C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FB5" w14:textId="77777777" w:rsidR="006D50D0" w:rsidRPr="00A72665" w:rsidRDefault="000D1BD3" w:rsidP="0071514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Third parameter controlling UM DRB establishment is set to 1</w:t>
            </w:r>
          </w:p>
        </w:tc>
      </w:tr>
      <w:tr w:rsidR="006D50D0" w14:paraId="54864404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139" w14:textId="77777777" w:rsidR="006D50D0" w:rsidRDefault="006D50D0" w:rsidP="00B56C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238" w14:textId="77777777" w:rsidR="006D50D0" w:rsidRPr="00CC39F9" w:rsidRDefault="006D50D0" w:rsidP="00B56C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Pr="00E61789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SPS</w:t>
            </w:r>
            <w:r w:rsidRPr="00E61789">
              <w:rPr>
                <w:rFonts w:ascii="Arial" w:hAnsi="Arial" w:cs="Arial"/>
                <w:lang w:eastAsia="en-GB"/>
              </w:rPr>
              <w:t>_</w:t>
            </w:r>
            <w:r w:rsidR="000D1BD3">
              <w:rPr>
                <w:rFonts w:ascii="Arial" w:hAnsi="Arial" w:cs="Arial"/>
                <w:lang w:eastAsia="en-GB"/>
              </w:rPr>
              <w:t>ENDC_EUTRA</w:t>
            </w:r>
          </w:p>
        </w:tc>
      </w:tr>
      <w:tr w:rsidR="006D50D0" w14:paraId="6BD0B322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2917" w14:textId="77777777" w:rsidR="006D50D0" w:rsidRDefault="006D50D0" w:rsidP="00B56C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6D1" w14:textId="10E9B9B9" w:rsidR="006D50D0" w:rsidRDefault="00E907CB" w:rsidP="00B56C5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0751CEF" w14:textId="77777777" w:rsidR="006D50D0" w:rsidRDefault="006D50D0" w:rsidP="006D50D0">
      <w:pPr>
        <w:spacing w:after="0"/>
        <w:rPr>
          <w:rFonts w:ascii="Arial" w:hAnsi="Arial"/>
          <w:b/>
          <w:lang w:eastAsia="en-GB"/>
        </w:rPr>
      </w:pPr>
    </w:p>
    <w:p w14:paraId="67E3C0C8" w14:textId="77777777" w:rsidR="006D50D0" w:rsidRDefault="006D50D0" w:rsidP="006D50D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D50D0" w:rsidRPr="00CD057D" w14:paraId="6184602D" w14:textId="77777777" w:rsidTr="00B56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AF32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function f_TC_7_1_1_6_1_ENDC_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14:paraId="4FB8D247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067C1B8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277F4DBE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// Logical channel prioritization handling</w:t>
            </w:r>
          </w:p>
          <w:p w14:paraId="59D637B5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EN_DC, c1);</w:t>
            </w:r>
          </w:p>
          <w:p w14:paraId="0A240023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25E8FA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3678362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(eutra_Cell1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52801CB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D9B59D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 to enter UE in state 2A</w:t>
            </w:r>
          </w:p>
          <w:p w14:paraId="0D194552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f_EUTRA38_ENDC_Preamble (eutra_Cell1,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, RRC_IDLE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D8502E1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CC2C09" w14:textId="77777777" w:rsidR="000D1BD3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f_EUTRA38_ENDC_ConfigAM_UM (eutra_Cell1, 1, 0,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, -, cs_UE_TestLoopModeA_NR_LB_Setup_1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DRB(</w:t>
            </w:r>
            <w:proofErr w:type="gram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0, tsc_DRB2));</w:t>
            </w:r>
          </w:p>
          <w:p w14:paraId="3DC214E2" w14:textId="77777777" w:rsid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A8041B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833E7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DB27021" w14:textId="77777777" w:rsidR="000D1BD3" w:rsidRPr="00F351BB" w:rsidRDefault="000D1BD3" w:rsidP="00B56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E6A9569" w14:textId="77777777" w:rsidR="006D50D0" w:rsidRPr="00CD057D" w:rsidRDefault="006D50D0" w:rsidP="006D50D0">
      <w:pPr>
        <w:spacing w:after="0"/>
        <w:rPr>
          <w:rFonts w:ascii="Arial" w:hAnsi="Arial"/>
          <w:b/>
          <w:color w:val="000000"/>
          <w:lang w:eastAsia="en-GB"/>
        </w:rPr>
      </w:pPr>
    </w:p>
    <w:p w14:paraId="49F2A8AC" w14:textId="77777777" w:rsidR="000D1BD3" w:rsidRDefault="000D1BD3" w:rsidP="000D1B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D1BD3" w:rsidRPr="00CD057D" w14:paraId="3864F4F9" w14:textId="77777777" w:rsidTr="00B56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ABEB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function f_TC_7_1_1_6_1_ENDC_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14:paraId="41F9439E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2A3D7F2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32A026B2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// Logical channel prioritization handling</w:t>
            </w:r>
          </w:p>
          <w:p w14:paraId="44F954F4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EN_DC, c1);</w:t>
            </w:r>
          </w:p>
          <w:p w14:paraId="2C3CE9C3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E09E81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F2D8B56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(eutra_Cell1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1473F3A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517DDF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 to enter UE in state 2A</w:t>
            </w:r>
          </w:p>
          <w:p w14:paraId="125699C6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f_EUTRA38_ENDC_Preamble (eutra_Cell1,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, RRC_IDLE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F55F887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2C2457" w14:textId="77777777" w:rsidR="000D1BD3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f_EUTRA38_ENDC_ConfigAM_UM (eutra_Cell1, 0, </w:t>
            </w:r>
            <w:r w:rsidRPr="00B833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, -, cs_UE_TestLoopModeA_NR_LB_Setup_1</w:t>
            </w:r>
            <w:proofErr w:type="gramStart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>DRB(</w:t>
            </w:r>
            <w:proofErr w:type="gramEnd"/>
            <w:r w:rsidRPr="00B833E7">
              <w:rPr>
                <w:rFonts w:ascii="Courier New" w:hAnsi="Courier New" w:cs="Courier New"/>
                <w:color w:val="000000"/>
                <w:lang w:eastAsia="de-DE"/>
              </w:rPr>
              <w:t xml:space="preserve">0, tsc_DRB2)); </w:t>
            </w:r>
            <w:r w:rsidRPr="00B833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787AFA83" w14:textId="77777777" w:rsid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E97CC9" w14:textId="77777777" w:rsidR="00B833E7" w:rsidRPr="00B833E7" w:rsidRDefault="00B833E7" w:rsidP="00B8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833E7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1416D904" w14:textId="77777777" w:rsidR="000D1BD3" w:rsidRDefault="000D1BD3" w:rsidP="000D1BD3">
      <w:pPr>
        <w:spacing w:after="0"/>
        <w:rPr>
          <w:rFonts w:ascii="Arial" w:hAnsi="Arial"/>
          <w:b/>
          <w:color w:val="000000"/>
          <w:lang w:eastAsia="en-GB"/>
        </w:rPr>
      </w:pPr>
    </w:p>
    <w:p w14:paraId="4B9018CA" w14:textId="77777777" w:rsidR="00DE733C" w:rsidRPr="00F50FD9" w:rsidRDefault="00DE733C" w:rsidP="00DE733C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14" w:name="_Toc116105141"/>
      <w:r w:rsidRPr="00715143">
        <w:rPr>
          <w:b/>
          <w:lang w:eastAsia="zh-CN"/>
        </w:rPr>
        <w:t>f_TC_7_1_1_6_</w:t>
      </w:r>
      <w:r w:rsidR="00B833E7">
        <w:rPr>
          <w:b/>
          <w:lang w:eastAsia="zh-CN"/>
        </w:rPr>
        <w:t>1</w:t>
      </w:r>
      <w:r w:rsidRPr="00715143">
        <w:rPr>
          <w:b/>
          <w:lang w:eastAsia="zh-CN"/>
        </w:rPr>
        <w:t>_ENDC_</w:t>
      </w:r>
      <w:r>
        <w:rPr>
          <w:b/>
          <w:lang w:eastAsia="zh-CN"/>
        </w:rPr>
        <w:t>NR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E733C" w14:paraId="774B9C95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C8E8" w14:textId="77777777" w:rsidR="00DE733C" w:rsidRDefault="00DE733C" w:rsidP="00B56C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7014" w14:textId="77777777" w:rsidR="00DE733C" w:rsidRPr="00CC39F9" w:rsidRDefault="00DE733C" w:rsidP="00B56C5A">
            <w:pPr>
              <w:rPr>
                <w:rFonts w:ascii="Arial" w:hAnsi="Arial" w:cs="Arial"/>
                <w:lang w:eastAsia="en-GB"/>
              </w:rPr>
            </w:pPr>
            <w:r w:rsidRPr="00715143">
              <w:rPr>
                <w:rFonts w:ascii="Arial" w:hAnsi="Arial" w:cs="Arial"/>
                <w:lang w:eastAsia="en-GB"/>
              </w:rPr>
              <w:t>f_TC_7_1_1_6_</w:t>
            </w:r>
            <w:r w:rsidR="00B833E7">
              <w:rPr>
                <w:rFonts w:ascii="Arial" w:hAnsi="Arial" w:cs="Arial"/>
                <w:lang w:eastAsia="en-GB"/>
              </w:rPr>
              <w:t>1</w:t>
            </w:r>
            <w:r w:rsidRPr="00715143">
              <w:rPr>
                <w:rFonts w:ascii="Arial" w:hAnsi="Arial" w:cs="Arial"/>
                <w:lang w:eastAsia="en-GB"/>
              </w:rPr>
              <w:t>_ENDC_</w:t>
            </w:r>
            <w:r>
              <w:rPr>
                <w:rFonts w:ascii="Arial" w:hAnsi="Arial" w:cs="Arial"/>
                <w:lang w:eastAsia="en-GB"/>
              </w:rPr>
              <w:t>NR</w:t>
            </w:r>
          </w:p>
        </w:tc>
      </w:tr>
      <w:tr w:rsidR="00DE733C" w14:paraId="6BFA3CD2" w14:textId="77777777" w:rsidTr="00B56C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00EF" w14:textId="77777777" w:rsidR="00DE733C" w:rsidRDefault="00DE733C" w:rsidP="00B56C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8D98" w14:textId="77777777" w:rsidR="00DE733C" w:rsidRDefault="00E35FCE" w:rsidP="0087052D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initial configuration of MAC should be in Normal mode for RRC signalling to take place and to establish the UM DRB</w:t>
            </w:r>
          </w:p>
          <w:p w14:paraId="3ACFBF9C" w14:textId="77777777" w:rsidR="00E35FCE" w:rsidRDefault="00E35FCE" w:rsidP="00E35FCE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4EF690C6" w14:textId="77777777" w:rsidR="00E35FCE" w:rsidRDefault="00E35FCE" w:rsidP="0087052D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information to be sent to the UE in the RRC Connection Reconfiguration message should first be got from the function </w:t>
            </w:r>
            <w:proofErr w:type="spellStart"/>
            <w:r w:rsidRPr="00D16CA1">
              <w:rPr>
                <w:rFonts w:cs="Arial"/>
                <w:lang w:eastAsia="en-GB"/>
              </w:rPr>
              <w:t>f_NR_GetServinCellConfig</w:t>
            </w:r>
            <w:proofErr w:type="spellEnd"/>
            <w:r>
              <w:rPr>
                <w:rFonts w:cs="Arial"/>
                <w:lang w:eastAsia="en-GB"/>
              </w:rPr>
              <w:t xml:space="preserve"> to be then set via the variable </w:t>
            </w:r>
            <w:proofErr w:type="spellStart"/>
            <w:r w:rsidRPr="00D16CA1">
              <w:rPr>
                <w:rFonts w:cs="Arial"/>
                <w:lang w:eastAsia="en-GB"/>
              </w:rPr>
              <w:t>v_SpCellConfig</w:t>
            </w:r>
            <w:proofErr w:type="spellEnd"/>
          </w:p>
          <w:p w14:paraId="641CD23F" w14:textId="77777777" w:rsidR="000F5EE8" w:rsidRDefault="000F5EE8" w:rsidP="000F5EE8">
            <w:pPr>
              <w:pStyle w:val="ListParagraph"/>
              <w:rPr>
                <w:rFonts w:cs="Arial"/>
                <w:lang w:eastAsia="en-GB"/>
              </w:rPr>
            </w:pPr>
          </w:p>
          <w:p w14:paraId="40BA9E51" w14:textId="77777777" w:rsidR="000F5EE8" w:rsidRDefault="000F5EE8" w:rsidP="0087052D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addition of IEs </w:t>
            </w:r>
            <w:proofErr w:type="spellStart"/>
            <w:r w:rsidRPr="0087052D">
              <w:rPr>
                <w:rFonts w:cs="Arial"/>
                <w:lang w:eastAsia="en-GB"/>
              </w:rPr>
              <w:t>reconfigurationWithSync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87052D">
              <w:rPr>
                <w:rFonts w:cs="Arial"/>
                <w:lang w:eastAsia="en-GB"/>
              </w:rPr>
              <w:t>rlf_TimersAndConstant</w:t>
            </w:r>
            <w:r>
              <w:rPr>
                <w:rFonts w:cs="Arial"/>
                <w:lang w:eastAsia="en-GB"/>
              </w:rPr>
              <w:t>s</w:t>
            </w:r>
            <w:proofErr w:type="spellEnd"/>
            <w:r>
              <w:rPr>
                <w:rFonts w:cs="Arial"/>
                <w:lang w:eastAsia="en-GB"/>
              </w:rPr>
              <w:t xml:space="preserve"> in the RRC Connection Reconfiguration message at Step 1 is not required as that information has already been communicated to the UE previously, specifically, the addition of IE </w:t>
            </w:r>
            <w:proofErr w:type="spellStart"/>
            <w:r w:rsidRPr="0087052D">
              <w:rPr>
                <w:rFonts w:cs="Arial"/>
                <w:lang w:eastAsia="en-GB"/>
              </w:rPr>
              <w:t>reconfigurationWithSync</w:t>
            </w:r>
            <w:proofErr w:type="spellEnd"/>
            <w:r>
              <w:rPr>
                <w:rFonts w:cs="Arial"/>
                <w:lang w:eastAsia="en-GB"/>
              </w:rPr>
              <w:t xml:space="preserve"> would trigger an un-necessary PRACH procedure from the UE</w:t>
            </w:r>
          </w:p>
          <w:p w14:paraId="525864B0" w14:textId="77777777" w:rsidR="00F35E66" w:rsidRDefault="00F35E66" w:rsidP="00F35E66">
            <w:pPr>
              <w:pStyle w:val="ListParagraph"/>
              <w:rPr>
                <w:rFonts w:cs="Arial"/>
                <w:lang w:eastAsia="en-GB"/>
              </w:rPr>
            </w:pPr>
          </w:p>
          <w:p w14:paraId="241B96EB" w14:textId="77777777" w:rsidR="00F35E66" w:rsidRDefault="00F35E66" w:rsidP="0087052D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</w:t>
            </w:r>
            <w:proofErr w:type="spellStart"/>
            <w:r>
              <w:rPr>
                <w:rFonts w:cs="Arial"/>
                <w:lang w:eastAsia="en-GB"/>
              </w:rPr>
              <w:t>cellGroup</w:t>
            </w:r>
            <w:proofErr w:type="spellEnd"/>
            <w:r>
              <w:rPr>
                <w:rFonts w:cs="Arial"/>
                <w:lang w:eastAsia="en-GB"/>
              </w:rPr>
              <w:t xml:space="preserve"> Id should be set to SCG as the E-UTRA PTC is the MCG in this case</w:t>
            </w:r>
          </w:p>
          <w:p w14:paraId="51798D30" w14:textId="77777777" w:rsidR="00F35E66" w:rsidRDefault="00F35E66" w:rsidP="00F35E66">
            <w:pPr>
              <w:pStyle w:val="ListParagraph"/>
              <w:rPr>
                <w:rFonts w:cs="Arial"/>
                <w:lang w:eastAsia="en-GB"/>
              </w:rPr>
            </w:pPr>
          </w:p>
          <w:p w14:paraId="3F2A3FC8" w14:textId="77777777" w:rsidR="00F35E66" w:rsidRDefault="00F35E66" w:rsidP="0087052D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It is recommended to perform the local end configuration after the peer signalling message has been sent to EUTRA PTC.</w:t>
            </w:r>
          </w:p>
          <w:p w14:paraId="52DDB139" w14:textId="77777777" w:rsidR="00F35E66" w:rsidRDefault="00F35E66" w:rsidP="00F35E66">
            <w:pPr>
              <w:pStyle w:val="ListParagraph"/>
              <w:rPr>
                <w:rFonts w:cs="Arial"/>
                <w:lang w:eastAsia="en-GB"/>
              </w:rPr>
            </w:pPr>
          </w:p>
          <w:p w14:paraId="1DE4C22F" w14:textId="77777777" w:rsidR="00E93BF7" w:rsidRPr="00F35E66" w:rsidRDefault="00F35E66" w:rsidP="00F35E66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MAC should be put in Transparent mode before the </w:t>
            </w:r>
            <w:proofErr w:type="spellStart"/>
            <w:r>
              <w:rPr>
                <w:rFonts w:cs="Arial"/>
                <w:lang w:eastAsia="en-GB"/>
              </w:rPr>
              <w:t>Testbody</w:t>
            </w:r>
            <w:proofErr w:type="spellEnd"/>
            <w:r>
              <w:rPr>
                <w:rFonts w:cs="Arial"/>
                <w:lang w:eastAsia="en-GB"/>
              </w:rPr>
              <w:t xml:space="preserve"> is called and should be set appropriately for the rest of the test case.</w:t>
            </w:r>
          </w:p>
        </w:tc>
      </w:tr>
      <w:tr w:rsidR="00DE733C" w14:paraId="66A324D1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2385" w14:textId="77777777" w:rsidR="00DE733C" w:rsidRDefault="00DE733C" w:rsidP="00B56C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06C" w14:textId="77777777" w:rsidR="00DE733C" w:rsidRDefault="00E93BF7" w:rsidP="00E93BF7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Corrected the variable </w:t>
            </w:r>
            <w:proofErr w:type="spellStart"/>
            <w:r w:rsidRPr="00E93BF7">
              <w:rPr>
                <w:rFonts w:cs="Arial"/>
                <w:lang w:eastAsia="en-GB"/>
              </w:rPr>
              <w:t>v_SS_Drb_ConfigList</w:t>
            </w:r>
            <w:proofErr w:type="spellEnd"/>
            <w:r>
              <w:rPr>
                <w:rFonts w:cs="Arial"/>
                <w:lang w:eastAsia="en-GB"/>
              </w:rPr>
              <w:t xml:space="preserve"> to put MAC in Normal mode</w:t>
            </w:r>
          </w:p>
          <w:p w14:paraId="627639DB" w14:textId="77777777" w:rsidR="00E93BF7" w:rsidRDefault="00E93BF7" w:rsidP="00E93BF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6C96729A" w14:textId="77777777" w:rsidR="00E93BF7" w:rsidRDefault="00E93BF7" w:rsidP="00E93BF7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proofErr w:type="spellStart"/>
            <w:r w:rsidRPr="00D16CA1">
              <w:rPr>
                <w:rFonts w:cs="Arial"/>
                <w:lang w:eastAsia="en-GB"/>
              </w:rPr>
              <w:t>f_NR_GetServinCellConfig</w:t>
            </w:r>
            <w:proofErr w:type="spellEnd"/>
            <w:r>
              <w:rPr>
                <w:rFonts w:cs="Arial"/>
                <w:lang w:eastAsia="en-GB"/>
              </w:rPr>
              <w:t xml:space="preserve"> called to retrieve the necessary information.</w:t>
            </w:r>
          </w:p>
          <w:p w14:paraId="62B77B4C" w14:textId="77777777" w:rsidR="00E93BF7" w:rsidRPr="00F35E66" w:rsidRDefault="00E93BF7" w:rsidP="00F35E66">
            <w:pPr>
              <w:rPr>
                <w:rFonts w:cs="Arial"/>
                <w:lang w:eastAsia="en-GB"/>
              </w:rPr>
            </w:pPr>
          </w:p>
          <w:p w14:paraId="34020E78" w14:textId="77777777" w:rsidR="00E93BF7" w:rsidRDefault="00E93BF7" w:rsidP="00E93BF7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Set IEs </w:t>
            </w:r>
            <w:proofErr w:type="spellStart"/>
            <w:r w:rsidRPr="0087052D">
              <w:rPr>
                <w:rFonts w:cs="Arial"/>
                <w:lang w:eastAsia="en-GB"/>
              </w:rPr>
              <w:t>reconfigurationWithSync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87052D">
              <w:rPr>
                <w:rFonts w:cs="Arial"/>
                <w:lang w:eastAsia="en-GB"/>
              </w:rPr>
              <w:t>rlf_TimersAndConstant</w:t>
            </w:r>
            <w:r>
              <w:rPr>
                <w:rFonts w:cs="Arial"/>
                <w:lang w:eastAsia="en-GB"/>
              </w:rPr>
              <w:t>s</w:t>
            </w:r>
            <w:proofErr w:type="spellEnd"/>
            <w:r>
              <w:rPr>
                <w:rFonts w:cs="Arial"/>
                <w:lang w:eastAsia="en-GB"/>
              </w:rPr>
              <w:t xml:space="preserve"> to omit</w:t>
            </w:r>
          </w:p>
          <w:p w14:paraId="4DF1CEBC" w14:textId="77777777" w:rsidR="00E93BF7" w:rsidRDefault="00E93BF7" w:rsidP="00E93BF7">
            <w:pPr>
              <w:pStyle w:val="ListParagraph"/>
              <w:rPr>
                <w:rFonts w:cs="Arial"/>
                <w:lang w:eastAsia="en-GB"/>
              </w:rPr>
            </w:pPr>
          </w:p>
          <w:p w14:paraId="5094E487" w14:textId="77777777" w:rsidR="00E93BF7" w:rsidRDefault="00E93BF7" w:rsidP="00E93BF7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cellGroup</w:t>
            </w:r>
            <w:proofErr w:type="spellEnd"/>
            <w:r>
              <w:rPr>
                <w:rFonts w:cs="Arial"/>
                <w:lang w:eastAsia="en-GB"/>
              </w:rPr>
              <w:t xml:space="preserve"> Id should be set to SCG</w:t>
            </w:r>
          </w:p>
          <w:p w14:paraId="7B0FEDE6" w14:textId="77777777" w:rsidR="00E93BF7" w:rsidRDefault="00E93BF7" w:rsidP="00E93BF7">
            <w:pPr>
              <w:pStyle w:val="ListParagraph"/>
              <w:rPr>
                <w:rFonts w:cs="Arial"/>
                <w:lang w:eastAsia="en-GB"/>
              </w:rPr>
            </w:pPr>
          </w:p>
          <w:p w14:paraId="2D268F1C" w14:textId="77777777" w:rsidR="00F35E66" w:rsidRDefault="00F35E66" w:rsidP="00E93BF7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Local end configuration done after sending the peer signalling message to EUTRA PTC.</w:t>
            </w:r>
          </w:p>
          <w:p w14:paraId="3B4CF712" w14:textId="77777777" w:rsidR="00F35E66" w:rsidRDefault="00F35E66" w:rsidP="00F35E66">
            <w:pPr>
              <w:pStyle w:val="ListParagraph"/>
              <w:rPr>
                <w:rFonts w:cs="Arial"/>
                <w:lang w:eastAsia="en-GB"/>
              </w:rPr>
            </w:pPr>
          </w:p>
          <w:p w14:paraId="12AF3579" w14:textId="77777777" w:rsidR="00E93BF7" w:rsidRPr="00E93BF7" w:rsidRDefault="00E93BF7" w:rsidP="00E93BF7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Set MAC mode appropriately to handle RRC Signalling and Transparent mode operations.</w:t>
            </w:r>
          </w:p>
        </w:tc>
      </w:tr>
      <w:tr w:rsidR="00DE733C" w14:paraId="6B9C8AB2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592B" w14:textId="77777777" w:rsidR="00DE733C" w:rsidRDefault="00DE733C" w:rsidP="00B56C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808" w14:textId="77777777" w:rsidR="00DE733C" w:rsidRPr="00CC39F9" w:rsidRDefault="00DE733C" w:rsidP="00B56C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Pr="00E61789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SPS</w:t>
            </w:r>
            <w:r w:rsidRPr="00E61789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ENDC_</w:t>
            </w:r>
            <w:r w:rsidR="00E35FCE">
              <w:rPr>
                <w:rFonts w:ascii="Arial" w:hAnsi="Arial" w:cs="Arial"/>
                <w:lang w:eastAsia="en-GB"/>
              </w:rPr>
              <w:t>NR</w:t>
            </w:r>
          </w:p>
        </w:tc>
      </w:tr>
      <w:tr w:rsidR="00DE733C" w14:paraId="1F3866B0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CF2A" w14:textId="77777777" w:rsidR="00DE733C" w:rsidRDefault="00DE733C" w:rsidP="00B56C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07B" w14:textId="77777777" w:rsidR="00DE733C" w:rsidRPr="00C53BCF" w:rsidRDefault="00CC34A8" w:rsidP="00CC34A8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highlight w:val="red"/>
                <w:lang w:eastAsia="zh-CN"/>
              </w:rPr>
            </w:pPr>
            <w:r w:rsidRPr="00C53BCF">
              <w:rPr>
                <w:rFonts w:ascii="Arial" w:hAnsi="Arial"/>
                <w:highlight w:val="red"/>
                <w:lang w:eastAsia="zh-CN"/>
              </w:rPr>
              <w:t>Rejected. In EN-DC the SRB’s are in EUTRA.</w:t>
            </w:r>
          </w:p>
          <w:p w14:paraId="07930AFE" w14:textId="77777777" w:rsidR="00CC34A8" w:rsidRDefault="00CC34A8" w:rsidP="00CC34A8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40273D71" w14:textId="77777777" w:rsidR="00CC34A8" w:rsidRDefault="00CC34A8" w:rsidP="00CC34A8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5A7566A7" w14:textId="77777777" w:rsidR="00CC34A8" w:rsidRDefault="00CC34A8" w:rsidP="00CC34A8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287A757B" w14:textId="77777777" w:rsidR="00CC34A8" w:rsidRDefault="00CC34A8" w:rsidP="00CC34A8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61F56BE0" w14:textId="271E2630" w:rsidR="00CC34A8" w:rsidRPr="00CC34A8" w:rsidRDefault="00CC34A8" w:rsidP="00CC34A8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highlight w:val="cyan"/>
                <w:lang w:eastAsia="zh-CN"/>
              </w:rPr>
            </w:pPr>
            <w:r w:rsidRPr="00C53BCF">
              <w:rPr>
                <w:rFonts w:ascii="Arial" w:hAnsi="Arial"/>
                <w:highlight w:val="red"/>
                <w:lang w:eastAsia="zh-CN"/>
              </w:rPr>
              <w:t>Rejected. Same as 1.</w:t>
            </w:r>
          </w:p>
        </w:tc>
      </w:tr>
    </w:tbl>
    <w:p w14:paraId="51C84082" w14:textId="77777777" w:rsidR="00DE733C" w:rsidRDefault="00DE733C" w:rsidP="00DE733C">
      <w:pPr>
        <w:spacing w:after="0"/>
        <w:rPr>
          <w:rFonts w:ascii="Arial" w:hAnsi="Arial"/>
          <w:b/>
          <w:lang w:eastAsia="en-GB"/>
        </w:rPr>
      </w:pPr>
    </w:p>
    <w:p w14:paraId="0A5F9B83" w14:textId="77777777" w:rsidR="00DE733C" w:rsidRDefault="00DE733C" w:rsidP="00DE733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733C" w:rsidRPr="00CD057D" w14:paraId="72052E25" w14:textId="77777777" w:rsidTr="00B56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B3B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function f_TC_7_1_1_6_1_ENDC_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2444B6D2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{// Correct handling of DL assignment / Semi-persistent case</w:t>
            </w:r>
          </w:p>
          <w:p w14:paraId="7B265E5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FF3250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39EBC6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=tsc_NR_DRB2;</w:t>
            </w:r>
          </w:p>
          <w:p w14:paraId="2F16D410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9D22815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(tsc_NR_DRB2,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cs_NR_MAC_TestModeInfo_NoHeaderManipulationDL_UL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2E585EE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F3EBE3C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7514BB3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7602340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E350D1D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44FA95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754E197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32F2C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D99419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75402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2C29ED6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F858A3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136AB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00F1E46C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D4B2F6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(nea0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CE27C42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C5BCB5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47E51F3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0, 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EBEC1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CDA132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3FADEFC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14:paraId="0ED38AD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48332A0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(true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83A0503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0A-0B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DEF240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8003087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v_SpCellConfig.spCellConfigDedicated.initialDownlinkBWP.sps_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 {setup := cs_SPS_Config_711161};</w:t>
            </w:r>
          </w:p>
          <w:p w14:paraId="3A529C7C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f_NR_CellInfo_GetDownlinkBWP_List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E4A1B30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0].Sps.R15 := cs_SPS_Config_711161;</w:t>
            </w:r>
          </w:p>
          <w:p w14:paraId="4C01C79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f_NR_CellInfo_SetDownlinkBWP_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53E7AA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CEB5AD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v_PhysicalCellGroupConfig.cs_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= { setup :=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tsc_RNTI_Value_CS_RNTI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4C08F47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9898C9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0F2A1909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5D0F22B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8B3CC6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4B46F6C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9232EF7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</w:p>
          <w:p w14:paraId="05CDA46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3D29DC9D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A0145E9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cads_NR_DownlinkBWP_ConfigCommon_REQ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DE3AB12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226D0E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1 - 28"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629991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 f_TC_7_1_1_6_1_NR_TestBody1(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E3F44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1E521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3FBBD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29-30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E15A9C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v_SpCellConfig.spCellConfigDedicated.initialDownlinkBWP.sps_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 {release := NULL};</w:t>
            </w:r>
          </w:p>
          <w:p w14:paraId="40200BF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0].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Sps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2878E60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411DF482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14:paraId="353A082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0E5698D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2B32CC3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56D259B0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v_SpCellConfig</w:t>
            </w:r>
          </w:p>
          <w:p w14:paraId="5EC795B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9C88DF0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DFA09F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steps 31-32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5CA05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f_TC_7_1_1_6_1_NR_TestBody2(v_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DRBId,v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_TimingDL,10); //10*80 =800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is assumed to be sufficient to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perfor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RRC Reconfiguration</w:t>
            </w:r>
          </w:p>
          <w:p w14:paraId="18802D7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f_NR_CellInfo_SetDownlinkBWP_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5D958A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cads_NR_DownlinkBWP_ConfigCommon_REQ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93E780C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C901E9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FF1F2C5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7FFB7C0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D3151A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DD7590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2BF3FD8A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EUTRA, "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4A526402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55D38880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28864B" w14:textId="77777777" w:rsidR="00E93BF7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40B4C563" w14:textId="77777777" w:rsidR="00F35E66" w:rsidRPr="00F351BB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BC830B6" w14:textId="77777777" w:rsidR="00DE733C" w:rsidRPr="00CD057D" w:rsidRDefault="00DE733C" w:rsidP="00DE733C">
      <w:pPr>
        <w:spacing w:after="0"/>
        <w:rPr>
          <w:rFonts w:ascii="Arial" w:hAnsi="Arial"/>
          <w:b/>
          <w:color w:val="000000"/>
          <w:lang w:eastAsia="en-GB"/>
        </w:rPr>
      </w:pPr>
    </w:p>
    <w:p w14:paraId="5A0185EA" w14:textId="77777777" w:rsidR="00DE733C" w:rsidRDefault="00DE733C" w:rsidP="00DE733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733C" w:rsidRPr="00CD057D" w14:paraId="251AC9C1" w14:textId="77777777" w:rsidTr="00B56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4D02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function f_TC_7_1_1_6_1_ENDC_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204607E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{// Correct handling of DL assignment / Semi-persistent case</w:t>
            </w:r>
          </w:p>
          <w:p w14:paraId="39A97837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75AD46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85215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=tsc_NR_DRB2;</w:t>
            </w:r>
          </w:p>
          <w:p w14:paraId="545D9279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24C913E2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value)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_RadioBearerList_Type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:= {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(tsc_NR_DRB2,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cs_NR_MAC_TestModeInfo_NormalMode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 //WA#</w:t>
            </w:r>
          </w:p>
          <w:p w14:paraId="510C9C7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BDB797D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5DD09EB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765479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3794546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ServingCellConfig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v_ServingCellConfig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</w:t>
            </w:r>
          </w:p>
          <w:p w14:paraId="0E637635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BA98C3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49832B95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82BDC8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8FCDD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C99CDA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3593269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93D69EA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153323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6C57AC97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8505D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(nea0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C3D8249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BC167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50B7AFCC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0, 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DFFEA6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390277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1B20791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14:paraId="47D2CD9C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D26BA7A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(true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1CCCE3C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0A-0B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910ADA3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4FE217E3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ServingCellConfig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f_NR_GetServinCellConfig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14:paraId="2FBB38D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v_ServingCellConfig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80F7C9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v_SpCellConfig.spCellConfigDedicated.initialDownlinkBWP.sps_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 {setup := cs_SPS_Config_711161};</w:t>
            </w:r>
          </w:p>
          <w:p w14:paraId="3AAEA5C6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f_NR_CellInfo_GetDownlinkBWP_List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91A68E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0].Sps.R15 := cs_SPS_Config_711161;</w:t>
            </w:r>
          </w:p>
          <w:p w14:paraId="65376D29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f_NR_CellInfo_SetDownlinkBWP_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63B8C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EB47FEF" w14:textId="77777777" w:rsid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v_PhysicalCellGroupConfig.cs_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= { setup :=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tsc_RNTI_Value_CS_RNTI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6D9CE543" w14:textId="77777777" w:rsidR="00BF4FF0" w:rsidRPr="00F35E66" w:rsidRDefault="00BF4FF0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143BD8" w14:textId="77777777" w:rsidR="00F35E66" w:rsidRPr="00BF4FF0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1E4894BA" w14:textId="77777777" w:rsidR="00F35E66" w:rsidRPr="00BF4FF0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SpCellConfig.reconfigurationWithSync</w:t>
            </w:r>
            <w:proofErr w:type="spellEnd"/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14:paraId="617E737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v_SpCellConfig.rlf_</w:t>
            </w:r>
            <w:proofErr w:type="gramStart"/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TimersAndConstants</w:t>
            </w:r>
            <w:proofErr w:type="spellEnd"/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F4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14:paraId="4B1FA80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7D85DC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tsc_NR_CellGroupId_SCG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35E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22850BA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51E0C5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CCC68A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8D7C2F5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5F073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</w:p>
          <w:p w14:paraId="20A5D85A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1569ADB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23A2817" w14:textId="77777777" w:rsidR="00F35E66" w:rsidRPr="0000255F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  </w:t>
            </w:r>
          </w:p>
          <w:p w14:paraId="5C20AF54" w14:textId="77777777" w:rsidR="00F35E66" w:rsidRPr="0000255F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ServingCellConfig</w:t>
            </w:r>
            <w:proofErr w:type="spellEnd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-, </w:t>
            </w:r>
            <w:proofErr w:type="spellStart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cs_NR_ServingCellConfig_SpCell</w:t>
            </w:r>
            <w:proofErr w:type="spellEnd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cs_NR_SS_SpCellConfig</w:t>
            </w:r>
            <w:proofErr w:type="spellEnd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(omit, omit, omit, </w:t>
            </w:r>
            <w:proofErr w:type="spellStart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v_PhysicalCellGroupConfig</w:t>
            </w:r>
            <w:proofErr w:type="spellEnd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14:paraId="6CF31376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</w:t>
            </w:r>
            <w:proofErr w:type="spellEnd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cads_NR_DownlinkBWP_ConfigCommon_REQ</w:t>
            </w:r>
            <w:proofErr w:type="spellEnd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-, </w:t>
            </w:r>
            <w:proofErr w:type="spellStart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v_NR_DownlinkBWP_List</w:t>
            </w:r>
            <w:proofErr w:type="spellEnd"/>
            <w:r w:rsidRPr="000025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</w:p>
          <w:p w14:paraId="443E8FED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244CE4" w14:textId="77777777" w:rsidR="00F35E66" w:rsidRPr="000D0324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1EA69FD8" w14:textId="77777777" w:rsidR="00F35E66" w:rsidRPr="000D0324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cs_NR_MAC_TestModeInfo_NoHeaderManipulationDL_UL</w:t>
            </w:r>
            <w:proofErr w:type="spellEnd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14:paraId="794EF336" w14:textId="77777777" w:rsid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0D03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64D56556" w14:textId="77777777" w:rsidR="000D0324" w:rsidRPr="00F35E66" w:rsidRDefault="000D0324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9D84D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1 - 28"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FEC5FC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 f_TC_7_1_1_6_1_NR_TestBody1(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FE3B1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2F07A8" w14:textId="77777777" w:rsidR="00F35E66" w:rsidRPr="00AA5177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55456104" w14:textId="77777777" w:rsidR="00F35E66" w:rsidRPr="00AA5177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cs_NR_MAC_TestModeInfo_NormalMode</w:t>
            </w:r>
            <w:proofErr w:type="spellEnd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14:paraId="61A7BE0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AA517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7B31073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F008C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29-30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D8C9A2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v_SpCellConfig.spCellConfigDedicated.initialDownlinkBWP.sps_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 {release := NULL};</w:t>
            </w:r>
          </w:p>
          <w:p w14:paraId="46035D7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0].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Sps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0A25127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C801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tsc_NR_CellGroupId_SCG</w:t>
            </w:r>
            <w:proofErr w:type="spellEnd"/>
            <w:r w:rsidRPr="00C801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,//WA#</w:t>
            </w:r>
          </w:p>
          <w:p w14:paraId="4B424B9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14:paraId="495A394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2553D101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1B85CB0A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76CAF08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v_SpCellConfig</w:t>
            </w:r>
          </w:p>
          <w:p w14:paraId="627A908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08A13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D1E21C2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801FAB4" w14:textId="77777777" w:rsidR="00F35E66" w:rsidRPr="00AA059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1EFB7C19" w14:textId="77777777" w:rsidR="00F35E66" w:rsidRPr="00AA059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cs_NR_MAC_TestModeInfo_NoHeaderManipulationDL_UL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14:paraId="30D4811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6369C139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B268E6E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steps 31-32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33134A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f_TC_7_1_1_6_1_NR_TestBody2(v_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DRBId,v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_TimingDL,10); //10*80 =800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is assumed to be sufficient to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perfor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RRC Reconfiguration</w:t>
            </w:r>
          </w:p>
          <w:p w14:paraId="5F77C523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f_NR_CellInfo_SetDownlinkBWP_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D2C5F4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cads_NR_DownlinkBWP_ConfigCommon_REQ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100ED3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B9A47EE" w14:textId="77777777" w:rsidR="00F35E66" w:rsidRPr="00AA059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08C6383A" w14:textId="77777777" w:rsidR="00F35E66" w:rsidRPr="00AA059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cs_NR_MAC_TestModeInfo_NormalMode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14:paraId="3767C1FB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AA059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2897F28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FDFEFE9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D0370F9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2811C432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A06D6F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9308CD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40C57345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EUTRA, "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71E3ECE3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5003C3F7" w14:textId="77777777" w:rsidR="00F35E66" w:rsidRPr="00F35E6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81AC2E" w14:textId="77777777" w:rsidR="00F86AC6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5E6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78B72531" w14:textId="77777777" w:rsidR="00F35E66" w:rsidRPr="00F351BB" w:rsidRDefault="00F35E66" w:rsidP="00F35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0FBABBD2" w14:textId="77777777" w:rsidR="00DE733C" w:rsidRPr="00CD057D" w:rsidRDefault="00DE733C" w:rsidP="00DE733C">
      <w:pPr>
        <w:spacing w:after="0"/>
        <w:rPr>
          <w:rFonts w:ascii="Arial" w:hAnsi="Arial"/>
          <w:b/>
          <w:color w:val="000000"/>
          <w:lang w:eastAsia="en-GB"/>
        </w:rPr>
      </w:pPr>
    </w:p>
    <w:p w14:paraId="09C41E71" w14:textId="77777777" w:rsidR="00E07D35" w:rsidRPr="00F50FD9" w:rsidRDefault="00E07D35" w:rsidP="00E07D35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15" w:name="_Toc110326330"/>
      <w:bookmarkStart w:id="16" w:name="_Toc116105142"/>
      <w:proofErr w:type="spellStart"/>
      <w:r w:rsidRPr="001E607A">
        <w:rPr>
          <w:b/>
          <w:lang w:eastAsia="zh-CN"/>
        </w:rPr>
        <w:t>f_GetTestcaseAttrib_ShortDCI</w:t>
      </w:r>
      <w:bookmarkEnd w:id="15"/>
      <w:bookmarkEnd w:id="1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07D35" w14:paraId="1D123B5E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7C8A" w14:textId="77777777" w:rsidR="00E07D35" w:rsidRDefault="00E07D35" w:rsidP="00B56C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8969" w14:textId="77777777" w:rsidR="00E07D35" w:rsidRPr="00CC39F9" w:rsidRDefault="00E07D35" w:rsidP="00B56C5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1E607A">
              <w:rPr>
                <w:rFonts w:ascii="Arial" w:hAnsi="Arial" w:cs="Arial"/>
                <w:lang w:eastAsia="en-GB"/>
              </w:rPr>
              <w:t>f_GetTestcaseAttrib_ShortDCI</w:t>
            </w:r>
            <w:proofErr w:type="spellEnd"/>
          </w:p>
        </w:tc>
      </w:tr>
      <w:tr w:rsidR="00E07D35" w14:paraId="1C85ACF5" w14:textId="77777777" w:rsidTr="00B56C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3DCB" w14:textId="77777777" w:rsidR="00E07D35" w:rsidRDefault="00E07D35" w:rsidP="00B56C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7AE0" w14:textId="77777777" w:rsidR="00E07D35" w:rsidRPr="00A841B6" w:rsidRDefault="0061134F" w:rsidP="00B56C5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Rel-15, the </w:t>
            </w:r>
            <w:r w:rsidRPr="00D252AE">
              <w:rPr>
                <w:lang w:eastAsia="zh-CN"/>
              </w:rPr>
              <w:t>PDCCH [</w:t>
            </w:r>
            <w:r w:rsidRPr="00D252AE">
              <w:t>for DL SPS explicit release</w:t>
            </w:r>
            <w:r w:rsidRPr="00D252AE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has to</w:t>
            </w:r>
            <w:proofErr w:type="gramEnd"/>
            <w:r>
              <w:rPr>
                <w:lang w:eastAsia="zh-CN"/>
              </w:rPr>
              <w:t xml:space="preserve"> be done using DCI 0_0. Moreover, the DL SPS configuration is also being done using DCI 0_0 format. Hence, it is recommended to start the testcase configuration in Short DCI otherwise it would lead to an implementation with a mixture of DCI x_0 and DCI x_1 </w:t>
            </w:r>
            <w:proofErr w:type="gramStart"/>
            <w:r>
              <w:rPr>
                <w:lang w:eastAsia="zh-CN"/>
              </w:rPr>
              <w:t>formats</w:t>
            </w:r>
            <w:proofErr w:type="gramEnd"/>
          </w:p>
        </w:tc>
      </w:tr>
      <w:tr w:rsidR="00E07D35" w14:paraId="1D41E9AD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F4B7" w14:textId="77777777" w:rsidR="00E07D35" w:rsidRDefault="00E07D35" w:rsidP="00B56C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F5C9" w14:textId="77777777" w:rsidR="00E07D35" w:rsidRPr="00A72665" w:rsidRDefault="00E07D35" w:rsidP="00B56C5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TC 7.1.1.6.</w:t>
            </w:r>
            <w:r w:rsidR="0061134F"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en-GB"/>
              </w:rPr>
              <w:t xml:space="preserve"> added to Short DCI list.</w:t>
            </w:r>
          </w:p>
        </w:tc>
      </w:tr>
      <w:tr w:rsidR="00E07D35" w14:paraId="6B9B5119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5A88" w14:textId="77777777" w:rsidR="00E07D35" w:rsidRDefault="00E07D35" w:rsidP="00B56C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E3A" w14:textId="77777777" w:rsidR="00E07D35" w:rsidRPr="00CC39F9" w:rsidRDefault="00E07D35" w:rsidP="00B56C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TestCaseProperties</w:t>
            </w:r>
            <w:proofErr w:type="spellEnd"/>
          </w:p>
        </w:tc>
      </w:tr>
      <w:tr w:rsidR="00E07D35" w14:paraId="6813ED3C" w14:textId="77777777" w:rsidTr="00B56C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179B" w14:textId="77777777" w:rsidR="00E07D35" w:rsidRDefault="00E07D35" w:rsidP="00B56C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61F7" w14:textId="2207B5B8" w:rsidR="00E07D35" w:rsidRDefault="00CC34A8" w:rsidP="00B56C5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A62EFD">
              <w:rPr>
                <w:rFonts w:ascii="Arial" w:hAnsi="Arial"/>
                <w:highlight w:val="cyan"/>
                <w:lang w:eastAsia="zh-CN"/>
              </w:rPr>
              <w:t xml:space="preserve"> as improvement.</w:t>
            </w:r>
          </w:p>
        </w:tc>
      </w:tr>
    </w:tbl>
    <w:p w14:paraId="5F8112F4" w14:textId="77777777" w:rsidR="00E07D35" w:rsidRDefault="00E07D35" w:rsidP="00E07D35">
      <w:pPr>
        <w:spacing w:after="0"/>
        <w:rPr>
          <w:rFonts w:ascii="Arial" w:hAnsi="Arial"/>
          <w:b/>
          <w:lang w:eastAsia="en-GB"/>
        </w:rPr>
      </w:pPr>
    </w:p>
    <w:p w14:paraId="75C1020A" w14:textId="77777777" w:rsidR="00E07D35" w:rsidRDefault="00E07D35" w:rsidP="00E07D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07D35" w:rsidRPr="00CD057D" w14:paraId="5B0775ED" w14:textId="77777777" w:rsidTr="00B56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2CF4" w14:textId="77777777" w:rsidR="00E07D35" w:rsidRPr="005E7DA2" w:rsidRDefault="00E07D35" w:rsidP="00B56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f_GetTestcaseAttrib_</w:t>
            </w:r>
            <w:proofErr w:type="gramStart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ShortDCI</w:t>
            </w:r>
            <w:proofErr w:type="spellEnd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05612EBD" w14:textId="77777777" w:rsidR="00E07D35" w:rsidRPr="005E7DA2" w:rsidRDefault="00E07D35" w:rsidP="00B56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C4AAE92" w14:textId="77777777" w:rsidR="008F64BD" w:rsidRPr="008F64BD" w:rsidRDefault="00E07D35" w:rsidP="008F6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8F64BD" w:rsidRPr="008F64BD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="008F64BD" w:rsidRPr="008F64BD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8F64BD" w:rsidRPr="008F64B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81813CB" w14:textId="77777777" w:rsidR="008F64BD" w:rsidRPr="008F64BD" w:rsidRDefault="008F64BD" w:rsidP="008F6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("TC_7_1_1_1_2_ENDC") </w:t>
            </w:r>
            <w:proofErr w:type="gramStart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2EBC3D38" w14:textId="77777777" w:rsidR="008F64BD" w:rsidRPr="008F64BD" w:rsidRDefault="008F64BD" w:rsidP="008F6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("TC_7_1_1_3_3_ENDC") </w:t>
            </w:r>
            <w:proofErr w:type="gramStart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06856B75" w14:textId="77777777" w:rsidR="008F64BD" w:rsidRPr="008F64BD" w:rsidRDefault="008F64BD" w:rsidP="008F6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("TC_7_1_1_4_1_1_ENDC") </w:t>
            </w:r>
            <w:proofErr w:type="gramStart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47782060" w14:textId="77777777" w:rsidR="008F64BD" w:rsidRPr="008F64BD" w:rsidRDefault="008F64BD" w:rsidP="008F6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("TC_7_1_1_4_2_1_ENDC") </w:t>
            </w:r>
            <w:proofErr w:type="gramStart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667ED78B" w14:textId="77777777" w:rsidR="008F64BD" w:rsidRPr="008F64BD" w:rsidRDefault="008F64BD" w:rsidP="008F6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("TC_7_1_1_4_2_5_ENDC") </w:t>
            </w:r>
            <w:proofErr w:type="gramStart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2B1FD314" w14:textId="77777777" w:rsidR="008F64BD" w:rsidRPr="008F64BD" w:rsidRDefault="008F64BD" w:rsidP="008F6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("TC_7_1_1_4_2_6_ENDC") </w:t>
            </w:r>
            <w:proofErr w:type="gramStart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7EF16919" w14:textId="77777777" w:rsidR="008F64BD" w:rsidRPr="008F64BD" w:rsidRDefault="008F64BD" w:rsidP="008F6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("TC_7_1_1_6_3_ENDC") </w:t>
            </w:r>
            <w:proofErr w:type="gramStart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0E59E530" w14:textId="77777777" w:rsidR="00E07D35" w:rsidRPr="005E7DA2" w:rsidRDefault="008F64BD" w:rsidP="00E07D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64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9BA14B7" w14:textId="77777777" w:rsidR="00E07D35" w:rsidRPr="005E7DA2" w:rsidRDefault="00E07D35" w:rsidP="00B56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gramStart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62B985BF" w14:textId="77777777" w:rsidR="00E07D35" w:rsidRDefault="00E07D35" w:rsidP="00B56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24CE55B" w14:textId="77777777" w:rsidR="00E07D35" w:rsidRPr="00F351BB" w:rsidRDefault="00E07D35" w:rsidP="00B56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843E2D6" w14:textId="77777777" w:rsidR="00E07D35" w:rsidRPr="00CD057D" w:rsidRDefault="00E07D35" w:rsidP="00E07D35">
      <w:pPr>
        <w:spacing w:after="0"/>
        <w:rPr>
          <w:rFonts w:ascii="Arial" w:hAnsi="Arial"/>
          <w:b/>
          <w:color w:val="000000"/>
          <w:lang w:eastAsia="en-GB"/>
        </w:rPr>
      </w:pPr>
    </w:p>
    <w:p w14:paraId="6F61FF23" w14:textId="77777777" w:rsidR="00E07D35" w:rsidRDefault="00E07D35" w:rsidP="00E07D35">
      <w:pPr>
        <w:spacing w:after="0"/>
        <w:rPr>
          <w:rFonts w:ascii="Arial" w:hAnsi="Arial"/>
          <w:b/>
          <w:lang w:eastAsia="en-GB"/>
        </w:rPr>
      </w:pPr>
    </w:p>
    <w:p w14:paraId="1D85C1ED" w14:textId="77777777" w:rsidR="00E07D35" w:rsidRDefault="00E07D35" w:rsidP="00E07D35">
      <w:pPr>
        <w:spacing w:after="0"/>
        <w:rPr>
          <w:rFonts w:ascii="Arial" w:hAnsi="Arial"/>
          <w:b/>
          <w:lang w:eastAsia="en-GB"/>
        </w:rPr>
      </w:pPr>
    </w:p>
    <w:p w14:paraId="2F6D5D44" w14:textId="77777777" w:rsidR="00E07D35" w:rsidRDefault="00E07D35" w:rsidP="00E07D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07D35" w:rsidRPr="00CD057D" w14:paraId="3214D0BD" w14:textId="77777777" w:rsidTr="00B56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CE13" w14:textId="77777777" w:rsidR="00E07D35" w:rsidRPr="005E7DA2" w:rsidRDefault="00E07D35" w:rsidP="00B56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f_GetTestcaseAttrib_</w:t>
            </w:r>
            <w:proofErr w:type="gramStart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ShortDCI</w:t>
            </w:r>
            <w:proofErr w:type="spellEnd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3AB1769C" w14:textId="77777777" w:rsidR="00E07D35" w:rsidRPr="005E7DA2" w:rsidRDefault="00E07D35" w:rsidP="00B56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52011FE" w14:textId="77777777" w:rsidR="00440047" w:rsidRPr="00440047" w:rsidRDefault="00E07D35" w:rsidP="00440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440047" w:rsidRPr="00440047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="00440047" w:rsidRPr="00440047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440047" w:rsidRPr="0044004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A5F1683" w14:textId="77777777" w:rsidR="00440047" w:rsidRPr="00440047" w:rsidRDefault="00440047" w:rsidP="00440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("TC_7_1_1_1_2_ENDC") </w:t>
            </w:r>
            <w:proofErr w:type="gramStart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2CEF863E" w14:textId="77777777" w:rsidR="00440047" w:rsidRPr="00440047" w:rsidRDefault="00440047" w:rsidP="00440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("TC_7_1_1_3_3_ENDC") </w:t>
            </w:r>
            <w:proofErr w:type="gramStart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7BFDCCAA" w14:textId="77777777" w:rsidR="00440047" w:rsidRPr="00440047" w:rsidRDefault="00440047" w:rsidP="00440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("TC_7_1_1_4_1_1_ENDC") </w:t>
            </w:r>
            <w:proofErr w:type="gramStart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52A19549" w14:textId="77777777" w:rsidR="00440047" w:rsidRPr="00440047" w:rsidRDefault="00440047" w:rsidP="00440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("TC_7_1_1_4_2_1_ENDC") </w:t>
            </w:r>
            <w:proofErr w:type="gramStart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1BE8F15B" w14:textId="77777777" w:rsidR="00440047" w:rsidRPr="00440047" w:rsidRDefault="00440047" w:rsidP="00440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("TC_7_1_1_4_2_5_ENDC") </w:t>
            </w:r>
            <w:proofErr w:type="gramStart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527FEFBF" w14:textId="77777777" w:rsidR="00440047" w:rsidRPr="00440047" w:rsidRDefault="00440047" w:rsidP="00440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("TC_7_1_1_4_2_6_ENDC") </w:t>
            </w:r>
            <w:proofErr w:type="gramStart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111D5B5D" w14:textId="77777777" w:rsidR="00440047" w:rsidRPr="00440047" w:rsidRDefault="00440047" w:rsidP="00440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400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case ("TC_7_1_1_6_1_ENDC") </w:t>
            </w:r>
            <w:proofErr w:type="gramStart"/>
            <w:r w:rsidRPr="004400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return</w:t>
            </w:r>
            <w:proofErr w:type="gramEnd"/>
            <w:r w:rsidRPr="004400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true; } //WA#</w:t>
            </w:r>
          </w:p>
          <w:p w14:paraId="2E46C49F" w14:textId="77777777" w:rsidR="00440047" w:rsidRPr="00440047" w:rsidRDefault="00440047" w:rsidP="00440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("TC_7_1_1_6_3_ENDC") </w:t>
            </w:r>
            <w:proofErr w:type="gramStart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14:paraId="6BF1C653" w14:textId="77777777" w:rsidR="00E07D35" w:rsidRPr="005E7DA2" w:rsidRDefault="00440047" w:rsidP="00440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4004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E07D35"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End"/>
            <w:r w:rsidR="00E07D35"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return false;</w:t>
            </w:r>
          </w:p>
          <w:p w14:paraId="355251B1" w14:textId="77777777" w:rsidR="00E07D35" w:rsidRPr="00F351BB" w:rsidRDefault="00E07D35" w:rsidP="00B56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7DA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398A98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54888065"/>
      <w:bookmarkStart w:id="18" w:name="_Toc116105143"/>
      <w:bookmarkStart w:id="19" w:name="_Toc122434494"/>
      <w:bookmarkStart w:id="20" w:name="_Toc295288971"/>
      <w:bookmarkStart w:id="21" w:name="_Toc325725666"/>
      <w:bookmarkEnd w:id="10"/>
      <w:bookmarkEnd w:id="11"/>
      <w:bookmarkEnd w:id="12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7"/>
      <w:bookmarkEnd w:id="18"/>
    </w:p>
    <w:p w14:paraId="72AD0CE3" w14:textId="77777777" w:rsidR="00005DD9" w:rsidRPr="003436E5" w:rsidRDefault="003C3100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ENDC TC </w:t>
      </w:r>
      <w:r w:rsidRPr="00D268E5">
        <w:rPr>
          <w:rFonts w:ascii="Arial" w:hAnsi="Arial" w:cs="Arial"/>
          <w:lang w:eastAsia="zh-CN"/>
        </w:rPr>
        <w:t xml:space="preserve">was executed in Band </w:t>
      </w:r>
      <w:r>
        <w:rPr>
          <w:rFonts w:ascii="Arial" w:hAnsi="Arial" w:cs="Arial"/>
          <w:lang w:eastAsia="zh-CN"/>
        </w:rPr>
        <w:t xml:space="preserve">combination </w:t>
      </w:r>
      <w:r w:rsidRPr="00D268E5">
        <w:rPr>
          <w:rFonts w:ascii="Arial" w:hAnsi="Arial" w:cs="Arial"/>
          <w:lang w:eastAsia="zh-CN"/>
        </w:rPr>
        <w:t>“</w:t>
      </w:r>
      <w:r w:rsidRPr="003C3100">
        <w:rPr>
          <w:rFonts w:ascii="Arial" w:hAnsi="Arial" w:cs="Arial"/>
          <w:color w:val="000000"/>
          <w:shd w:val="clear" w:color="auto" w:fill="FFFFFF"/>
        </w:rPr>
        <w:t>DC_</w:t>
      </w:r>
      <w:r w:rsidR="002D466A">
        <w:rPr>
          <w:rFonts w:ascii="Arial" w:hAnsi="Arial" w:cs="Arial"/>
          <w:color w:val="000000"/>
          <w:shd w:val="clear" w:color="auto" w:fill="FFFFFF"/>
        </w:rPr>
        <w:t>3</w:t>
      </w:r>
      <w:r w:rsidRPr="003C3100">
        <w:rPr>
          <w:rFonts w:ascii="Arial" w:hAnsi="Arial" w:cs="Arial"/>
          <w:color w:val="000000"/>
          <w:shd w:val="clear" w:color="auto" w:fill="FFFFFF"/>
        </w:rPr>
        <w:t>A_N</w:t>
      </w:r>
      <w:r w:rsidR="002D466A">
        <w:rPr>
          <w:rFonts w:ascii="Arial" w:hAnsi="Arial" w:cs="Arial"/>
          <w:color w:val="000000"/>
          <w:shd w:val="clear" w:color="auto" w:fill="FFFFFF"/>
        </w:rPr>
        <w:t>78</w:t>
      </w:r>
      <w:r w:rsidR="009E46C3">
        <w:rPr>
          <w:rFonts w:ascii="Arial" w:hAnsi="Arial" w:cs="Arial"/>
          <w:color w:val="000000"/>
          <w:shd w:val="clear" w:color="auto" w:fill="FFFFFF"/>
        </w:rPr>
        <w:t>A</w:t>
      </w:r>
      <w:r w:rsidRPr="00D268E5">
        <w:rPr>
          <w:rFonts w:ascii="Arial" w:hAnsi="Arial" w:cs="Arial"/>
          <w:lang w:eastAsia="zh-CN"/>
        </w:rPr>
        <w:t>”</w:t>
      </w:r>
      <w:r>
        <w:rPr>
          <w:rFonts w:ascii="Arial" w:hAnsi="Arial" w:cs="Arial"/>
          <w:lang w:eastAsia="zh-CN"/>
        </w:rPr>
        <w:t xml:space="preserve"> using </w:t>
      </w:r>
      <w:r w:rsidR="001B79B4">
        <w:rPr>
          <w:rFonts w:ascii="Arial" w:hAnsi="Arial" w:cs="Arial"/>
          <w:lang w:eastAsia="zh-CN"/>
        </w:rPr>
        <w:t>EEA1/EIA1</w:t>
      </w:r>
      <w:r>
        <w:rPr>
          <w:rFonts w:ascii="Arial" w:hAnsi="Arial" w:cs="Arial"/>
          <w:lang w:eastAsia="zh-CN"/>
        </w:rPr>
        <w:t xml:space="preserve"> algorithms</w:t>
      </w:r>
      <w:r w:rsidR="00586F0C">
        <w:rPr>
          <w:rFonts w:ascii="Arial" w:hAnsi="Arial" w:cs="Arial"/>
          <w:lang w:eastAsia="zh-CN"/>
        </w:rPr>
        <w:t>”.</w:t>
      </w:r>
    </w:p>
    <w:p w14:paraId="73D46709" w14:textId="77777777" w:rsidR="00446488" w:rsidRPr="00E24250" w:rsidRDefault="00446488" w:rsidP="0017334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2" w:name="_Toc116105144"/>
      <w:r w:rsidRPr="00E24250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r w:rsidRPr="00E24250">
        <w:rPr>
          <w:rFonts w:cs="Arial"/>
          <w:b/>
        </w:rPr>
        <w:t xml:space="preserve"> </w:t>
      </w:r>
    </w:p>
    <w:p w14:paraId="3681A6CD" w14:textId="77777777" w:rsidR="00446488" w:rsidRPr="00E24250" w:rsidRDefault="00AC26EF" w:rsidP="0017334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3" w:name="_Toc111554618"/>
      <w:bookmarkStart w:id="24" w:name="_Toc116105145"/>
      <w:r>
        <w:rPr>
          <w:rFonts w:cs="Arial"/>
          <w:sz w:val="28"/>
          <w:szCs w:val="28"/>
        </w:rPr>
        <w:t>MediaTek</w:t>
      </w:r>
      <w:bookmarkEnd w:id="23"/>
      <w:bookmarkEnd w:id="24"/>
    </w:p>
    <w:p w14:paraId="26E8DAEB" w14:textId="77777777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AC26EF">
        <w:t>MediaTek MT6983</w:t>
      </w:r>
      <w:r w:rsidR="00AC26EF">
        <w:rPr>
          <w:rFonts w:cs="Arial"/>
        </w:rPr>
        <w:t xml:space="preserve"> UE</w:t>
      </w:r>
      <w:r w:rsidR="00DE192F">
        <w:rPr>
          <w:rFonts w:cs="Arial"/>
        </w:rPr>
        <w:t xml:space="preserve">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004509">
        <w:t xml:space="preserve">R&amp;S® </w:t>
      </w:r>
      <w:r w:rsidR="00BF28E1">
        <w:t>5G</w:t>
      </w:r>
      <w:r w:rsidR="00004509">
        <w:t xml:space="preserve"> Protocol Conformance Test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E23380C" w14:textId="77777777" w:rsidR="00F829B4" w:rsidRPr="00AB3F52" w:rsidRDefault="00AB3F52" w:rsidP="00F829B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F829B4">
        <w:rPr>
          <w:rFonts w:ascii="Arial" w:eastAsia="SimSun" w:hAnsi="Arial"/>
        </w:rPr>
        <w:t>Test case execution log file:</w:t>
      </w:r>
      <w:r w:rsidR="00F829B4">
        <w:rPr>
          <w:rFonts w:ascii="Arial" w:eastAsia="SimSun" w:hAnsi="Arial"/>
        </w:rPr>
        <w:br/>
      </w:r>
      <w:r w:rsidR="00994DDC">
        <w:rPr>
          <w:rFonts w:cs="Arial"/>
          <w:b/>
        </w:rPr>
        <w:t>tc</w:t>
      </w:r>
      <w:r w:rsidR="002D647F" w:rsidRPr="002D647F">
        <w:rPr>
          <w:rFonts w:cs="Arial"/>
          <w:b/>
        </w:rPr>
        <w:t>_</w:t>
      </w:r>
      <w:r w:rsidR="00994DDC">
        <w:rPr>
          <w:rFonts w:cs="Arial"/>
          <w:b/>
        </w:rPr>
        <w:t>7_1_1_</w:t>
      </w:r>
      <w:r w:rsidR="00B173E6">
        <w:rPr>
          <w:rFonts w:cs="Arial"/>
          <w:b/>
        </w:rPr>
        <w:t>6</w:t>
      </w:r>
      <w:r w:rsidR="00994DDC">
        <w:rPr>
          <w:rFonts w:cs="Arial"/>
          <w:b/>
        </w:rPr>
        <w:t>_</w:t>
      </w:r>
      <w:r w:rsidR="00AC26EF">
        <w:rPr>
          <w:rFonts w:cs="Arial"/>
          <w:b/>
        </w:rPr>
        <w:t>1</w:t>
      </w:r>
      <w:r w:rsidR="00C6013A">
        <w:rPr>
          <w:rFonts w:cs="Arial"/>
          <w:b/>
        </w:rPr>
        <w:t>_</w:t>
      </w:r>
      <w:r w:rsidR="00B173E6">
        <w:rPr>
          <w:rFonts w:cs="Arial"/>
          <w:b/>
        </w:rPr>
        <w:t>ENDC</w:t>
      </w:r>
      <w:r w:rsidR="002D647F" w:rsidRPr="002D647F">
        <w:rPr>
          <w:rFonts w:cs="Arial"/>
          <w:b/>
        </w:rPr>
        <w:t>_FR</w:t>
      </w:r>
      <w:r w:rsidR="00B173E6">
        <w:rPr>
          <w:rFonts w:cs="Arial"/>
          <w:b/>
        </w:rPr>
        <w:t>1</w:t>
      </w:r>
      <w:r w:rsidR="002D647F" w:rsidRPr="002D647F">
        <w:rPr>
          <w:rFonts w:cs="Arial"/>
          <w:b/>
        </w:rPr>
        <w:t>_</w:t>
      </w:r>
      <w:r w:rsidR="00AC26EF">
        <w:rPr>
          <w:rFonts w:cs="Arial"/>
          <w:b/>
        </w:rPr>
        <w:t>MTK.</w:t>
      </w:r>
      <w:r w:rsidR="00F829B4" w:rsidRPr="00F829B4">
        <w:rPr>
          <w:rFonts w:cs="Arial"/>
          <w:b/>
        </w:rPr>
        <w:t>log</w:t>
      </w:r>
      <w:r w:rsidR="00F829B4">
        <w:rPr>
          <w:rFonts w:cs="Arial"/>
        </w:rPr>
        <w:br/>
      </w:r>
      <w:r w:rsidR="00F829B4" w:rsidRPr="00F829B4">
        <w:rPr>
          <w:rFonts w:eastAsia="SimSun"/>
        </w:rPr>
        <w:t>(</w:t>
      </w:r>
      <w:r w:rsidR="00F829B4" w:rsidRPr="00F829B4">
        <w:rPr>
          <w:rFonts w:eastAsia="SimSun"/>
          <w:u w:val="single"/>
        </w:rPr>
        <w:t>Note:</w:t>
      </w:r>
      <w:r w:rsidR="00F829B4" w:rsidRPr="00F829B4">
        <w:rPr>
          <w:rFonts w:eastAsia="SimSun"/>
        </w:rPr>
        <w:t xml:space="preserve"> PICS/PIXIT settings are captured at the beginning of the TLI log)</w:t>
      </w:r>
    </w:p>
    <w:p w14:paraId="3829F38F" w14:textId="77777777" w:rsidR="00AB3F52" w:rsidRPr="00EB092E" w:rsidRDefault="00AB3F52" w:rsidP="00873B3B">
      <w:pPr>
        <w:rPr>
          <w:rFonts w:cs="Arial"/>
          <w:color w:val="000000"/>
        </w:rPr>
      </w:pPr>
      <w:r w:rsidRPr="00AB3F52">
        <w:rPr>
          <w:rFonts w:cs="Arial"/>
        </w:rPr>
        <w:t xml:space="preserve">In the log file the complete test case execution </w:t>
      </w:r>
      <w:r w:rsidR="00E24250"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3C718E90" w14:textId="77777777" w:rsidR="00446488" w:rsidRPr="00E24250" w:rsidRDefault="00446488" w:rsidP="0017334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16105146"/>
      <w:r w:rsidRPr="00E24250">
        <w:rPr>
          <w:rFonts w:cs="Arial"/>
          <w:b/>
        </w:rPr>
        <w:t>References</w:t>
      </w:r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5A8BE516" w14:textId="77777777" w:rsidTr="00F829B4">
        <w:tc>
          <w:tcPr>
            <w:tcW w:w="709" w:type="dxa"/>
            <w:hideMark/>
          </w:tcPr>
          <w:p w14:paraId="6B770D71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514B8DCD" w14:textId="77777777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8D6EC8">
              <w:rPr>
                <w:b/>
              </w:rPr>
              <w:t>2</w:t>
            </w:r>
            <w:r w:rsidR="003C7443">
              <w:rPr>
                <w:b/>
              </w:rPr>
              <w:t>1196</w:t>
            </w:r>
            <w:r w:rsidRPr="00F829B4">
              <w:t xml:space="preserve">:   </w:t>
            </w:r>
            <w:r w:rsidR="00771DEC" w:rsidRPr="00F829B4">
              <w:t xml:space="preserve">Supporting information for addition of </w:t>
            </w:r>
            <w:r w:rsidR="003C3100">
              <w:t>ENDC</w:t>
            </w:r>
            <w:r w:rsidR="00DE192F">
              <w:t xml:space="preserve"> TC </w:t>
            </w:r>
            <w:r w:rsidR="00994DDC">
              <w:t>7.1.1.</w:t>
            </w:r>
            <w:r w:rsidR="00901E12">
              <w:t>6</w:t>
            </w:r>
            <w:r w:rsidR="00994DDC">
              <w:t>.</w:t>
            </w:r>
            <w:r w:rsidR="004A2312">
              <w:t>1</w:t>
            </w:r>
            <w:r w:rsidR="006C4FD9">
              <w:t xml:space="preserve"> </w:t>
            </w:r>
            <w:r w:rsidR="00DE192F">
              <w:t>in FR</w:t>
            </w:r>
            <w:r w:rsidR="00901E12">
              <w:t>1</w:t>
            </w:r>
            <w:r w:rsidR="00004509" w:rsidRPr="00F829B4">
              <w:t>.</w:t>
            </w:r>
          </w:p>
        </w:tc>
      </w:tr>
    </w:tbl>
    <w:p w14:paraId="43E0613F" w14:textId="77777777" w:rsidR="00446488" w:rsidRPr="00BD7BEA" w:rsidRDefault="00446488" w:rsidP="00446488">
      <w:pPr>
        <w:rPr>
          <w:noProof/>
          <w:lang w:val="en-US"/>
        </w:rPr>
      </w:pPr>
    </w:p>
    <w:p w14:paraId="11FF8914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31A7B" w14:textId="77777777" w:rsidR="00857E85" w:rsidRDefault="00857E85">
      <w:r>
        <w:separator/>
      </w:r>
    </w:p>
  </w:endnote>
  <w:endnote w:type="continuationSeparator" w:id="0">
    <w:p w14:paraId="4C865649" w14:textId="77777777" w:rsidR="00857E85" w:rsidRDefault="0085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AB1FC" w14:textId="77777777" w:rsidR="00857E85" w:rsidRDefault="00857E85">
      <w:r>
        <w:separator/>
      </w:r>
    </w:p>
  </w:footnote>
  <w:footnote w:type="continuationSeparator" w:id="0">
    <w:p w14:paraId="44FA5AC8" w14:textId="77777777" w:rsidR="00857E85" w:rsidRDefault="00857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2ACC" w14:textId="77777777" w:rsidR="0017334A" w:rsidRDefault="001733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D6D11E" wp14:editId="742152E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0623883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BE4A9B" w14:textId="77777777" w:rsidR="0017334A" w:rsidRPr="00A11327" w:rsidRDefault="0017334A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0623883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17334A" w:rsidRPr="00A11327" w:rsidRDefault="0017334A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775A" w14:textId="77777777" w:rsidR="0017334A" w:rsidRDefault="001733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D771E92" wp14:editId="1DDCA4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71E1FB8" w14:textId="77777777" w:rsidR="0017334A" w:rsidRPr="00A11327" w:rsidRDefault="0017334A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17334A" w:rsidRPr="00A11327" w:rsidRDefault="0017334A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4236A" w14:textId="77777777" w:rsidR="0017334A" w:rsidRDefault="001733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49323B9" wp14:editId="0BCE2D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4672789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2E25F22" w14:textId="77777777" w:rsidR="0017334A" w:rsidRPr="00A11327" w:rsidRDefault="0017334A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4672789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17334A" w:rsidRPr="00A11327" w:rsidRDefault="0017334A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AD9A" w14:textId="77777777" w:rsidR="0017334A" w:rsidRDefault="001733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BCF0EA" wp14:editId="0E7331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9432370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2A644F8" w14:textId="77777777" w:rsidR="0017334A" w:rsidRPr="00A11327" w:rsidRDefault="0017334A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9432370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17334A" w:rsidRPr="00A11327" w:rsidRDefault="0017334A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6233" w14:textId="77777777" w:rsidR="0017334A" w:rsidRDefault="0017334A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443A143" wp14:editId="618E74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19896715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89BA85C" w14:textId="77777777" w:rsidR="0017334A" w:rsidRPr="00A11327" w:rsidRDefault="0017334A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19896715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17334A" w:rsidRPr="00A11327" w:rsidRDefault="0017334A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69BAE" w14:textId="77777777" w:rsidR="0017334A" w:rsidRDefault="001733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126F185" wp14:editId="3E0C58F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454925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D463A3D" w14:textId="77777777" w:rsidR="0017334A" w:rsidRPr="00A11327" w:rsidRDefault="0017334A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454925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17334A" w:rsidRPr="00A11327" w:rsidRDefault="0017334A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32F14"/>
    <w:multiLevelType w:val="hybridMultilevel"/>
    <w:tmpl w:val="83D63D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C49B5"/>
    <w:multiLevelType w:val="hybridMultilevel"/>
    <w:tmpl w:val="A4F4C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0EE5455"/>
    <w:multiLevelType w:val="hybridMultilevel"/>
    <w:tmpl w:val="0F5815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3EBD1AB1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22DB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50242E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1"/>
  </w:num>
  <w:num w:numId="5">
    <w:abstractNumId w:val="0"/>
  </w:num>
  <w:num w:numId="6">
    <w:abstractNumId w:val="16"/>
  </w:num>
  <w:num w:numId="7">
    <w:abstractNumId w:val="12"/>
  </w:num>
  <w:num w:numId="8">
    <w:abstractNumId w:val="1"/>
  </w:num>
  <w:num w:numId="9">
    <w:abstractNumId w:val="4"/>
  </w:num>
  <w:num w:numId="10">
    <w:abstractNumId w:val="2"/>
  </w:num>
  <w:num w:numId="11">
    <w:abstractNumId w:val="14"/>
  </w:num>
  <w:num w:numId="12">
    <w:abstractNumId w:val="6"/>
  </w:num>
  <w:num w:numId="13">
    <w:abstractNumId w:val="17"/>
  </w:num>
  <w:num w:numId="14">
    <w:abstractNumId w:val="21"/>
  </w:num>
  <w:num w:numId="15">
    <w:abstractNumId w:val="15"/>
  </w:num>
  <w:num w:numId="16">
    <w:abstractNumId w:val="19"/>
  </w:num>
  <w:num w:numId="17">
    <w:abstractNumId w:val="8"/>
  </w:num>
  <w:num w:numId="18">
    <w:abstractNumId w:val="13"/>
  </w:num>
  <w:num w:numId="19">
    <w:abstractNumId w:val="5"/>
  </w:num>
  <w:num w:numId="20">
    <w:abstractNumId w:val="9"/>
  </w:num>
  <w:num w:numId="21">
    <w:abstractNumId w:val="18"/>
  </w:num>
  <w:num w:numId="22">
    <w:abstractNumId w:val="20"/>
  </w:num>
  <w:num w:numId="2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5F"/>
    <w:rsid w:val="00004509"/>
    <w:rsid w:val="000046A9"/>
    <w:rsid w:val="00004DAD"/>
    <w:rsid w:val="00005DD9"/>
    <w:rsid w:val="0001010A"/>
    <w:rsid w:val="00022E4A"/>
    <w:rsid w:val="000268D1"/>
    <w:rsid w:val="00032587"/>
    <w:rsid w:val="000334E2"/>
    <w:rsid w:val="00037D16"/>
    <w:rsid w:val="00040933"/>
    <w:rsid w:val="0004231C"/>
    <w:rsid w:val="00047CA3"/>
    <w:rsid w:val="00053111"/>
    <w:rsid w:val="0006057E"/>
    <w:rsid w:val="00062E5D"/>
    <w:rsid w:val="00066323"/>
    <w:rsid w:val="00071F52"/>
    <w:rsid w:val="00073B2F"/>
    <w:rsid w:val="00073CDF"/>
    <w:rsid w:val="00084790"/>
    <w:rsid w:val="000922CC"/>
    <w:rsid w:val="000A1B8F"/>
    <w:rsid w:val="000A1C38"/>
    <w:rsid w:val="000A23BB"/>
    <w:rsid w:val="000A6394"/>
    <w:rsid w:val="000B0A16"/>
    <w:rsid w:val="000B631B"/>
    <w:rsid w:val="000B7FED"/>
    <w:rsid w:val="000C038A"/>
    <w:rsid w:val="000C0936"/>
    <w:rsid w:val="000C2F83"/>
    <w:rsid w:val="000C35E5"/>
    <w:rsid w:val="000C4C3D"/>
    <w:rsid w:val="000C6598"/>
    <w:rsid w:val="000D0324"/>
    <w:rsid w:val="000D1BD3"/>
    <w:rsid w:val="000D1BD4"/>
    <w:rsid w:val="000E7071"/>
    <w:rsid w:val="000F03C1"/>
    <w:rsid w:val="000F3122"/>
    <w:rsid w:val="000F4C0F"/>
    <w:rsid w:val="000F5913"/>
    <w:rsid w:val="000F5EE8"/>
    <w:rsid w:val="00124321"/>
    <w:rsid w:val="00131825"/>
    <w:rsid w:val="00135459"/>
    <w:rsid w:val="00145D43"/>
    <w:rsid w:val="00147597"/>
    <w:rsid w:val="001530D6"/>
    <w:rsid w:val="00153BB7"/>
    <w:rsid w:val="001576AA"/>
    <w:rsid w:val="001616C7"/>
    <w:rsid w:val="001620FE"/>
    <w:rsid w:val="00164295"/>
    <w:rsid w:val="00171602"/>
    <w:rsid w:val="0017334A"/>
    <w:rsid w:val="00174F39"/>
    <w:rsid w:val="00180B1E"/>
    <w:rsid w:val="00192C46"/>
    <w:rsid w:val="001A08B3"/>
    <w:rsid w:val="001A7B60"/>
    <w:rsid w:val="001B0448"/>
    <w:rsid w:val="001B52F0"/>
    <w:rsid w:val="001B79B4"/>
    <w:rsid w:val="001B7A65"/>
    <w:rsid w:val="001C0630"/>
    <w:rsid w:val="001C3AD0"/>
    <w:rsid w:val="001C416F"/>
    <w:rsid w:val="001D0B0F"/>
    <w:rsid w:val="001D0F0C"/>
    <w:rsid w:val="001D2A82"/>
    <w:rsid w:val="001E2AD8"/>
    <w:rsid w:val="001E41F3"/>
    <w:rsid w:val="001E4368"/>
    <w:rsid w:val="001F02F6"/>
    <w:rsid w:val="001F0F1B"/>
    <w:rsid w:val="001F2254"/>
    <w:rsid w:val="001F6BFA"/>
    <w:rsid w:val="0020627C"/>
    <w:rsid w:val="00217811"/>
    <w:rsid w:val="00220412"/>
    <w:rsid w:val="002238C2"/>
    <w:rsid w:val="00225237"/>
    <w:rsid w:val="002274E7"/>
    <w:rsid w:val="00235BC2"/>
    <w:rsid w:val="002367B5"/>
    <w:rsid w:val="002401B2"/>
    <w:rsid w:val="00241D38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93A3E"/>
    <w:rsid w:val="002B2159"/>
    <w:rsid w:val="002B5741"/>
    <w:rsid w:val="002B5F15"/>
    <w:rsid w:val="002B6441"/>
    <w:rsid w:val="002C0A87"/>
    <w:rsid w:val="002C0AB3"/>
    <w:rsid w:val="002C114C"/>
    <w:rsid w:val="002D0404"/>
    <w:rsid w:val="002D19C7"/>
    <w:rsid w:val="002D1D45"/>
    <w:rsid w:val="002D1EE9"/>
    <w:rsid w:val="002D3E22"/>
    <w:rsid w:val="002D466A"/>
    <w:rsid w:val="002D5551"/>
    <w:rsid w:val="002D647F"/>
    <w:rsid w:val="002D6CF7"/>
    <w:rsid w:val="002E32D7"/>
    <w:rsid w:val="002F35B4"/>
    <w:rsid w:val="0030082A"/>
    <w:rsid w:val="00300C03"/>
    <w:rsid w:val="00305409"/>
    <w:rsid w:val="00312E56"/>
    <w:rsid w:val="003220BE"/>
    <w:rsid w:val="0032588B"/>
    <w:rsid w:val="00331D12"/>
    <w:rsid w:val="00333B12"/>
    <w:rsid w:val="00335938"/>
    <w:rsid w:val="003436E5"/>
    <w:rsid w:val="00346664"/>
    <w:rsid w:val="00346D37"/>
    <w:rsid w:val="003502D7"/>
    <w:rsid w:val="00350710"/>
    <w:rsid w:val="00352158"/>
    <w:rsid w:val="003609EF"/>
    <w:rsid w:val="0036231A"/>
    <w:rsid w:val="00365AD1"/>
    <w:rsid w:val="00371364"/>
    <w:rsid w:val="00374DD4"/>
    <w:rsid w:val="00381EA9"/>
    <w:rsid w:val="00396547"/>
    <w:rsid w:val="003A0660"/>
    <w:rsid w:val="003A2176"/>
    <w:rsid w:val="003A4A35"/>
    <w:rsid w:val="003C244B"/>
    <w:rsid w:val="003C3100"/>
    <w:rsid w:val="003C7443"/>
    <w:rsid w:val="003D29D8"/>
    <w:rsid w:val="003D31FC"/>
    <w:rsid w:val="003D350C"/>
    <w:rsid w:val="003D3DD3"/>
    <w:rsid w:val="003E1305"/>
    <w:rsid w:val="003E190F"/>
    <w:rsid w:val="003E1A36"/>
    <w:rsid w:val="003F457E"/>
    <w:rsid w:val="004026B1"/>
    <w:rsid w:val="00405E5F"/>
    <w:rsid w:val="004062D2"/>
    <w:rsid w:val="00407B10"/>
    <w:rsid w:val="00410371"/>
    <w:rsid w:val="00412C82"/>
    <w:rsid w:val="004222C6"/>
    <w:rsid w:val="004242F1"/>
    <w:rsid w:val="00427E79"/>
    <w:rsid w:val="00430354"/>
    <w:rsid w:val="00434BC3"/>
    <w:rsid w:val="00436759"/>
    <w:rsid w:val="00440047"/>
    <w:rsid w:val="00440DD3"/>
    <w:rsid w:val="00444367"/>
    <w:rsid w:val="00445404"/>
    <w:rsid w:val="00445EB9"/>
    <w:rsid w:val="00446488"/>
    <w:rsid w:val="00452B5F"/>
    <w:rsid w:val="0045387E"/>
    <w:rsid w:val="00461F12"/>
    <w:rsid w:val="00467CA6"/>
    <w:rsid w:val="00474539"/>
    <w:rsid w:val="00480E1E"/>
    <w:rsid w:val="00492A1B"/>
    <w:rsid w:val="004932AE"/>
    <w:rsid w:val="004A1743"/>
    <w:rsid w:val="004A2312"/>
    <w:rsid w:val="004B75B7"/>
    <w:rsid w:val="004C3F6A"/>
    <w:rsid w:val="004D25B5"/>
    <w:rsid w:val="004E0228"/>
    <w:rsid w:val="004F69EA"/>
    <w:rsid w:val="004F7D61"/>
    <w:rsid w:val="00505579"/>
    <w:rsid w:val="0051542F"/>
    <w:rsid w:val="0051580D"/>
    <w:rsid w:val="00516EF5"/>
    <w:rsid w:val="005232B2"/>
    <w:rsid w:val="005245B9"/>
    <w:rsid w:val="00524690"/>
    <w:rsid w:val="00525C0C"/>
    <w:rsid w:val="00526D31"/>
    <w:rsid w:val="00547111"/>
    <w:rsid w:val="00566C13"/>
    <w:rsid w:val="0058550A"/>
    <w:rsid w:val="00585A9E"/>
    <w:rsid w:val="00586F0C"/>
    <w:rsid w:val="00587088"/>
    <w:rsid w:val="00592D74"/>
    <w:rsid w:val="005959BD"/>
    <w:rsid w:val="005A1F52"/>
    <w:rsid w:val="005A5302"/>
    <w:rsid w:val="005A5784"/>
    <w:rsid w:val="005B197D"/>
    <w:rsid w:val="005B36BC"/>
    <w:rsid w:val="005C0806"/>
    <w:rsid w:val="005C6231"/>
    <w:rsid w:val="005E2C44"/>
    <w:rsid w:val="005F202F"/>
    <w:rsid w:val="00602678"/>
    <w:rsid w:val="00602944"/>
    <w:rsid w:val="006039DF"/>
    <w:rsid w:val="006074DF"/>
    <w:rsid w:val="0061134F"/>
    <w:rsid w:val="0061215C"/>
    <w:rsid w:val="00614BF9"/>
    <w:rsid w:val="00615EC0"/>
    <w:rsid w:val="00617D68"/>
    <w:rsid w:val="00621188"/>
    <w:rsid w:val="00624B10"/>
    <w:rsid w:val="006257ED"/>
    <w:rsid w:val="00630A6C"/>
    <w:rsid w:val="00632E3F"/>
    <w:rsid w:val="00636F6D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4FBC"/>
    <w:rsid w:val="00695808"/>
    <w:rsid w:val="00695A37"/>
    <w:rsid w:val="006A1587"/>
    <w:rsid w:val="006A44AD"/>
    <w:rsid w:val="006A5B0D"/>
    <w:rsid w:val="006A6155"/>
    <w:rsid w:val="006B46FB"/>
    <w:rsid w:val="006B607F"/>
    <w:rsid w:val="006C0F3D"/>
    <w:rsid w:val="006C438B"/>
    <w:rsid w:val="006C4FD9"/>
    <w:rsid w:val="006C6242"/>
    <w:rsid w:val="006C78C2"/>
    <w:rsid w:val="006D0588"/>
    <w:rsid w:val="006D50D0"/>
    <w:rsid w:val="006D5EE2"/>
    <w:rsid w:val="006D6650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0A15"/>
    <w:rsid w:val="00714530"/>
    <w:rsid w:val="00715143"/>
    <w:rsid w:val="00717AD6"/>
    <w:rsid w:val="00724479"/>
    <w:rsid w:val="00726DAE"/>
    <w:rsid w:val="00730028"/>
    <w:rsid w:val="0073784E"/>
    <w:rsid w:val="00742C1C"/>
    <w:rsid w:val="00744BA3"/>
    <w:rsid w:val="007477C8"/>
    <w:rsid w:val="00753D9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AC4"/>
    <w:rsid w:val="00804E18"/>
    <w:rsid w:val="00804E46"/>
    <w:rsid w:val="00810811"/>
    <w:rsid w:val="00825F97"/>
    <w:rsid w:val="008279FA"/>
    <w:rsid w:val="00840522"/>
    <w:rsid w:val="00840DA9"/>
    <w:rsid w:val="00857E85"/>
    <w:rsid w:val="008626E7"/>
    <w:rsid w:val="0087052D"/>
    <w:rsid w:val="00870EE7"/>
    <w:rsid w:val="00873A4C"/>
    <w:rsid w:val="00873B3B"/>
    <w:rsid w:val="008772B0"/>
    <w:rsid w:val="00877B3A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C12BD"/>
    <w:rsid w:val="008C1BC5"/>
    <w:rsid w:val="008D6EC8"/>
    <w:rsid w:val="008E20AC"/>
    <w:rsid w:val="008E49A5"/>
    <w:rsid w:val="008E6BC2"/>
    <w:rsid w:val="008F5EB2"/>
    <w:rsid w:val="008F64BD"/>
    <w:rsid w:val="008F686C"/>
    <w:rsid w:val="00900DDA"/>
    <w:rsid w:val="009016FD"/>
    <w:rsid w:val="00901A87"/>
    <w:rsid w:val="00901E12"/>
    <w:rsid w:val="00901E56"/>
    <w:rsid w:val="00905D0D"/>
    <w:rsid w:val="00907DA0"/>
    <w:rsid w:val="009129AC"/>
    <w:rsid w:val="00913097"/>
    <w:rsid w:val="009148DE"/>
    <w:rsid w:val="0092425D"/>
    <w:rsid w:val="00924986"/>
    <w:rsid w:val="00937B67"/>
    <w:rsid w:val="00941E30"/>
    <w:rsid w:val="0094200A"/>
    <w:rsid w:val="009458F4"/>
    <w:rsid w:val="00957C31"/>
    <w:rsid w:val="00964F97"/>
    <w:rsid w:val="009757A6"/>
    <w:rsid w:val="00975E55"/>
    <w:rsid w:val="00975E70"/>
    <w:rsid w:val="0097694F"/>
    <w:rsid w:val="009777D9"/>
    <w:rsid w:val="0098402B"/>
    <w:rsid w:val="009876A2"/>
    <w:rsid w:val="00991B88"/>
    <w:rsid w:val="00992C5E"/>
    <w:rsid w:val="00993964"/>
    <w:rsid w:val="00993D42"/>
    <w:rsid w:val="009944F5"/>
    <w:rsid w:val="00994DDC"/>
    <w:rsid w:val="009A4783"/>
    <w:rsid w:val="009A5753"/>
    <w:rsid w:val="009A579D"/>
    <w:rsid w:val="009A68D6"/>
    <w:rsid w:val="009A6C3A"/>
    <w:rsid w:val="009A774E"/>
    <w:rsid w:val="009B0E03"/>
    <w:rsid w:val="009C1586"/>
    <w:rsid w:val="009C568D"/>
    <w:rsid w:val="009D71D2"/>
    <w:rsid w:val="009D742B"/>
    <w:rsid w:val="009E3297"/>
    <w:rsid w:val="009E46C3"/>
    <w:rsid w:val="009F0017"/>
    <w:rsid w:val="009F2707"/>
    <w:rsid w:val="009F33B7"/>
    <w:rsid w:val="009F4BF7"/>
    <w:rsid w:val="009F4D59"/>
    <w:rsid w:val="009F734F"/>
    <w:rsid w:val="00A01CF2"/>
    <w:rsid w:val="00A15F5D"/>
    <w:rsid w:val="00A2244A"/>
    <w:rsid w:val="00A246B6"/>
    <w:rsid w:val="00A25B18"/>
    <w:rsid w:val="00A31C91"/>
    <w:rsid w:val="00A35557"/>
    <w:rsid w:val="00A36E9B"/>
    <w:rsid w:val="00A41EEE"/>
    <w:rsid w:val="00A4430E"/>
    <w:rsid w:val="00A4679D"/>
    <w:rsid w:val="00A47E70"/>
    <w:rsid w:val="00A50CF0"/>
    <w:rsid w:val="00A52F6F"/>
    <w:rsid w:val="00A62EFD"/>
    <w:rsid w:val="00A62F21"/>
    <w:rsid w:val="00A639EA"/>
    <w:rsid w:val="00A65BB3"/>
    <w:rsid w:val="00A7671C"/>
    <w:rsid w:val="00A82D7A"/>
    <w:rsid w:val="00A93136"/>
    <w:rsid w:val="00AA0596"/>
    <w:rsid w:val="00AA27AC"/>
    <w:rsid w:val="00AA2CBC"/>
    <w:rsid w:val="00AA340C"/>
    <w:rsid w:val="00AA5177"/>
    <w:rsid w:val="00AA7D72"/>
    <w:rsid w:val="00AB3F52"/>
    <w:rsid w:val="00AC26EF"/>
    <w:rsid w:val="00AC2C87"/>
    <w:rsid w:val="00AC3D59"/>
    <w:rsid w:val="00AC5820"/>
    <w:rsid w:val="00AD1CD8"/>
    <w:rsid w:val="00AD2CBF"/>
    <w:rsid w:val="00AE0A90"/>
    <w:rsid w:val="00AF172F"/>
    <w:rsid w:val="00B036C9"/>
    <w:rsid w:val="00B07AA7"/>
    <w:rsid w:val="00B12607"/>
    <w:rsid w:val="00B136F6"/>
    <w:rsid w:val="00B173E6"/>
    <w:rsid w:val="00B17E98"/>
    <w:rsid w:val="00B2119C"/>
    <w:rsid w:val="00B258BB"/>
    <w:rsid w:val="00B30378"/>
    <w:rsid w:val="00B40169"/>
    <w:rsid w:val="00B475C4"/>
    <w:rsid w:val="00B51FCB"/>
    <w:rsid w:val="00B56C5A"/>
    <w:rsid w:val="00B56CE1"/>
    <w:rsid w:val="00B60573"/>
    <w:rsid w:val="00B62BF1"/>
    <w:rsid w:val="00B64B6D"/>
    <w:rsid w:val="00B67553"/>
    <w:rsid w:val="00B67B97"/>
    <w:rsid w:val="00B70080"/>
    <w:rsid w:val="00B72EF0"/>
    <w:rsid w:val="00B743EF"/>
    <w:rsid w:val="00B75E77"/>
    <w:rsid w:val="00B75F92"/>
    <w:rsid w:val="00B833E7"/>
    <w:rsid w:val="00B8454C"/>
    <w:rsid w:val="00B935CD"/>
    <w:rsid w:val="00B968C8"/>
    <w:rsid w:val="00BA0645"/>
    <w:rsid w:val="00BA3EC5"/>
    <w:rsid w:val="00BA51D9"/>
    <w:rsid w:val="00BB05D5"/>
    <w:rsid w:val="00BB3051"/>
    <w:rsid w:val="00BB5DFC"/>
    <w:rsid w:val="00BB7D24"/>
    <w:rsid w:val="00BC3DB9"/>
    <w:rsid w:val="00BD279D"/>
    <w:rsid w:val="00BD6BB8"/>
    <w:rsid w:val="00BE31CC"/>
    <w:rsid w:val="00BE3A45"/>
    <w:rsid w:val="00BE6728"/>
    <w:rsid w:val="00BF0083"/>
    <w:rsid w:val="00BF1B54"/>
    <w:rsid w:val="00BF28E1"/>
    <w:rsid w:val="00BF4FF0"/>
    <w:rsid w:val="00BF601A"/>
    <w:rsid w:val="00BF7283"/>
    <w:rsid w:val="00C018F0"/>
    <w:rsid w:val="00C01C94"/>
    <w:rsid w:val="00C02CAA"/>
    <w:rsid w:val="00C0524A"/>
    <w:rsid w:val="00C15688"/>
    <w:rsid w:val="00C22FBC"/>
    <w:rsid w:val="00C259BF"/>
    <w:rsid w:val="00C31799"/>
    <w:rsid w:val="00C33A7F"/>
    <w:rsid w:val="00C51E37"/>
    <w:rsid w:val="00C53BCF"/>
    <w:rsid w:val="00C572D0"/>
    <w:rsid w:val="00C6013A"/>
    <w:rsid w:val="00C61603"/>
    <w:rsid w:val="00C66BA2"/>
    <w:rsid w:val="00C7056B"/>
    <w:rsid w:val="00C7489A"/>
    <w:rsid w:val="00C7566A"/>
    <w:rsid w:val="00C8019A"/>
    <w:rsid w:val="00C80876"/>
    <w:rsid w:val="00C9030E"/>
    <w:rsid w:val="00C94DFE"/>
    <w:rsid w:val="00C95985"/>
    <w:rsid w:val="00C979AE"/>
    <w:rsid w:val="00CC34A8"/>
    <w:rsid w:val="00CC5026"/>
    <w:rsid w:val="00CC576F"/>
    <w:rsid w:val="00CC68D0"/>
    <w:rsid w:val="00CC6BB2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0560"/>
    <w:rsid w:val="00D31B9E"/>
    <w:rsid w:val="00D3390C"/>
    <w:rsid w:val="00D50255"/>
    <w:rsid w:val="00D605F3"/>
    <w:rsid w:val="00D646F1"/>
    <w:rsid w:val="00D64DA8"/>
    <w:rsid w:val="00D64EE3"/>
    <w:rsid w:val="00D65D9E"/>
    <w:rsid w:val="00D66520"/>
    <w:rsid w:val="00D66E07"/>
    <w:rsid w:val="00D74967"/>
    <w:rsid w:val="00D76276"/>
    <w:rsid w:val="00D82CE2"/>
    <w:rsid w:val="00D9563B"/>
    <w:rsid w:val="00DA08CF"/>
    <w:rsid w:val="00DA2BF7"/>
    <w:rsid w:val="00DA409D"/>
    <w:rsid w:val="00DA4947"/>
    <w:rsid w:val="00DA573E"/>
    <w:rsid w:val="00DB45BE"/>
    <w:rsid w:val="00DC0A10"/>
    <w:rsid w:val="00DC7933"/>
    <w:rsid w:val="00DD0216"/>
    <w:rsid w:val="00DD0541"/>
    <w:rsid w:val="00DD11FD"/>
    <w:rsid w:val="00DD76E5"/>
    <w:rsid w:val="00DE0DF8"/>
    <w:rsid w:val="00DE192F"/>
    <w:rsid w:val="00DE34CF"/>
    <w:rsid w:val="00DE733C"/>
    <w:rsid w:val="00DF626D"/>
    <w:rsid w:val="00E07D35"/>
    <w:rsid w:val="00E11B1F"/>
    <w:rsid w:val="00E13F3D"/>
    <w:rsid w:val="00E14D7D"/>
    <w:rsid w:val="00E24250"/>
    <w:rsid w:val="00E34898"/>
    <w:rsid w:val="00E35E64"/>
    <w:rsid w:val="00E35FCE"/>
    <w:rsid w:val="00E3693E"/>
    <w:rsid w:val="00E37029"/>
    <w:rsid w:val="00E40D3E"/>
    <w:rsid w:val="00E45CED"/>
    <w:rsid w:val="00E519F0"/>
    <w:rsid w:val="00E70995"/>
    <w:rsid w:val="00E726D5"/>
    <w:rsid w:val="00E75B90"/>
    <w:rsid w:val="00E82006"/>
    <w:rsid w:val="00E907CB"/>
    <w:rsid w:val="00E90A64"/>
    <w:rsid w:val="00E93BF7"/>
    <w:rsid w:val="00E94479"/>
    <w:rsid w:val="00E9595E"/>
    <w:rsid w:val="00EB092E"/>
    <w:rsid w:val="00EB09B7"/>
    <w:rsid w:val="00EB4183"/>
    <w:rsid w:val="00EB639F"/>
    <w:rsid w:val="00EE738B"/>
    <w:rsid w:val="00EE7D7C"/>
    <w:rsid w:val="00EF4568"/>
    <w:rsid w:val="00F06A73"/>
    <w:rsid w:val="00F0711C"/>
    <w:rsid w:val="00F10AB5"/>
    <w:rsid w:val="00F1774A"/>
    <w:rsid w:val="00F25D98"/>
    <w:rsid w:val="00F300FB"/>
    <w:rsid w:val="00F305A9"/>
    <w:rsid w:val="00F30F52"/>
    <w:rsid w:val="00F31650"/>
    <w:rsid w:val="00F33432"/>
    <w:rsid w:val="00F35E66"/>
    <w:rsid w:val="00F36403"/>
    <w:rsid w:val="00F415DA"/>
    <w:rsid w:val="00F425E8"/>
    <w:rsid w:val="00F4478D"/>
    <w:rsid w:val="00F524D0"/>
    <w:rsid w:val="00F52602"/>
    <w:rsid w:val="00F80452"/>
    <w:rsid w:val="00F829B4"/>
    <w:rsid w:val="00F86AC6"/>
    <w:rsid w:val="00F91785"/>
    <w:rsid w:val="00F95ACA"/>
    <w:rsid w:val="00FA5FD1"/>
    <w:rsid w:val="00FB4F2D"/>
    <w:rsid w:val="00FB6386"/>
    <w:rsid w:val="00FC31B1"/>
    <w:rsid w:val="00FC69D2"/>
    <w:rsid w:val="00FD2C1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8D477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B36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B36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B36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B36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B36BC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B6A0F-21D6-464D-9259-E1EC0C06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10</Pages>
  <Words>2788</Words>
  <Characters>15895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18646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5</cp:revision>
  <cp:lastPrinted>1900-01-01T00:00:00Z</cp:lastPrinted>
  <dcterms:created xsi:type="dcterms:W3CDTF">2022-10-24T11:40:00Z</dcterms:created>
  <dcterms:modified xsi:type="dcterms:W3CDTF">2022-10-26T04:21:00Z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2022-07-18T11:49:49Z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e8d549b9-1d2a-422d-aeb2-25a52778c166</vt:lpwstr>
  </property>
  <property fmtid="{D5CDD505-2E9C-101B-9397-08002B2CF9AE}" pid="27" name="MSIP_Label_9764cdcd-3664-4d05-9615-7cbf65a4f0a8_ContentBits">
    <vt:lpwstr>0</vt:lpwstr>
  </property>
</Properties>
</file>