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E5F1C4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DE1FF5">
          <w:rPr>
            <w:b/>
            <w:i/>
            <w:noProof/>
            <w:sz w:val="28"/>
          </w:rPr>
          <w:t>186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191FC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E80017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E9B51" w:rsidR="001E41F3" w:rsidRDefault="00E80017" w:rsidP="00B7489A">
            <w:pPr>
              <w:pStyle w:val="CRCoverPage"/>
              <w:spacing w:after="0"/>
              <w:rPr>
                <w:noProof/>
              </w:rPr>
            </w:pPr>
            <w:r w:rsidRPr="00E80017">
              <w:t>Correction for NR5GC capability check test case 8.1.5.1.1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2E475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AE749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8EED6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F0111">
              <w:rPr>
                <w:noProof/>
              </w:rPr>
              <w:t>10-</w:t>
            </w:r>
            <w:r w:rsidR="00AE749D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38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38C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E6674" w14:textId="45EBE92E" w:rsidR="001A438C" w:rsidRPr="001A438C" w:rsidRDefault="001A438C" w:rsidP="001A438C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lang w:val="en-US"/>
              </w:rPr>
            </w:pPr>
            <w:r w:rsidRPr="001A438C">
              <w:rPr>
                <w:rFonts w:ascii="Arial" w:hAnsi="Arial" w:cs="Arial"/>
                <w:lang w:val="en-US"/>
              </w:rPr>
              <w:t xml:space="preserve">For a UE supporting both FR1 and FR2, when the IE fr2-Add-UE-NR-Capabilities is included, then the lower level sub IE </w:t>
            </w:r>
            <w:proofErr w:type="spellStart"/>
            <w:r w:rsidRPr="001A438C">
              <w:rPr>
                <w:rFonts w:ascii="Arial" w:hAnsi="Arial" w:cs="Arial"/>
                <w:lang w:val="en-US"/>
              </w:rPr>
              <w:t>ss_SINR_Meas</w:t>
            </w:r>
            <w:proofErr w:type="spellEnd"/>
            <w:r w:rsidRPr="001A43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1A438C">
              <w:rPr>
                <w:rFonts w:ascii="Arial" w:hAnsi="Arial" w:cs="Arial"/>
                <w:lang w:val="en-US"/>
              </w:rPr>
              <w:t>csi_RSRP_AndRSRQ_MeasWithSSB</w:t>
            </w:r>
            <w:proofErr w:type="spellEnd"/>
            <w:r w:rsidRPr="001A438C">
              <w:rPr>
                <w:rFonts w:ascii="Arial" w:hAnsi="Arial" w:cs="Arial"/>
                <w:lang w:val="en-US"/>
              </w:rPr>
              <w:t xml:space="preserve">,    </w:t>
            </w:r>
            <w:proofErr w:type="spellStart"/>
            <w:r w:rsidRPr="001A438C">
              <w:rPr>
                <w:rFonts w:ascii="Arial" w:hAnsi="Arial" w:cs="Arial"/>
                <w:lang w:val="en-US"/>
              </w:rPr>
              <w:t>csi_RSRP_AndRSRQ_MeasWithoutSSB</w:t>
            </w:r>
            <w:proofErr w:type="spellEnd"/>
            <w:r w:rsidRPr="001A43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1A438C">
              <w:rPr>
                <w:rFonts w:ascii="Arial" w:hAnsi="Arial" w:cs="Arial"/>
                <w:lang w:val="en-US"/>
              </w:rPr>
              <w:t>handoverInterF</w:t>
            </w:r>
            <w:proofErr w:type="spellEnd"/>
            <w:r w:rsidRPr="001A438C">
              <w:rPr>
                <w:rFonts w:ascii="Arial" w:hAnsi="Arial" w:cs="Arial"/>
                <w:lang w:val="en-US"/>
              </w:rPr>
              <w:t xml:space="preserve"> may not be included, because they have been reported via </w:t>
            </w:r>
            <w:proofErr w:type="spellStart"/>
            <w:r w:rsidRPr="001A438C">
              <w:rPr>
                <w:rFonts w:ascii="Arial" w:hAnsi="Arial" w:cs="Arial"/>
                <w:lang w:val="en-US"/>
              </w:rPr>
              <w:t>measAndMobParameters</w:t>
            </w:r>
            <w:proofErr w:type="spellEnd"/>
            <w:r w:rsidRPr="001A438C">
              <w:rPr>
                <w:rFonts w:ascii="Arial" w:hAnsi="Arial" w:cs="Arial"/>
                <w:lang w:val="en-US"/>
              </w:rPr>
              <w:t>-&gt;</w:t>
            </w:r>
            <w:r>
              <w:t xml:space="preserve"> </w:t>
            </w:r>
            <w:proofErr w:type="spellStart"/>
            <w:r w:rsidRPr="001A438C">
              <w:rPr>
                <w:rFonts w:ascii="Arial" w:hAnsi="Arial" w:cs="Arial"/>
                <w:lang w:val="en-US"/>
              </w:rPr>
              <w:t>measAndMobParametersFRX</w:t>
            </w:r>
            <w:proofErr w:type="spellEnd"/>
            <w:r w:rsidRPr="001A438C">
              <w:rPr>
                <w:rFonts w:ascii="Arial" w:hAnsi="Arial" w:cs="Arial"/>
                <w:lang w:val="en-US"/>
              </w:rPr>
              <w:t>-Diff</w:t>
            </w:r>
          </w:p>
          <w:p w14:paraId="2E761758" w14:textId="77777777" w:rsidR="001A438C" w:rsidRDefault="001A438C" w:rsidP="001A438C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Based on Note 3 in </w:t>
            </w:r>
            <w:r w:rsidRPr="001A17DC">
              <w:rPr>
                <w:rFonts w:cs="Arial"/>
                <w:lang w:val="en-US"/>
              </w:rPr>
              <w:t>Table 8.1.5.1.1.3.3-3</w:t>
            </w:r>
          </w:p>
          <w:p w14:paraId="2093C571" w14:textId="77777777" w:rsidR="001A438C" w:rsidRDefault="001A438C" w:rsidP="001A438C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0416C052" w14:textId="77777777" w:rsidR="001A438C" w:rsidRDefault="001A438C" w:rsidP="001A438C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367E45E9" w14:textId="14BC8024" w:rsidR="001A438C" w:rsidRDefault="001A438C" w:rsidP="001A438C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pc_intraAndInterF_MeasAndReport, pc_eventA_MeasAndReport, pc_handoverInterF are optional and independent capabilities and a UE may support none, any or all of them.</w:t>
            </w:r>
          </w:p>
          <w:p w14:paraId="254CDEDA" w14:textId="77777777" w:rsidR="001A438C" w:rsidRDefault="001A438C" w:rsidP="001A438C">
            <w:pPr>
              <w:pStyle w:val="CRCoverPage"/>
              <w:spacing w:after="0"/>
              <w:rPr>
                <w:noProof/>
              </w:rPr>
            </w:pPr>
          </w:p>
          <w:p w14:paraId="708AA7DE" w14:textId="7A7E1714" w:rsidR="001A438C" w:rsidRPr="00AE3960" w:rsidRDefault="001A438C" w:rsidP="001A438C">
            <w:pPr>
              <w:pStyle w:val="CRCoverPage"/>
              <w:spacing w:after="0"/>
              <w:rPr>
                <w:noProof/>
              </w:rPr>
            </w:pPr>
          </w:p>
        </w:tc>
      </w:tr>
      <w:tr w:rsidR="001A438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38C" w:rsidRDefault="001A438C" w:rsidP="001A43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70A95FF" w:rsidR="001A438C" w:rsidRDefault="001A438C" w:rsidP="001A43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38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38C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566BC" w14:textId="6A833AF0" w:rsidR="001A438C" w:rsidRPr="001A438C" w:rsidRDefault="001A438C" w:rsidP="001A438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0E20C9">
              <w:rPr>
                <w:lang w:val="en-SG"/>
              </w:rPr>
              <w:t xml:space="preserve">Add </w:t>
            </w:r>
            <w:proofErr w:type="spellStart"/>
            <w:r w:rsidRPr="000E20C9">
              <w:rPr>
                <w:lang w:val="en-SG"/>
              </w:rPr>
              <w:t>ifpresent</w:t>
            </w:r>
            <w:proofErr w:type="spellEnd"/>
            <w:r>
              <w:rPr>
                <w:lang w:val="en-SG"/>
              </w:rPr>
              <w:t xml:space="preserve"> to allow some IEs to be omitted.</w:t>
            </w:r>
          </w:p>
          <w:p w14:paraId="47790498" w14:textId="77777777" w:rsidR="001A438C" w:rsidRPr="001A438C" w:rsidRDefault="001A438C" w:rsidP="001A438C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1C656EC" w14:textId="1C031A95" w:rsidR="001A438C" w:rsidRPr="0035396C" w:rsidRDefault="001A438C" w:rsidP="001A438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some condition checking</w:t>
            </w:r>
          </w:p>
        </w:tc>
      </w:tr>
      <w:tr w:rsidR="001A438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38C" w:rsidRDefault="001A438C" w:rsidP="001A43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2AF4AFD" w:rsidR="001A438C" w:rsidRDefault="001A438C" w:rsidP="001A43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3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38C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1A438C" w:rsidRPr="00BD4675" w:rsidRDefault="001A438C" w:rsidP="001A43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A438C" w14:paraId="034AF533" w14:textId="77777777" w:rsidTr="00547111">
        <w:tc>
          <w:tcPr>
            <w:tcW w:w="2694" w:type="dxa"/>
            <w:gridSpan w:val="2"/>
          </w:tcPr>
          <w:p w14:paraId="39D9EB5B" w14:textId="77777777" w:rsidR="001A438C" w:rsidRDefault="001A438C" w:rsidP="001A43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438C" w:rsidRDefault="001A438C" w:rsidP="001A43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38C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38C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B7ABE" w:rsidR="001A438C" w:rsidRDefault="001A438C" w:rsidP="001A438C">
            <w:pPr>
              <w:pStyle w:val="CRCoverPage"/>
              <w:spacing w:after="0"/>
              <w:rPr>
                <w:noProof/>
              </w:rPr>
            </w:pPr>
            <w:r>
              <w:t>8.1.5.1.1.NR5GC</w:t>
            </w:r>
          </w:p>
        </w:tc>
      </w:tr>
      <w:tr w:rsidR="001A43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38C" w:rsidRDefault="001A438C" w:rsidP="001A43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38C" w:rsidRDefault="001A438C" w:rsidP="001A43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3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38C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38C" w:rsidRDefault="001A438C" w:rsidP="001A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38C" w:rsidRDefault="001A438C" w:rsidP="001A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38C" w:rsidRDefault="001A438C" w:rsidP="001A43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38C" w:rsidRDefault="001A438C" w:rsidP="001A43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3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38C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38C" w:rsidRDefault="001A438C" w:rsidP="001A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A438C" w:rsidRDefault="001A438C" w:rsidP="001A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438C" w:rsidRDefault="001A438C" w:rsidP="001A43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38C" w:rsidRDefault="001A438C" w:rsidP="001A43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3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38C" w:rsidRDefault="001A438C" w:rsidP="001A43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1A438C" w:rsidRDefault="001A438C" w:rsidP="001A438C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1A438C" w:rsidRDefault="001A438C" w:rsidP="001A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438C" w:rsidRDefault="001A438C" w:rsidP="001A43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1A438C" w:rsidRDefault="001A438C" w:rsidP="001A43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3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38C" w:rsidRDefault="001A438C" w:rsidP="001A43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38C" w:rsidRDefault="001A438C" w:rsidP="001A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A438C" w:rsidRDefault="001A438C" w:rsidP="001A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438C" w:rsidRDefault="001A438C" w:rsidP="001A43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38C" w:rsidRDefault="001A438C" w:rsidP="001A43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3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38C" w:rsidRDefault="001A438C" w:rsidP="001A43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38C" w:rsidRDefault="001A438C" w:rsidP="001A438C">
            <w:pPr>
              <w:pStyle w:val="CRCoverPage"/>
              <w:spacing w:after="0"/>
              <w:rPr>
                <w:noProof/>
              </w:rPr>
            </w:pPr>
          </w:p>
        </w:tc>
      </w:tr>
      <w:tr w:rsidR="001A43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38C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38C" w:rsidRDefault="001A438C" w:rsidP="001A43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38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38C" w:rsidRPr="008863B9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38C" w:rsidRPr="008863B9" w:rsidRDefault="001A438C" w:rsidP="001A43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3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38C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38C" w:rsidRDefault="001A438C" w:rsidP="001A43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lastRenderedPageBreak/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750351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F50FD9C" w14:textId="73DE439F" w:rsidR="001A438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A438C" w:rsidRPr="00A6435D">
        <w:rPr>
          <w:rFonts w:cs="Arial"/>
          <w:iCs/>
        </w:rPr>
        <w:t>Table of Contents</w:t>
      </w:r>
      <w:r w:rsidR="001A438C">
        <w:tab/>
      </w:r>
      <w:r w:rsidR="001A438C">
        <w:fldChar w:fldCharType="begin"/>
      </w:r>
      <w:r w:rsidR="001A438C">
        <w:instrText xml:space="preserve"> PAGEREF _Toc117503517 \h </w:instrText>
      </w:r>
      <w:r w:rsidR="001A438C">
        <w:fldChar w:fldCharType="separate"/>
      </w:r>
      <w:r w:rsidR="001A438C">
        <w:t>2</w:t>
      </w:r>
      <w:r w:rsidR="001A438C">
        <w:fldChar w:fldCharType="end"/>
      </w:r>
    </w:p>
    <w:p w14:paraId="411E22D6" w14:textId="187B9954" w:rsidR="001A438C" w:rsidRDefault="001A438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35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35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_Toc117503518 \h </w:instrText>
      </w:r>
      <w:r>
        <w:fldChar w:fldCharType="separate"/>
      </w:r>
      <w:r>
        <w:t>3</w:t>
      </w:r>
      <w:r>
        <w:fldChar w:fldCharType="end"/>
      </w:r>
    </w:p>
    <w:p w14:paraId="3C2B4B6D" w14:textId="7E11AA9D" w:rsidR="001A438C" w:rsidRDefault="001A438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35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35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_Toc117503519 \h </w:instrText>
      </w:r>
      <w:r>
        <w:fldChar w:fldCharType="separate"/>
      </w:r>
      <w:r>
        <w:t>3</w:t>
      </w:r>
      <w:r>
        <w:fldChar w:fldCharType="end"/>
      </w:r>
    </w:p>
    <w:p w14:paraId="63F96CB6" w14:textId="50E7854A" w:rsidR="001A438C" w:rsidRDefault="001A438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35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35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_Toc117503520 \h </w:instrText>
      </w:r>
      <w:r>
        <w:fldChar w:fldCharType="separate"/>
      </w:r>
      <w:r>
        <w:t>3</w:t>
      </w:r>
      <w:r>
        <w:fldChar w:fldCharType="end"/>
      </w:r>
    </w:p>
    <w:p w14:paraId="72CC7355" w14:textId="67BEFFA7" w:rsidR="001A438C" w:rsidRDefault="001A438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35D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35D">
        <w:rPr>
          <w:b/>
          <w:lang w:val="pt-BR"/>
        </w:rPr>
        <w:t xml:space="preserve">Change </w:t>
      </w:r>
      <w:r w:rsidRPr="00A6435D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_Toc117503521 \h </w:instrText>
      </w:r>
      <w:r>
        <w:fldChar w:fldCharType="separate"/>
      </w:r>
      <w:r>
        <w:t>5</w:t>
      </w:r>
      <w:r>
        <w:fldChar w:fldCharType="end"/>
      </w:r>
    </w:p>
    <w:p w14:paraId="325A0C2F" w14:textId="28716F5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750351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12348F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7503519"/>
      <w:r w:rsidRPr="00854C55">
        <w:rPr>
          <w:b/>
        </w:rPr>
        <w:t>Corrections required</w:t>
      </w:r>
      <w:bookmarkEnd w:id="4"/>
      <w:bookmarkEnd w:id="5"/>
      <w:bookmarkEnd w:id="6"/>
    </w:p>
    <w:p w14:paraId="6BDDBB97" w14:textId="3AEBCA52" w:rsidR="00E80017" w:rsidRDefault="00AC3324" w:rsidP="00E80017">
      <w:r>
        <w:t xml:space="preserve">The below changes are </w:t>
      </w:r>
      <w:r w:rsidR="0098147C">
        <w:t xml:space="preserve">required in addition to the CRs </w:t>
      </w:r>
      <w:r w:rsidR="0098147C" w:rsidRPr="0098147C">
        <w:t>R5s221155, R5s221147, R5s221100</w:t>
      </w:r>
      <w:r w:rsidR="003A0B69">
        <w:t xml:space="preserve"> and</w:t>
      </w:r>
      <w:r w:rsidR="0098147C" w:rsidRPr="0098147C">
        <w:t xml:space="preserve"> R5s221089</w:t>
      </w:r>
      <w:r w:rsidR="003A0B69">
        <w:t>.</w:t>
      </w:r>
    </w:p>
    <w:p w14:paraId="1AB13087" w14:textId="77777777" w:rsidR="00AC3324" w:rsidRDefault="00AC3324" w:rsidP="00AC332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117503520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3324" w14:paraId="4063EF90" w14:textId="77777777" w:rsidTr="00B23267">
        <w:trPr>
          <w:trHeight w:val="447"/>
        </w:trPr>
        <w:tc>
          <w:tcPr>
            <w:tcW w:w="1985" w:type="dxa"/>
          </w:tcPr>
          <w:p w14:paraId="1A9F77B2" w14:textId="77777777" w:rsidR="00AC3324" w:rsidRDefault="00AC3324" w:rsidP="00B232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2BFBA88" w14:textId="72129CCE" w:rsidR="00AC3324" w:rsidRDefault="001A438C" w:rsidP="00B23267">
            <w:pPr>
              <w:spacing w:after="0"/>
            </w:pPr>
            <w:r>
              <w:t xml:space="preserve">Template </w:t>
            </w:r>
            <w:proofErr w:type="spellStart"/>
            <w:r w:rsidR="00AC3324" w:rsidRPr="001A17DC">
              <w:t>MeasAndMobParametersFRX_Diff</w:t>
            </w:r>
            <w:proofErr w:type="spellEnd"/>
          </w:p>
        </w:tc>
      </w:tr>
      <w:tr w:rsidR="00AC3324" w14:paraId="67D0D755" w14:textId="77777777" w:rsidTr="00B23267">
        <w:trPr>
          <w:trHeight w:val="452"/>
        </w:trPr>
        <w:tc>
          <w:tcPr>
            <w:tcW w:w="1985" w:type="dxa"/>
          </w:tcPr>
          <w:p w14:paraId="54EA4067" w14:textId="77777777" w:rsidR="00AC3324" w:rsidRDefault="00AC3324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9B58822" w14:textId="0152DCDC" w:rsidR="00AC3324" w:rsidRDefault="00AC3324" w:rsidP="00B2326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For </w:t>
            </w:r>
            <w:r w:rsidR="00294A78">
              <w:rPr>
                <w:rFonts w:ascii="Arial" w:hAnsi="Arial" w:cs="Arial"/>
                <w:lang w:val="en-US"/>
              </w:rPr>
              <w:t xml:space="preserve">a </w:t>
            </w:r>
            <w:r>
              <w:rPr>
                <w:rFonts w:ascii="Arial" w:hAnsi="Arial" w:cs="Arial"/>
                <w:lang w:val="en-US"/>
              </w:rPr>
              <w:t>UE support</w:t>
            </w:r>
            <w:r w:rsidR="00294A78">
              <w:rPr>
                <w:rFonts w:ascii="Arial" w:hAnsi="Arial" w:cs="Arial"/>
                <w:lang w:val="en-US"/>
              </w:rPr>
              <w:t>ing</w:t>
            </w:r>
            <w:r>
              <w:rPr>
                <w:rFonts w:ascii="Arial" w:hAnsi="Arial" w:cs="Arial"/>
                <w:lang w:val="en-US"/>
              </w:rPr>
              <w:t xml:space="preserve"> both FR1 and FR2, when </w:t>
            </w:r>
            <w:r w:rsidR="00294A78">
              <w:rPr>
                <w:rFonts w:ascii="Arial" w:hAnsi="Arial" w:cs="Arial"/>
                <w:lang w:val="en-US"/>
              </w:rPr>
              <w:t xml:space="preserve">the </w:t>
            </w:r>
            <w:r>
              <w:rPr>
                <w:rFonts w:ascii="Arial" w:hAnsi="Arial" w:cs="Arial"/>
                <w:lang w:val="en-US"/>
              </w:rPr>
              <w:t xml:space="preserve">IE </w:t>
            </w:r>
            <w:r w:rsidRPr="001A17DC">
              <w:rPr>
                <w:rFonts w:ascii="Arial" w:hAnsi="Arial" w:cs="Arial"/>
                <w:lang w:val="en-US"/>
              </w:rPr>
              <w:t>fr2-Add-UE-NR-Capabilities</w:t>
            </w:r>
            <w:r>
              <w:rPr>
                <w:rFonts w:ascii="Arial" w:hAnsi="Arial" w:cs="Arial"/>
                <w:lang w:val="en-US"/>
              </w:rPr>
              <w:t xml:space="preserve"> is included, the</w:t>
            </w:r>
            <w:r w:rsidR="00294A78">
              <w:rPr>
                <w:rFonts w:ascii="Arial" w:hAnsi="Arial" w:cs="Arial"/>
                <w:lang w:val="en-US"/>
              </w:rPr>
              <w:t>n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0E20C9">
              <w:rPr>
                <w:rFonts w:ascii="Arial" w:hAnsi="Arial" w:cs="Arial"/>
                <w:lang w:val="en-US"/>
              </w:rPr>
              <w:t xml:space="preserve">the lower level </w:t>
            </w:r>
            <w:r>
              <w:rPr>
                <w:rFonts w:ascii="Arial" w:hAnsi="Arial" w:cs="Arial"/>
                <w:lang w:val="en-US"/>
              </w:rPr>
              <w:t xml:space="preserve">sub IE </w:t>
            </w:r>
            <w:proofErr w:type="spellStart"/>
            <w:r w:rsidRPr="001A17DC">
              <w:rPr>
                <w:rFonts w:ascii="Arial" w:hAnsi="Arial" w:cs="Arial"/>
                <w:lang w:val="en-US"/>
              </w:rPr>
              <w:t>ss_SINR_Meas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1A17DC">
              <w:rPr>
                <w:rFonts w:ascii="Arial" w:hAnsi="Arial" w:cs="Arial"/>
                <w:lang w:val="en-US"/>
              </w:rPr>
              <w:t>csi_RSRP_AndRSRQ_MeasWithSSB</w:t>
            </w:r>
            <w:proofErr w:type="spellEnd"/>
            <w:r>
              <w:rPr>
                <w:rFonts w:ascii="Arial" w:hAnsi="Arial" w:cs="Arial"/>
                <w:lang w:val="en-US"/>
              </w:rPr>
              <w:t>,</w:t>
            </w:r>
            <w:r w:rsidRPr="001A17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1A17DC">
              <w:rPr>
                <w:rFonts w:ascii="Arial" w:hAnsi="Arial" w:cs="Arial"/>
                <w:lang w:val="en-US"/>
              </w:rPr>
              <w:t>csi_RSRP_AndRSRQ_MeasWithoutSSB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1A17DC">
              <w:rPr>
                <w:rFonts w:ascii="Arial" w:hAnsi="Arial" w:cs="Arial"/>
                <w:lang w:val="en-US"/>
              </w:rPr>
              <w:t>handoverInterF</w:t>
            </w:r>
            <w:proofErr w:type="spellEnd"/>
            <w:r w:rsidRPr="001A17DC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may not be included, because they have been reported via </w:t>
            </w:r>
            <w:proofErr w:type="spellStart"/>
            <w:r w:rsidRPr="001A17DC">
              <w:rPr>
                <w:rFonts w:ascii="Arial" w:hAnsi="Arial" w:cs="Arial"/>
                <w:lang w:val="en-US"/>
              </w:rPr>
              <w:t>measAndMobParameters</w:t>
            </w:r>
            <w:proofErr w:type="spellEnd"/>
            <w:r>
              <w:rPr>
                <w:rFonts w:ascii="Arial" w:hAnsi="Arial" w:cs="Arial"/>
                <w:lang w:val="en-US"/>
              </w:rPr>
              <w:t>-&gt;</w:t>
            </w:r>
            <w:r>
              <w:t xml:space="preserve"> </w:t>
            </w:r>
            <w:proofErr w:type="spellStart"/>
            <w:r w:rsidRPr="001A17DC">
              <w:rPr>
                <w:rFonts w:ascii="Arial" w:hAnsi="Arial" w:cs="Arial"/>
                <w:lang w:val="en-US"/>
              </w:rPr>
              <w:t>measAndMobParametersFRX</w:t>
            </w:r>
            <w:proofErr w:type="spellEnd"/>
            <w:r w:rsidRPr="001A17DC">
              <w:rPr>
                <w:rFonts w:ascii="Arial" w:hAnsi="Arial" w:cs="Arial"/>
                <w:lang w:val="en-US"/>
              </w:rPr>
              <w:t>-Diff</w:t>
            </w:r>
          </w:p>
          <w:p w14:paraId="04345C98" w14:textId="77777777" w:rsidR="00AC3324" w:rsidRPr="001A17DC" w:rsidRDefault="00AC3324" w:rsidP="00B2326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Based on Note 3 in </w:t>
            </w:r>
            <w:r w:rsidRPr="001A17DC">
              <w:rPr>
                <w:rFonts w:ascii="Arial" w:hAnsi="Arial" w:cs="Arial"/>
                <w:lang w:val="en-US"/>
              </w:rPr>
              <w:t>Table 8.1.5.1.1.3.3-3</w:t>
            </w:r>
          </w:p>
        </w:tc>
      </w:tr>
      <w:tr w:rsidR="00AC3324" w14:paraId="6A169382" w14:textId="77777777" w:rsidTr="00B23267">
        <w:tc>
          <w:tcPr>
            <w:tcW w:w="1985" w:type="dxa"/>
          </w:tcPr>
          <w:p w14:paraId="51E1C6D9" w14:textId="77777777" w:rsidR="00AC3324" w:rsidRDefault="00AC3324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964D0B" w14:textId="19A39CD5" w:rsidR="00AC3324" w:rsidRDefault="00AC3324" w:rsidP="00B23267">
            <w:pPr>
              <w:pStyle w:val="CRCoverPage"/>
              <w:spacing w:after="0"/>
              <w:rPr>
                <w:lang w:val="en-SG"/>
              </w:rPr>
            </w:pPr>
            <w:r w:rsidRPr="000E20C9">
              <w:rPr>
                <w:lang w:val="en-SG"/>
              </w:rPr>
              <w:t xml:space="preserve">Add </w:t>
            </w:r>
            <w:proofErr w:type="spellStart"/>
            <w:r w:rsidRPr="000E20C9">
              <w:rPr>
                <w:lang w:val="en-SG"/>
              </w:rPr>
              <w:t>ifpresent</w:t>
            </w:r>
            <w:proofErr w:type="spellEnd"/>
            <w:r w:rsidR="000E20C9">
              <w:rPr>
                <w:lang w:val="en-SG"/>
              </w:rPr>
              <w:t xml:space="preserve"> to allow some IEs to be omitted.</w:t>
            </w:r>
          </w:p>
        </w:tc>
      </w:tr>
      <w:tr w:rsidR="00AC3324" w14:paraId="2D86500B" w14:textId="77777777" w:rsidTr="00B23267">
        <w:tc>
          <w:tcPr>
            <w:tcW w:w="1985" w:type="dxa"/>
          </w:tcPr>
          <w:p w14:paraId="7F25CD5F" w14:textId="77777777" w:rsidR="00AC3324" w:rsidRDefault="00AC3324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844ABF9" w14:textId="77777777" w:rsidR="00AC3324" w:rsidRDefault="00AC3324" w:rsidP="00B23267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1A17DC">
              <w:rPr>
                <w:rFonts w:ascii="Arial" w:hAnsi="Arial" w:cs="Arial"/>
                <w:lang w:val="en-US"/>
              </w:rPr>
              <w:t>NR_AuxiliaryCapCheckFunctions</w:t>
            </w:r>
            <w:proofErr w:type="spellEnd"/>
          </w:p>
        </w:tc>
      </w:tr>
      <w:tr w:rsidR="00AC3324" w14:paraId="45883C55" w14:textId="77777777" w:rsidTr="00B23267">
        <w:tc>
          <w:tcPr>
            <w:tcW w:w="1985" w:type="dxa"/>
          </w:tcPr>
          <w:p w14:paraId="14B96EA5" w14:textId="77777777" w:rsidR="00AC3324" w:rsidRDefault="00AC3324" w:rsidP="00B232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D66FB5" w14:textId="179A1037" w:rsidR="00AC3324" w:rsidRDefault="002350A6" w:rsidP="00B2326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67F70F5" w14:textId="77777777" w:rsidR="00AC3324" w:rsidRDefault="00AC3324" w:rsidP="00AC3324">
      <w:pPr>
        <w:rPr>
          <w:lang w:val="en-US"/>
        </w:rPr>
      </w:pPr>
    </w:p>
    <w:p w14:paraId="321D25F2" w14:textId="77777777" w:rsidR="00AC3324" w:rsidRDefault="00AC3324" w:rsidP="00AC332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324" w14:paraId="7C1E4714" w14:textId="77777777" w:rsidTr="00B23267">
        <w:tc>
          <w:tcPr>
            <w:tcW w:w="9855" w:type="dxa"/>
          </w:tcPr>
          <w:p w14:paraId="23457E92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template (present) </w:t>
            </w:r>
            <w:proofErr w:type="spellStart"/>
            <w:r w:rsidRPr="001A17DC">
              <w:rPr>
                <w:lang w:val="en-US"/>
              </w:rPr>
              <w:t>MeasAndMobParametersFRX_Diff</w:t>
            </w:r>
            <w:proofErr w:type="spellEnd"/>
            <w:r w:rsidRPr="001A17DC">
              <w:rPr>
                <w:lang w:val="en-US"/>
              </w:rPr>
              <w:t xml:space="preserve"> </w:t>
            </w:r>
            <w:proofErr w:type="spellStart"/>
            <w:r w:rsidRPr="001A17DC">
              <w:rPr>
                <w:lang w:val="en-US"/>
              </w:rPr>
              <w:t>cr_NR_MeasAndMobParametersFRX_Diff</w:t>
            </w:r>
            <w:proofErr w:type="spellEnd"/>
            <w:r w:rsidRPr="001A17DC">
              <w:rPr>
                <w:lang w:val="en-US"/>
              </w:rPr>
              <w:t xml:space="preserve"> :=</w:t>
            </w:r>
          </w:p>
          <w:p w14:paraId="3C156FB8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{ /* @status    APPROVED (ENDC, NR5GC) */</w:t>
            </w:r>
          </w:p>
          <w:p w14:paraId="1D6BC707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</w:t>
            </w:r>
            <w:proofErr w:type="spellStart"/>
            <w:r w:rsidRPr="001A17DC">
              <w:rPr>
                <w:lang w:val="en-US"/>
              </w:rPr>
              <w:t>ss_SINR_Meas</w:t>
            </w:r>
            <w:proofErr w:type="spellEnd"/>
            <w:r w:rsidRPr="001A17DC">
              <w:rPr>
                <w:lang w:val="en-US"/>
              </w:rPr>
              <w:t xml:space="preserve">                      := </w:t>
            </w:r>
            <w:proofErr w:type="spellStart"/>
            <w:r w:rsidRPr="001A17DC">
              <w:rPr>
                <w:lang w:val="en-US"/>
              </w:rPr>
              <w:t>f_NR_Derive_ss_SINR_Meas</w:t>
            </w:r>
            <w:proofErr w:type="spellEnd"/>
            <w:r w:rsidRPr="001A17DC">
              <w:rPr>
                <w:lang w:val="en-US"/>
              </w:rPr>
              <w:t>(), // @sic R5-225384 sic@</w:t>
            </w:r>
          </w:p>
          <w:p w14:paraId="4ABF2192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</w:t>
            </w:r>
            <w:proofErr w:type="spellStart"/>
            <w:r w:rsidRPr="001A17DC">
              <w:rPr>
                <w:lang w:val="en-US"/>
              </w:rPr>
              <w:t>csi_RSRP_AndRSRQ_MeasWithSSB</w:t>
            </w:r>
            <w:proofErr w:type="spellEnd"/>
            <w:r w:rsidRPr="001A17DC">
              <w:rPr>
                <w:lang w:val="en-US"/>
              </w:rPr>
              <w:t xml:space="preserve">      := </w:t>
            </w:r>
            <w:proofErr w:type="spellStart"/>
            <w:r w:rsidRPr="001A17DC">
              <w:rPr>
                <w:lang w:val="en-US"/>
              </w:rPr>
              <w:t>f_NR_Derive_MeasAndMobParameters_csi_RSRP_AndRSRQ_MeasWithSSB</w:t>
            </w:r>
            <w:proofErr w:type="spellEnd"/>
            <w:r w:rsidRPr="001A17DC">
              <w:rPr>
                <w:lang w:val="en-US"/>
              </w:rPr>
              <w:t>(),</w:t>
            </w:r>
          </w:p>
          <w:p w14:paraId="2177C990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</w:t>
            </w:r>
            <w:proofErr w:type="spellStart"/>
            <w:r w:rsidRPr="001A17DC">
              <w:rPr>
                <w:lang w:val="en-US"/>
              </w:rPr>
              <w:t>csi_RSRP_AndRSRQ_MeasWithoutSSB</w:t>
            </w:r>
            <w:proofErr w:type="spellEnd"/>
            <w:r w:rsidRPr="001A17DC">
              <w:rPr>
                <w:lang w:val="en-US"/>
              </w:rPr>
              <w:t xml:space="preserve">   := f_NR_Derive_MeasAndMobParameters_csi_RSRP_AndRSRQ_MeasWithoutSSB(), // @sic R5-225384 sic@</w:t>
            </w:r>
          </w:p>
          <w:p w14:paraId="0B7C65E5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</w:t>
            </w:r>
            <w:proofErr w:type="spellStart"/>
            <w:r w:rsidRPr="001A17DC">
              <w:rPr>
                <w:lang w:val="en-US"/>
              </w:rPr>
              <w:t>csi_SINR_Meas</w:t>
            </w:r>
            <w:proofErr w:type="spellEnd"/>
            <w:r w:rsidRPr="001A17DC">
              <w:rPr>
                <w:lang w:val="en-US"/>
              </w:rPr>
              <w:t xml:space="preserve">                     := *,</w:t>
            </w:r>
          </w:p>
          <w:p w14:paraId="3E5DA7BB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</w:t>
            </w:r>
            <w:proofErr w:type="spellStart"/>
            <w:r w:rsidRPr="001A17DC">
              <w:rPr>
                <w:lang w:val="en-US"/>
              </w:rPr>
              <w:t>csi_RS_RLM</w:t>
            </w:r>
            <w:proofErr w:type="spellEnd"/>
            <w:r w:rsidRPr="001A17DC">
              <w:rPr>
                <w:lang w:val="en-US"/>
              </w:rPr>
              <w:t xml:space="preserve">                        := *,</w:t>
            </w:r>
          </w:p>
          <w:p w14:paraId="29F88AD9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</w:t>
            </w:r>
            <w:proofErr w:type="spellStart"/>
            <w:r w:rsidRPr="001A17DC">
              <w:rPr>
                <w:lang w:val="en-US"/>
              </w:rPr>
              <w:t>handoverInterF</w:t>
            </w:r>
            <w:proofErr w:type="spellEnd"/>
            <w:r w:rsidRPr="001A17DC">
              <w:rPr>
                <w:lang w:val="en-US"/>
              </w:rPr>
              <w:t xml:space="preserve">                    := </w:t>
            </w:r>
            <w:proofErr w:type="spellStart"/>
            <w:r w:rsidRPr="001A17DC">
              <w:rPr>
                <w:lang w:val="en-US"/>
              </w:rPr>
              <w:t>f_NR_Derive_MeasAndMobParametersFRX_handoverInterF</w:t>
            </w:r>
            <w:proofErr w:type="spellEnd"/>
            <w:r w:rsidRPr="001A17DC">
              <w:rPr>
                <w:lang w:val="en-US"/>
              </w:rPr>
              <w:t>(), // @sic R5-225384 sic@</w:t>
            </w:r>
          </w:p>
          <w:p w14:paraId="3EF37F79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</w:t>
            </w:r>
            <w:proofErr w:type="spellStart"/>
            <w:r w:rsidRPr="001A17DC">
              <w:rPr>
                <w:lang w:val="en-US"/>
              </w:rPr>
              <w:t>handoverLTE_EPC</w:t>
            </w:r>
            <w:proofErr w:type="spellEnd"/>
            <w:r w:rsidRPr="001A17DC">
              <w:rPr>
                <w:lang w:val="en-US"/>
              </w:rPr>
              <w:t xml:space="preserve">                   := *,                      /* @sic R5s190543 BASELINE MOVING 2019: </w:t>
            </w:r>
            <w:proofErr w:type="spellStart"/>
            <w:r w:rsidRPr="001A17DC">
              <w:rPr>
                <w:lang w:val="en-US"/>
              </w:rPr>
              <w:t>handoverLTE</w:t>
            </w:r>
            <w:proofErr w:type="spellEnd"/>
            <w:r w:rsidRPr="001A17DC">
              <w:rPr>
                <w:lang w:val="en-US"/>
              </w:rPr>
              <w:t xml:space="preserve"> -&gt; </w:t>
            </w:r>
            <w:proofErr w:type="spellStart"/>
            <w:r w:rsidRPr="001A17DC">
              <w:rPr>
                <w:lang w:val="en-US"/>
              </w:rPr>
              <w:t>handoverLTE_EPC</w:t>
            </w:r>
            <w:proofErr w:type="spellEnd"/>
            <w:r w:rsidRPr="001A17DC">
              <w:rPr>
                <w:lang w:val="en-US"/>
              </w:rPr>
              <w:t xml:space="preserve"> sic@ */</w:t>
            </w:r>
          </w:p>
          <w:p w14:paraId="1E6E1A3A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handoverLTE_5GC                   := *,                      /* @sic R5s190543 BASELINE MOVING 2019: </w:t>
            </w:r>
            <w:proofErr w:type="spellStart"/>
            <w:r w:rsidRPr="001A17DC">
              <w:rPr>
                <w:lang w:val="en-US"/>
              </w:rPr>
              <w:t>handover_eLTE</w:t>
            </w:r>
            <w:proofErr w:type="spellEnd"/>
            <w:r w:rsidRPr="001A17DC">
              <w:rPr>
                <w:lang w:val="en-US"/>
              </w:rPr>
              <w:t xml:space="preserve"> -&gt; handoverLTE_5GC sic@ */</w:t>
            </w:r>
          </w:p>
          <w:p w14:paraId="00F0F1AD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</w:t>
            </w:r>
            <w:proofErr w:type="spellStart"/>
            <w:r w:rsidRPr="001A17DC">
              <w:rPr>
                <w:lang w:val="en-US"/>
              </w:rPr>
              <w:t>maxNumberResource_CSI_RS_RLM</w:t>
            </w:r>
            <w:proofErr w:type="spellEnd"/>
            <w:r w:rsidRPr="001A17DC">
              <w:rPr>
                <w:lang w:val="en-US"/>
              </w:rPr>
              <w:t xml:space="preserve">      := *,</w:t>
            </w:r>
          </w:p>
          <w:p w14:paraId="36741BB7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lastRenderedPageBreak/>
              <w:t xml:space="preserve">    </w:t>
            </w:r>
            <w:proofErr w:type="spellStart"/>
            <w:r w:rsidRPr="001A17DC">
              <w:rPr>
                <w:lang w:val="en-US"/>
              </w:rPr>
              <w:t>simultaneousRxDataSSB_DiffNumerology</w:t>
            </w:r>
            <w:proofErr w:type="spellEnd"/>
            <w:r w:rsidRPr="001A17DC">
              <w:rPr>
                <w:lang w:val="en-US"/>
              </w:rPr>
              <w:t xml:space="preserve"> := *,                   /* @sic R5s190543 BASELINE MOVING 2019 sic@ */</w:t>
            </w:r>
          </w:p>
          <w:p w14:paraId="1F581938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nr_AutonomousGaps_r16             := *,                      /* @sic R5s201387 BASELINE MOVING 2020 sic@ */</w:t>
            </w:r>
          </w:p>
          <w:p w14:paraId="11CC4134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nr_AutonomousGaps_ENDC_r16        := *,                      /* @sic R5s201387 BASELINE MOVING 2020 sic@ */</w:t>
            </w:r>
          </w:p>
          <w:p w14:paraId="63EE22C8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nr_AutonomousGaps_NEDC_r16        := *,                      /* @sic R5s201387 BASELINE MOVING 2020 sic@ */</w:t>
            </w:r>
          </w:p>
          <w:p w14:paraId="41B94A04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nr_AutonomousGaps_NRDC_r16        := *,                      /* @sic R5s201387 BASELINE MOVING 2020 sic@ */</w:t>
            </w:r>
          </w:p>
          <w:p w14:paraId="7C5962DA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dummy                             := *,                      /* @sic R5s201387 BASELINE MOVING 2020 - R5s210444 BASELINE MOVING 2021 sic@ */</w:t>
            </w:r>
          </w:p>
          <w:p w14:paraId="0C323883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cli_RSSI_Meas_r16                 := *,                      /* @sic R5s201387 BASELINE MOVING 2020 sic@ */</w:t>
            </w:r>
          </w:p>
          <w:p w14:paraId="7DAEC20B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cli_SRS_RSRP_Meas_r16             := *,                      /* @sic R5s201387 BASELINE MOVING 2020 sic@ */</w:t>
            </w:r>
          </w:p>
          <w:p w14:paraId="345712A3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interFrequencyMeas_NoGap_r16      := *,                      /* @sic R5s201387 BASELINE MOVING 2020 - R5s210444 BASELINE MOVING 2021 sic@ */</w:t>
            </w:r>
          </w:p>
          <w:p w14:paraId="0B72CDC3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simultaneousRxDataSSB_DiffNumerology_Inter_r16 := *,         /* @sic R5s201387 BASELINE MOVING 2020 sic@ */</w:t>
            </w:r>
          </w:p>
          <w:p w14:paraId="4E4C5D73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idleInactiveNR_MeasReport_r16     := *,                      /* @sic R5s201387 BASELINE MOVING 2020 sic@ */</w:t>
            </w:r>
          </w:p>
          <w:p w14:paraId="62A9D3AD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idleInactiveNR_MeasBeamReport_r16 := *,                      /* @sic R5s201387 BASELINE MOVING 2020 sic@ */</w:t>
            </w:r>
          </w:p>
          <w:p w14:paraId="282A77F4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increasedNumberofCSIRSPerMO_r16   := *                       /* @sic R5s210444 BASELINE MOVING 2021 sic@ */</w:t>
            </w:r>
          </w:p>
          <w:p w14:paraId="004898E5" w14:textId="77777777" w:rsidR="00AC3324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};</w:t>
            </w:r>
          </w:p>
        </w:tc>
      </w:tr>
    </w:tbl>
    <w:p w14:paraId="3099CBD2" w14:textId="77777777" w:rsidR="00AC3324" w:rsidRDefault="00AC3324" w:rsidP="00AC3324">
      <w:pPr>
        <w:rPr>
          <w:lang w:val="en-US"/>
        </w:rPr>
      </w:pPr>
    </w:p>
    <w:p w14:paraId="172CFB67" w14:textId="77777777" w:rsidR="00AC3324" w:rsidRDefault="00AC3324" w:rsidP="00AC332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324" w14:paraId="7DE950B0" w14:textId="77777777" w:rsidTr="00B23267">
        <w:tc>
          <w:tcPr>
            <w:tcW w:w="9855" w:type="dxa"/>
          </w:tcPr>
          <w:p w14:paraId="33B5562A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template (present) </w:t>
            </w:r>
            <w:proofErr w:type="spellStart"/>
            <w:r w:rsidRPr="001A17DC">
              <w:rPr>
                <w:lang w:val="en-US"/>
              </w:rPr>
              <w:t>MeasAndMobParametersFRX_Diff</w:t>
            </w:r>
            <w:proofErr w:type="spellEnd"/>
            <w:r w:rsidRPr="001A17DC">
              <w:rPr>
                <w:lang w:val="en-US"/>
              </w:rPr>
              <w:t xml:space="preserve"> </w:t>
            </w:r>
            <w:proofErr w:type="spellStart"/>
            <w:r w:rsidRPr="001A17DC">
              <w:rPr>
                <w:lang w:val="en-US"/>
              </w:rPr>
              <w:t>cr_NR_MeasAndMobParametersFRX_Diff</w:t>
            </w:r>
            <w:proofErr w:type="spellEnd"/>
            <w:r w:rsidRPr="001A17DC">
              <w:rPr>
                <w:lang w:val="en-US"/>
              </w:rPr>
              <w:t xml:space="preserve"> :=</w:t>
            </w:r>
          </w:p>
          <w:p w14:paraId="4EB7687E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{ /* @status    APPROVED (ENDC, NR5GC) */</w:t>
            </w:r>
          </w:p>
          <w:p w14:paraId="6D307E71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</w:t>
            </w:r>
            <w:bookmarkStart w:id="9" w:name="OLE_LINK2"/>
            <w:proofErr w:type="spellStart"/>
            <w:r w:rsidRPr="001A17DC">
              <w:rPr>
                <w:lang w:val="en-US"/>
              </w:rPr>
              <w:t>ss_SINR_Meas</w:t>
            </w:r>
            <w:proofErr w:type="spellEnd"/>
            <w:r w:rsidRPr="001A17DC">
              <w:rPr>
                <w:lang w:val="en-US"/>
              </w:rPr>
              <w:t xml:space="preserve">                      </w:t>
            </w:r>
            <w:bookmarkEnd w:id="9"/>
            <w:r w:rsidRPr="001A17DC">
              <w:rPr>
                <w:lang w:val="en-US"/>
              </w:rPr>
              <w:t xml:space="preserve">:= </w:t>
            </w:r>
            <w:proofErr w:type="spellStart"/>
            <w:r w:rsidRPr="001A17DC">
              <w:rPr>
                <w:lang w:val="en-US"/>
              </w:rPr>
              <w:t>f_NR_Derive_ss_SINR_Meas</w:t>
            </w:r>
            <w:proofErr w:type="spellEnd"/>
            <w:r w:rsidRPr="001A17DC">
              <w:rPr>
                <w:lang w:val="en-US"/>
              </w:rPr>
              <w:t xml:space="preserve">() </w:t>
            </w:r>
            <w:proofErr w:type="spellStart"/>
            <w:r w:rsidRPr="001A17DC">
              <w:rPr>
                <w:highlight w:val="green"/>
                <w:lang w:val="en-US"/>
              </w:rPr>
              <w:t>ifpresent</w:t>
            </w:r>
            <w:proofErr w:type="spellEnd"/>
            <w:r w:rsidRPr="001A17DC">
              <w:rPr>
                <w:lang w:val="en-US"/>
              </w:rPr>
              <w:t xml:space="preserve">, // @sic R5-225384 sic@ </w:t>
            </w:r>
          </w:p>
          <w:p w14:paraId="786F98A1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</w:t>
            </w:r>
            <w:bookmarkStart w:id="10" w:name="OLE_LINK3"/>
            <w:proofErr w:type="spellStart"/>
            <w:r w:rsidRPr="001A17DC">
              <w:rPr>
                <w:lang w:val="en-US"/>
              </w:rPr>
              <w:t>csi_RSRP_AndRSRQ_MeasWithSSB</w:t>
            </w:r>
            <w:proofErr w:type="spellEnd"/>
            <w:r w:rsidRPr="001A17DC">
              <w:rPr>
                <w:lang w:val="en-US"/>
              </w:rPr>
              <w:t xml:space="preserve">      </w:t>
            </w:r>
            <w:bookmarkEnd w:id="10"/>
            <w:r w:rsidRPr="001A17DC">
              <w:rPr>
                <w:lang w:val="en-US"/>
              </w:rPr>
              <w:t xml:space="preserve">:= </w:t>
            </w:r>
            <w:proofErr w:type="spellStart"/>
            <w:r w:rsidRPr="001A17DC">
              <w:rPr>
                <w:lang w:val="en-US"/>
              </w:rPr>
              <w:t>f_NR_Derive_MeasAndMobParameters_csi_RSRP_AndRSRQ_MeasWithSSB</w:t>
            </w:r>
            <w:proofErr w:type="spellEnd"/>
            <w:r w:rsidRPr="001A17DC">
              <w:rPr>
                <w:lang w:val="en-US"/>
              </w:rPr>
              <w:t xml:space="preserve">() </w:t>
            </w:r>
            <w:proofErr w:type="spellStart"/>
            <w:r w:rsidRPr="001A17DC">
              <w:rPr>
                <w:highlight w:val="green"/>
                <w:lang w:val="en-US"/>
              </w:rPr>
              <w:t>ifpresent</w:t>
            </w:r>
            <w:proofErr w:type="spellEnd"/>
            <w:r w:rsidRPr="001A17DC">
              <w:rPr>
                <w:lang w:val="en-US"/>
              </w:rPr>
              <w:t xml:space="preserve">, </w:t>
            </w:r>
          </w:p>
          <w:p w14:paraId="6C3F41C3" w14:textId="77777777" w:rsidR="00AC3324" w:rsidRPr="001A17DC" w:rsidRDefault="00AC3324" w:rsidP="00B23267">
            <w:pPr>
              <w:rPr>
                <w:lang w:val="en-US"/>
              </w:rPr>
            </w:pPr>
            <w:bookmarkStart w:id="11" w:name="OLE_LINK4"/>
            <w:r w:rsidRPr="001A17DC">
              <w:rPr>
                <w:lang w:val="en-US"/>
              </w:rPr>
              <w:t xml:space="preserve">    </w:t>
            </w:r>
            <w:proofErr w:type="spellStart"/>
            <w:r w:rsidRPr="001A17DC">
              <w:rPr>
                <w:lang w:val="en-US"/>
              </w:rPr>
              <w:t>csi_RSRP_AndRSRQ_MeasWithoutSSB</w:t>
            </w:r>
            <w:proofErr w:type="spellEnd"/>
            <w:r w:rsidRPr="001A17DC">
              <w:rPr>
                <w:lang w:val="en-US"/>
              </w:rPr>
              <w:t xml:space="preserve">   </w:t>
            </w:r>
            <w:bookmarkEnd w:id="11"/>
            <w:r w:rsidRPr="001A17DC">
              <w:rPr>
                <w:lang w:val="en-US"/>
              </w:rPr>
              <w:t xml:space="preserve">:= f_NR_Derive_MeasAndMobParameters_csi_RSRP_AndRSRQ_MeasWithoutSSB() </w:t>
            </w:r>
            <w:proofErr w:type="spellStart"/>
            <w:r w:rsidRPr="001A17DC">
              <w:rPr>
                <w:highlight w:val="green"/>
                <w:lang w:val="en-US"/>
              </w:rPr>
              <w:t>ifpresent</w:t>
            </w:r>
            <w:proofErr w:type="spellEnd"/>
            <w:r w:rsidRPr="001A17DC">
              <w:rPr>
                <w:lang w:val="en-US"/>
              </w:rPr>
              <w:t xml:space="preserve">, // @sic R5-225384 sic@ </w:t>
            </w:r>
          </w:p>
          <w:p w14:paraId="51CAB79F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</w:t>
            </w:r>
            <w:proofErr w:type="spellStart"/>
            <w:r w:rsidRPr="001A17DC">
              <w:rPr>
                <w:lang w:val="en-US"/>
              </w:rPr>
              <w:t>csi_SINR_Meas</w:t>
            </w:r>
            <w:proofErr w:type="spellEnd"/>
            <w:r w:rsidRPr="001A17DC">
              <w:rPr>
                <w:lang w:val="en-US"/>
              </w:rPr>
              <w:t xml:space="preserve">                     := *,</w:t>
            </w:r>
          </w:p>
          <w:p w14:paraId="68F32A3F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</w:t>
            </w:r>
            <w:proofErr w:type="spellStart"/>
            <w:r w:rsidRPr="001A17DC">
              <w:rPr>
                <w:lang w:val="en-US"/>
              </w:rPr>
              <w:t>csi_RS_RLM</w:t>
            </w:r>
            <w:proofErr w:type="spellEnd"/>
            <w:r w:rsidRPr="001A17DC">
              <w:rPr>
                <w:lang w:val="en-US"/>
              </w:rPr>
              <w:t xml:space="preserve">                        := *,</w:t>
            </w:r>
          </w:p>
          <w:p w14:paraId="53A8AAC5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</w:t>
            </w:r>
            <w:bookmarkStart w:id="12" w:name="OLE_LINK5"/>
            <w:proofErr w:type="spellStart"/>
            <w:r w:rsidRPr="001A17DC">
              <w:rPr>
                <w:lang w:val="en-US"/>
              </w:rPr>
              <w:t>handoverInterF</w:t>
            </w:r>
            <w:proofErr w:type="spellEnd"/>
            <w:r w:rsidRPr="001A17DC">
              <w:rPr>
                <w:lang w:val="en-US"/>
              </w:rPr>
              <w:t xml:space="preserve">                    </w:t>
            </w:r>
            <w:bookmarkEnd w:id="12"/>
            <w:r w:rsidRPr="001A17DC">
              <w:rPr>
                <w:lang w:val="en-US"/>
              </w:rPr>
              <w:t xml:space="preserve">:= </w:t>
            </w:r>
            <w:proofErr w:type="spellStart"/>
            <w:r w:rsidRPr="001A17DC">
              <w:rPr>
                <w:lang w:val="en-US"/>
              </w:rPr>
              <w:t>f_NR_Derive_MeasAndMobParametersFRX_handoverInterF</w:t>
            </w:r>
            <w:proofErr w:type="spellEnd"/>
            <w:r w:rsidRPr="001A17DC">
              <w:rPr>
                <w:lang w:val="en-US"/>
              </w:rPr>
              <w:t xml:space="preserve">() </w:t>
            </w:r>
            <w:proofErr w:type="spellStart"/>
            <w:r w:rsidRPr="001A17DC">
              <w:rPr>
                <w:highlight w:val="green"/>
                <w:lang w:val="en-US"/>
              </w:rPr>
              <w:t>ifpresent</w:t>
            </w:r>
            <w:proofErr w:type="spellEnd"/>
            <w:r w:rsidRPr="001A17DC">
              <w:rPr>
                <w:lang w:val="en-US"/>
              </w:rPr>
              <w:t xml:space="preserve">, // @sic R5-225384 sic@ </w:t>
            </w:r>
          </w:p>
          <w:p w14:paraId="08AC3963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</w:t>
            </w:r>
            <w:proofErr w:type="spellStart"/>
            <w:r w:rsidRPr="001A17DC">
              <w:rPr>
                <w:lang w:val="en-US"/>
              </w:rPr>
              <w:t>handoverLTE_EPC</w:t>
            </w:r>
            <w:proofErr w:type="spellEnd"/>
            <w:r w:rsidRPr="001A17DC">
              <w:rPr>
                <w:lang w:val="en-US"/>
              </w:rPr>
              <w:t xml:space="preserve">                   := *,                      /* @sic R5s190543 BASELINE MOVING 2019: </w:t>
            </w:r>
            <w:proofErr w:type="spellStart"/>
            <w:r w:rsidRPr="001A17DC">
              <w:rPr>
                <w:lang w:val="en-US"/>
              </w:rPr>
              <w:t>handoverLTE</w:t>
            </w:r>
            <w:proofErr w:type="spellEnd"/>
            <w:r w:rsidRPr="001A17DC">
              <w:rPr>
                <w:lang w:val="en-US"/>
              </w:rPr>
              <w:t xml:space="preserve"> -&gt; </w:t>
            </w:r>
            <w:proofErr w:type="spellStart"/>
            <w:r w:rsidRPr="001A17DC">
              <w:rPr>
                <w:lang w:val="en-US"/>
              </w:rPr>
              <w:t>handoverLTE_EPC</w:t>
            </w:r>
            <w:proofErr w:type="spellEnd"/>
            <w:r w:rsidRPr="001A17DC">
              <w:rPr>
                <w:lang w:val="en-US"/>
              </w:rPr>
              <w:t xml:space="preserve"> sic@ */</w:t>
            </w:r>
          </w:p>
          <w:p w14:paraId="52223B11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handoverLTE_5GC                   := *,                      /* @sic R5s190543 BASELINE MOVING 2019: </w:t>
            </w:r>
            <w:proofErr w:type="spellStart"/>
            <w:r w:rsidRPr="001A17DC">
              <w:rPr>
                <w:lang w:val="en-US"/>
              </w:rPr>
              <w:t>handover_eLTE</w:t>
            </w:r>
            <w:proofErr w:type="spellEnd"/>
            <w:r w:rsidRPr="001A17DC">
              <w:rPr>
                <w:lang w:val="en-US"/>
              </w:rPr>
              <w:t xml:space="preserve"> -&gt; handoverLTE_5GC sic@ */</w:t>
            </w:r>
          </w:p>
          <w:p w14:paraId="0640EC8C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</w:t>
            </w:r>
            <w:proofErr w:type="spellStart"/>
            <w:r w:rsidRPr="001A17DC">
              <w:rPr>
                <w:lang w:val="en-US"/>
              </w:rPr>
              <w:t>maxNumberResource_CSI_RS_RLM</w:t>
            </w:r>
            <w:proofErr w:type="spellEnd"/>
            <w:r w:rsidRPr="001A17DC">
              <w:rPr>
                <w:lang w:val="en-US"/>
              </w:rPr>
              <w:t xml:space="preserve">      := *,</w:t>
            </w:r>
          </w:p>
          <w:p w14:paraId="03BF6385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lastRenderedPageBreak/>
              <w:t xml:space="preserve">    </w:t>
            </w:r>
            <w:proofErr w:type="spellStart"/>
            <w:r w:rsidRPr="001A17DC">
              <w:rPr>
                <w:lang w:val="en-US"/>
              </w:rPr>
              <w:t>simultaneousRxDataSSB_DiffNumerology</w:t>
            </w:r>
            <w:proofErr w:type="spellEnd"/>
            <w:r w:rsidRPr="001A17DC">
              <w:rPr>
                <w:lang w:val="en-US"/>
              </w:rPr>
              <w:t xml:space="preserve"> := *,                   /* @sic R5s190543 BASELINE MOVING 2019 sic@ */</w:t>
            </w:r>
          </w:p>
          <w:p w14:paraId="6059A2AE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nr_AutonomousGaps_r16             := *,                      /* @sic R5s201387 BASELINE MOVING 2020 sic@ */</w:t>
            </w:r>
          </w:p>
          <w:p w14:paraId="69C2E458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nr_AutonomousGaps_ENDC_r16        := *,                      /* @sic R5s201387 BASELINE MOVING 2020 sic@ */</w:t>
            </w:r>
          </w:p>
          <w:p w14:paraId="74BEFCD3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nr_AutonomousGaps_NEDC_r16        := *,                      /* @sic R5s201387 BASELINE MOVING 2020 sic@ */</w:t>
            </w:r>
          </w:p>
          <w:p w14:paraId="5DF62A54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nr_AutonomousGaps_NRDC_r16        := *,                      /* @sic R5s201387 BASELINE MOVING 2020 sic@ */</w:t>
            </w:r>
          </w:p>
          <w:p w14:paraId="47C2C623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dummy                             := *,                      /* @sic R5s201387 BASELINE MOVING 2020 - R5s210444 BASELINE MOVING 2021 sic@ */</w:t>
            </w:r>
          </w:p>
          <w:p w14:paraId="1637FC97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cli_RSSI_Meas_r16                 := *,                      /* @sic R5s201387 BASELINE MOVING 2020 sic@ */</w:t>
            </w:r>
          </w:p>
          <w:p w14:paraId="7CE1F874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cli_SRS_RSRP_Meas_r16             := *,                      /* @sic R5s201387 BASELINE MOVING 2020 sic@ */</w:t>
            </w:r>
          </w:p>
          <w:p w14:paraId="040584E9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interFrequencyMeas_NoGap_r16      := *,                      /* @sic R5s201387 BASELINE MOVING 2020 - R5s210444 BASELINE MOVING 2021 sic@ */</w:t>
            </w:r>
          </w:p>
          <w:p w14:paraId="62C8A167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simultaneousRxDataSSB_DiffNumerology_Inter_r16 := *,         /* @sic R5s201387 BASELINE MOVING 2020 sic@ */</w:t>
            </w:r>
          </w:p>
          <w:p w14:paraId="45E4E68D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idleInactiveNR_MeasReport_r16     := *,                      /* @sic R5s201387 BASELINE MOVING 2020 sic@ */</w:t>
            </w:r>
          </w:p>
          <w:p w14:paraId="796D8BE8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idleInactiveNR_MeasBeamReport_r16 := *,                      /* @sic R5s201387 BASELINE MOVING 2020 sic@ */</w:t>
            </w:r>
          </w:p>
          <w:p w14:paraId="7A9D3791" w14:textId="77777777" w:rsidR="00AC3324" w:rsidRPr="001A17DC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  increasedNumberofCSIRSPerMO_r16   := *                       /* @sic R5s210444 BASELINE MOVING 2021 sic@ */</w:t>
            </w:r>
          </w:p>
          <w:p w14:paraId="7C69B247" w14:textId="77777777" w:rsidR="00AC3324" w:rsidRDefault="00AC3324" w:rsidP="00B23267">
            <w:pPr>
              <w:rPr>
                <w:lang w:val="en-US"/>
              </w:rPr>
            </w:pPr>
            <w:r w:rsidRPr="001A17DC">
              <w:rPr>
                <w:lang w:val="en-US"/>
              </w:rPr>
              <w:t xml:space="preserve">  };</w:t>
            </w:r>
          </w:p>
        </w:tc>
      </w:tr>
    </w:tbl>
    <w:p w14:paraId="1EC2D11A" w14:textId="6AF3F428" w:rsidR="00AC3324" w:rsidRDefault="00AC3324" w:rsidP="00AC3324">
      <w:pPr>
        <w:rPr>
          <w:rFonts w:cs="Arial"/>
          <w:color w:val="FF0000"/>
        </w:rPr>
      </w:pPr>
    </w:p>
    <w:p w14:paraId="32DC8AB8" w14:textId="77777777" w:rsidR="00AC3324" w:rsidRDefault="00AC3324" w:rsidP="00AC332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17503521"/>
      <w:bookmarkStart w:id="14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3324" w14:paraId="61B4462F" w14:textId="77777777" w:rsidTr="00B23267">
        <w:trPr>
          <w:trHeight w:val="447"/>
        </w:trPr>
        <w:tc>
          <w:tcPr>
            <w:tcW w:w="1985" w:type="dxa"/>
          </w:tcPr>
          <w:p w14:paraId="51C27821" w14:textId="77777777" w:rsidR="00AC3324" w:rsidRDefault="00AC3324" w:rsidP="00B232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C87682D" w14:textId="2B48F9C4" w:rsidR="00AC3324" w:rsidRDefault="00AC3324" w:rsidP="00B23267">
            <w:pPr>
              <w:spacing w:after="0"/>
            </w:pPr>
            <w:proofErr w:type="spellStart"/>
            <w:r w:rsidRPr="001A17DC">
              <w:t>f_NR_Derive_AddXDD_UE_NR_Capabilities</w:t>
            </w:r>
            <w:proofErr w:type="spellEnd"/>
            <w:r w:rsidR="001A438C">
              <w:t>()</w:t>
            </w:r>
          </w:p>
        </w:tc>
      </w:tr>
      <w:tr w:rsidR="00AC3324" w14:paraId="360270C7" w14:textId="77777777" w:rsidTr="00B23267">
        <w:trPr>
          <w:trHeight w:val="452"/>
        </w:trPr>
        <w:tc>
          <w:tcPr>
            <w:tcW w:w="1985" w:type="dxa"/>
          </w:tcPr>
          <w:p w14:paraId="5BF56FFC" w14:textId="77777777" w:rsidR="00AC3324" w:rsidRDefault="00AC3324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1D5FA80" w14:textId="54D12000" w:rsidR="00E4542A" w:rsidRDefault="00AC3324" w:rsidP="00E4542A">
            <w:pPr>
              <w:rPr>
                <w:rFonts w:ascii="Arial" w:hAnsi="Arial" w:cs="Arial"/>
              </w:rPr>
            </w:pPr>
            <w:proofErr w:type="spellStart"/>
            <w:r w:rsidRPr="001A17DC">
              <w:rPr>
                <w:rFonts w:ascii="Arial" w:hAnsi="Arial" w:cs="Arial"/>
              </w:rPr>
              <w:t>pc_intraAndInterF_MeasAndReport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1A17DC">
              <w:rPr>
                <w:rFonts w:ascii="Arial" w:hAnsi="Arial" w:cs="Arial"/>
              </w:rPr>
              <w:t>pc_eventA_MeasAndReport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CC2679">
              <w:rPr>
                <w:rFonts w:ascii="Arial" w:hAnsi="Arial" w:cs="Arial"/>
              </w:rPr>
              <w:t>pc_handoverInterF</w:t>
            </w:r>
            <w:proofErr w:type="spellEnd"/>
            <w:r>
              <w:rPr>
                <w:rFonts w:ascii="Arial" w:hAnsi="Arial" w:cs="Arial"/>
              </w:rPr>
              <w:t xml:space="preserve"> are optional </w:t>
            </w:r>
            <w:r w:rsidR="009F08CD">
              <w:rPr>
                <w:rFonts w:ascii="Arial" w:hAnsi="Arial" w:cs="Arial"/>
              </w:rPr>
              <w:t xml:space="preserve">and independent </w:t>
            </w:r>
            <w:r>
              <w:rPr>
                <w:rFonts w:ascii="Arial" w:hAnsi="Arial" w:cs="Arial"/>
              </w:rPr>
              <w:t>capabilit</w:t>
            </w:r>
            <w:r w:rsidR="009F08CD">
              <w:rPr>
                <w:rFonts w:ascii="Arial" w:hAnsi="Arial" w:cs="Arial"/>
              </w:rPr>
              <w:t>i</w:t>
            </w:r>
            <w:r w:rsidR="00E4542A">
              <w:rPr>
                <w:rFonts w:ascii="Arial" w:hAnsi="Arial" w:cs="Arial"/>
              </w:rPr>
              <w:t>es an</w:t>
            </w:r>
            <w:r w:rsidR="009F08CD">
              <w:rPr>
                <w:rFonts w:ascii="Arial" w:hAnsi="Arial" w:cs="Arial"/>
              </w:rPr>
              <w:t>d a UE may support none, any or all of them.</w:t>
            </w:r>
          </w:p>
          <w:p w14:paraId="194638EC" w14:textId="37A55CCC" w:rsidR="00AC3324" w:rsidRDefault="00AC3324" w:rsidP="00B23267">
            <w:pPr>
              <w:rPr>
                <w:rFonts w:ascii="Arial" w:hAnsi="Arial" w:cs="Arial"/>
              </w:rPr>
            </w:pPr>
          </w:p>
        </w:tc>
      </w:tr>
      <w:tr w:rsidR="00AC3324" w14:paraId="53091E22" w14:textId="77777777" w:rsidTr="00B23267">
        <w:tc>
          <w:tcPr>
            <w:tcW w:w="1985" w:type="dxa"/>
          </w:tcPr>
          <w:p w14:paraId="16AD613B" w14:textId="77777777" w:rsidR="00AC3324" w:rsidRDefault="00AC3324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77CD3B" w14:textId="07CBAE6D" w:rsidR="00AC3324" w:rsidRDefault="00AC3324" w:rsidP="00B2326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="00E4542A">
              <w:rPr>
                <w:lang w:val="en-SG"/>
              </w:rPr>
              <w:t>some</w:t>
            </w:r>
            <w:r>
              <w:rPr>
                <w:lang w:val="en-SG"/>
              </w:rPr>
              <w:t xml:space="preserve"> condition</w:t>
            </w:r>
            <w:r w:rsidR="00E4542A">
              <w:rPr>
                <w:lang w:val="en-SG"/>
              </w:rPr>
              <w:t xml:space="preserve"> checking</w:t>
            </w:r>
          </w:p>
        </w:tc>
      </w:tr>
      <w:tr w:rsidR="00AC3324" w14:paraId="27C8FE1F" w14:textId="77777777" w:rsidTr="00B23267">
        <w:tc>
          <w:tcPr>
            <w:tcW w:w="1985" w:type="dxa"/>
          </w:tcPr>
          <w:p w14:paraId="1FD5E60E" w14:textId="77777777" w:rsidR="00AC3324" w:rsidRDefault="00AC3324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BE7698C" w14:textId="77777777" w:rsidR="00AC3324" w:rsidRDefault="00AC3324" w:rsidP="00B23267">
            <w:pPr>
              <w:tabs>
                <w:tab w:val="left" w:pos="900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1A17DC">
              <w:rPr>
                <w:rFonts w:ascii="Arial" w:hAnsi="Arial" w:cs="Arial"/>
              </w:rPr>
              <w:t>NR_AuxiliaryCapCheckFunctions</w:t>
            </w:r>
            <w:proofErr w:type="spellEnd"/>
          </w:p>
        </w:tc>
      </w:tr>
      <w:tr w:rsidR="00AC3324" w14:paraId="71DA43D7" w14:textId="77777777" w:rsidTr="00B23267">
        <w:tc>
          <w:tcPr>
            <w:tcW w:w="1985" w:type="dxa"/>
          </w:tcPr>
          <w:p w14:paraId="64C9B238" w14:textId="77777777" w:rsidR="00AC3324" w:rsidRDefault="00AC3324" w:rsidP="00B232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C6E8B6" w14:textId="337F00CD" w:rsidR="00AC3324" w:rsidRDefault="006268D0" w:rsidP="00B2326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D697202" w14:textId="77777777" w:rsidR="00AC3324" w:rsidRDefault="00AC3324" w:rsidP="00AC3324"/>
    <w:p w14:paraId="3147ADF0" w14:textId="77777777" w:rsidR="00AC3324" w:rsidRDefault="00AC3324" w:rsidP="00AC3324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324" w14:paraId="39A21381" w14:textId="77777777" w:rsidTr="00B23267">
        <w:tc>
          <w:tcPr>
            <w:tcW w:w="9855" w:type="dxa"/>
          </w:tcPr>
          <w:p w14:paraId="25E8A9A7" w14:textId="77777777" w:rsidR="00AC3324" w:rsidRDefault="00AC3324" w:rsidP="00B23267">
            <w:r>
              <w:t xml:space="preserve">  function </w:t>
            </w:r>
            <w:proofErr w:type="spellStart"/>
            <w:r>
              <w:t>f_NR_Derive_AddXDD_UE_NR_Capabilities</w:t>
            </w:r>
            <w:proofErr w:type="spellEnd"/>
            <w:r>
              <w:t xml:space="preserve">() return template </w:t>
            </w:r>
            <w:proofErr w:type="spellStart"/>
            <w:r>
              <w:t>UE_NR_CapabilityAddXDD_Mode</w:t>
            </w:r>
            <w:proofErr w:type="spellEnd"/>
          </w:p>
          <w:p w14:paraId="69C140DC" w14:textId="77777777" w:rsidR="00AC3324" w:rsidRDefault="00AC3324" w:rsidP="00B23267">
            <w:r>
              <w:t xml:space="preserve">  { // @sic R5s190471 R5s201302 sic@</w:t>
            </w:r>
          </w:p>
          <w:p w14:paraId="35E225EB" w14:textId="77777777" w:rsidR="00AC3324" w:rsidRDefault="00AC3324" w:rsidP="00B23267">
            <w:r>
              <w:t xml:space="preserve">    var template (present) </w:t>
            </w:r>
            <w:proofErr w:type="spellStart"/>
            <w:r>
              <w:t>UE_NR_CapabilityAddXDD_Mode</w:t>
            </w:r>
            <w:proofErr w:type="spellEnd"/>
            <w:r>
              <w:t xml:space="preserve"> </w:t>
            </w:r>
            <w:proofErr w:type="spellStart"/>
            <w:r>
              <w:t>v_UE_NR_CapabilityAddXDD_Mode</w:t>
            </w:r>
            <w:proofErr w:type="spellEnd"/>
            <w:r>
              <w:t xml:space="preserve"> := </w:t>
            </w:r>
            <w:proofErr w:type="spellStart"/>
            <w:r>
              <w:t>cr_UE_NR_CapabilityAddXDD_Mode</w:t>
            </w:r>
            <w:proofErr w:type="spellEnd"/>
            <w:r>
              <w:t>;</w:t>
            </w:r>
          </w:p>
          <w:p w14:paraId="3FD574B9" w14:textId="77777777" w:rsidR="00AC3324" w:rsidRDefault="00AC3324" w:rsidP="00B23267"/>
          <w:p w14:paraId="7AEBBA90" w14:textId="77777777" w:rsidR="00AC3324" w:rsidRPr="002B33F2" w:rsidRDefault="00AC3324" w:rsidP="00B23267">
            <w:r>
              <w:lastRenderedPageBreak/>
              <w:t xml:space="preserve">    </w:t>
            </w:r>
            <w:r w:rsidRPr="002B33F2">
              <w:t>if (</w:t>
            </w:r>
            <w:proofErr w:type="spellStart"/>
            <w:r w:rsidRPr="002B33F2">
              <w:t>f_NR_DualModeCheck</w:t>
            </w:r>
            <w:proofErr w:type="spellEnd"/>
            <w:r w:rsidRPr="002B33F2">
              <w:t xml:space="preserve">() and (not </w:t>
            </w:r>
            <w:proofErr w:type="spellStart"/>
            <w:r w:rsidRPr="002B33F2">
              <w:t>pc_intraAndInterF_MeasAndReport</w:t>
            </w:r>
            <w:proofErr w:type="spellEnd"/>
            <w:r w:rsidRPr="002B33F2">
              <w:t xml:space="preserve">) and (not </w:t>
            </w:r>
            <w:proofErr w:type="spellStart"/>
            <w:r w:rsidRPr="002B33F2">
              <w:t>pc_eventA_MeasAndReport</w:t>
            </w:r>
            <w:proofErr w:type="spellEnd"/>
            <w:r w:rsidRPr="002B33F2">
              <w:t xml:space="preserve">) and (not </w:t>
            </w:r>
            <w:proofErr w:type="spellStart"/>
            <w:r w:rsidRPr="002B33F2">
              <w:t>pc_handoverInterF</w:t>
            </w:r>
            <w:proofErr w:type="spellEnd"/>
            <w:r w:rsidRPr="002B33F2">
              <w:t>) and (not (</w:t>
            </w:r>
            <w:proofErr w:type="spellStart"/>
            <w:r w:rsidRPr="002B33F2">
              <w:t>pc_SFTD_MeasNR_Neigh_FDD</w:t>
            </w:r>
            <w:proofErr w:type="spellEnd"/>
            <w:r w:rsidRPr="002B33F2">
              <w:t xml:space="preserve"> or </w:t>
            </w:r>
            <w:proofErr w:type="spellStart"/>
            <w:r w:rsidRPr="002B33F2">
              <w:t>pc_SFTD_MeasNR_Neigh_TDD</w:t>
            </w:r>
            <w:proofErr w:type="spellEnd"/>
            <w:r w:rsidRPr="002B33F2">
              <w:t>)))</w:t>
            </w:r>
          </w:p>
          <w:p w14:paraId="406132F4" w14:textId="77777777" w:rsidR="00AC3324" w:rsidRPr="002B33F2" w:rsidRDefault="00AC3324" w:rsidP="00B23267">
            <w:r w:rsidRPr="002B33F2">
              <w:t xml:space="preserve">    {</w:t>
            </w:r>
          </w:p>
          <w:p w14:paraId="6BEC923B" w14:textId="77777777" w:rsidR="00AC3324" w:rsidRPr="002B33F2" w:rsidRDefault="00AC3324" w:rsidP="00B23267">
            <w:r w:rsidRPr="002B33F2">
              <w:t xml:space="preserve">        </w:t>
            </w:r>
            <w:proofErr w:type="spellStart"/>
            <w:r w:rsidRPr="002B33F2">
              <w:t>v_UE_NR_CapabilityAddXDD_Mode</w:t>
            </w:r>
            <w:proofErr w:type="spellEnd"/>
            <w:r w:rsidRPr="002B33F2">
              <w:t xml:space="preserve"> := </w:t>
            </w:r>
            <w:proofErr w:type="spellStart"/>
            <w:r w:rsidRPr="00E4542A">
              <w:rPr>
                <w:highlight w:val="yellow"/>
              </w:rPr>
              <w:t>cr_UE_NR_CapabilityAddXDD_Mode_Support</w:t>
            </w:r>
            <w:proofErr w:type="spellEnd"/>
            <w:r w:rsidRPr="002B33F2">
              <w:t>;</w:t>
            </w:r>
          </w:p>
          <w:p w14:paraId="6DB2C83C" w14:textId="77777777" w:rsidR="00AC3324" w:rsidRPr="002B33F2" w:rsidRDefault="00AC3324" w:rsidP="00B23267">
            <w:r w:rsidRPr="002B33F2">
              <w:t xml:space="preserve">    }</w:t>
            </w:r>
          </w:p>
          <w:p w14:paraId="7EB887BA" w14:textId="77777777" w:rsidR="00AC3324" w:rsidRPr="002B33F2" w:rsidRDefault="00AC3324" w:rsidP="00B23267">
            <w:r w:rsidRPr="002B33F2">
              <w:t xml:space="preserve">    else if ((</w:t>
            </w:r>
            <w:proofErr w:type="spellStart"/>
            <w:r w:rsidRPr="002B33F2">
              <w:t>f_NR_DualModeCheck</w:t>
            </w:r>
            <w:proofErr w:type="spellEnd"/>
            <w:r w:rsidRPr="002B33F2">
              <w:t xml:space="preserve">() and </w:t>
            </w:r>
            <w:proofErr w:type="spellStart"/>
            <w:r w:rsidRPr="002B33F2">
              <w:t>pc_intraAndInterF_MeasAndReport</w:t>
            </w:r>
            <w:proofErr w:type="spellEnd"/>
            <w:r w:rsidRPr="002B33F2">
              <w:t xml:space="preserve"> </w:t>
            </w:r>
            <w:r w:rsidRPr="00E4542A">
              <w:rPr>
                <w:highlight w:val="yellow"/>
              </w:rPr>
              <w:t>and</w:t>
            </w:r>
            <w:r w:rsidRPr="002B33F2">
              <w:t xml:space="preserve"> </w:t>
            </w:r>
            <w:proofErr w:type="spellStart"/>
            <w:r w:rsidRPr="002B33F2">
              <w:t>pc_eventA_MeasAndReport</w:t>
            </w:r>
            <w:proofErr w:type="spellEnd"/>
            <w:r w:rsidRPr="002B33F2">
              <w:t xml:space="preserve"> </w:t>
            </w:r>
            <w:r w:rsidRPr="00E4542A">
              <w:rPr>
                <w:highlight w:val="yellow"/>
              </w:rPr>
              <w:t>and</w:t>
            </w:r>
            <w:r w:rsidRPr="002B33F2">
              <w:t xml:space="preserve"> </w:t>
            </w:r>
            <w:proofErr w:type="spellStart"/>
            <w:r w:rsidRPr="002B33F2">
              <w:t>pc_handoverInterF</w:t>
            </w:r>
            <w:proofErr w:type="spellEnd"/>
            <w:r w:rsidRPr="002B33F2">
              <w:t xml:space="preserve"> </w:t>
            </w:r>
            <w:r w:rsidRPr="00E4542A">
              <w:rPr>
                <w:highlight w:val="yellow"/>
              </w:rPr>
              <w:t>and</w:t>
            </w:r>
            <w:r w:rsidRPr="002B33F2">
              <w:t xml:space="preserve"> (</w:t>
            </w:r>
            <w:proofErr w:type="spellStart"/>
            <w:r w:rsidRPr="002B33F2">
              <w:t>pc_SFTD_MeasNR_Neigh_FDD</w:t>
            </w:r>
            <w:proofErr w:type="spellEnd"/>
            <w:r w:rsidRPr="002B33F2">
              <w:t xml:space="preserve"> or </w:t>
            </w:r>
            <w:proofErr w:type="spellStart"/>
            <w:r w:rsidRPr="002B33F2">
              <w:t>pc_SFTD_MeasNR_Neigh_TDD</w:t>
            </w:r>
            <w:proofErr w:type="spellEnd"/>
            <w:r w:rsidRPr="002B33F2">
              <w:t xml:space="preserve">)) </w:t>
            </w:r>
            <w:r w:rsidRPr="00E4542A">
              <w:rPr>
                <w:highlight w:val="yellow"/>
              </w:rPr>
              <w:t>or (</w:t>
            </w:r>
            <w:proofErr w:type="spellStart"/>
            <w:r w:rsidRPr="00E4542A">
              <w:rPr>
                <w:highlight w:val="yellow"/>
              </w:rPr>
              <w:t>pc_nrFDD</w:t>
            </w:r>
            <w:proofErr w:type="spellEnd"/>
            <w:r w:rsidRPr="00E4542A">
              <w:rPr>
                <w:highlight w:val="yellow"/>
              </w:rPr>
              <w:t xml:space="preserve"> and (not </w:t>
            </w:r>
            <w:proofErr w:type="spellStart"/>
            <w:r w:rsidRPr="00E4542A">
              <w:rPr>
                <w:highlight w:val="yellow"/>
              </w:rPr>
              <w:t>pc_nrTDD</w:t>
            </w:r>
            <w:proofErr w:type="spellEnd"/>
            <w:r w:rsidRPr="00E4542A">
              <w:rPr>
                <w:highlight w:val="yellow"/>
              </w:rPr>
              <w:t xml:space="preserve">)) or ((not </w:t>
            </w:r>
            <w:proofErr w:type="spellStart"/>
            <w:r w:rsidRPr="00E4542A">
              <w:rPr>
                <w:highlight w:val="yellow"/>
              </w:rPr>
              <w:t>pc_nrFDD</w:t>
            </w:r>
            <w:proofErr w:type="spellEnd"/>
            <w:r w:rsidRPr="00E4542A">
              <w:rPr>
                <w:highlight w:val="yellow"/>
              </w:rPr>
              <w:t xml:space="preserve">) and </w:t>
            </w:r>
            <w:proofErr w:type="spellStart"/>
            <w:r w:rsidRPr="00E4542A">
              <w:rPr>
                <w:highlight w:val="yellow"/>
              </w:rPr>
              <w:t>pc_nrTDD</w:t>
            </w:r>
            <w:proofErr w:type="spellEnd"/>
            <w:r w:rsidRPr="00E4542A">
              <w:rPr>
                <w:highlight w:val="yellow"/>
              </w:rPr>
              <w:t>)</w:t>
            </w:r>
            <w:r w:rsidRPr="002B33F2">
              <w:t>)</w:t>
            </w:r>
          </w:p>
          <w:p w14:paraId="083BD400" w14:textId="77777777" w:rsidR="00AC3324" w:rsidRPr="002B33F2" w:rsidRDefault="00AC3324" w:rsidP="00B23267">
            <w:r w:rsidRPr="002B33F2">
              <w:t xml:space="preserve">    {</w:t>
            </w:r>
          </w:p>
          <w:p w14:paraId="7A40A6FD" w14:textId="77777777" w:rsidR="00AC3324" w:rsidRPr="002B33F2" w:rsidRDefault="00AC3324" w:rsidP="00B23267">
            <w:r w:rsidRPr="002B33F2">
              <w:t xml:space="preserve">        </w:t>
            </w:r>
            <w:proofErr w:type="spellStart"/>
            <w:r w:rsidRPr="002B33F2">
              <w:t>v_UE_NR_CapabilityAddXDD_Mode</w:t>
            </w:r>
            <w:proofErr w:type="spellEnd"/>
            <w:r w:rsidRPr="002B33F2">
              <w:t xml:space="preserve"> := </w:t>
            </w:r>
            <w:proofErr w:type="spellStart"/>
            <w:r w:rsidRPr="00E4542A">
              <w:rPr>
                <w:highlight w:val="yellow"/>
              </w:rPr>
              <w:t>cr_UE_NR_CapabilityAddXDD_Mode_Omit</w:t>
            </w:r>
            <w:proofErr w:type="spellEnd"/>
            <w:r w:rsidRPr="002B33F2">
              <w:t>;</w:t>
            </w:r>
          </w:p>
          <w:p w14:paraId="1D533172" w14:textId="77777777" w:rsidR="00AC3324" w:rsidRDefault="00AC3324" w:rsidP="00B23267">
            <w:r w:rsidRPr="002B33F2">
              <w:t xml:space="preserve">    }</w:t>
            </w:r>
          </w:p>
          <w:p w14:paraId="1B9CADDF" w14:textId="77777777" w:rsidR="00AC3324" w:rsidRDefault="00AC3324" w:rsidP="00B23267">
            <w:r>
              <w:t xml:space="preserve">    else</w:t>
            </w:r>
          </w:p>
          <w:p w14:paraId="64C6F41D" w14:textId="77777777" w:rsidR="00AC3324" w:rsidRDefault="00AC3324" w:rsidP="00B23267">
            <w:r>
              <w:t xml:space="preserve">    {</w:t>
            </w:r>
          </w:p>
          <w:p w14:paraId="3F8FEDE7" w14:textId="77777777" w:rsidR="00AC3324" w:rsidRDefault="00AC3324" w:rsidP="00B23267">
            <w:r>
              <w:t xml:space="preserve">        </w:t>
            </w:r>
            <w:proofErr w:type="spellStart"/>
            <w:r>
              <w:t>f_SetVerdict</w:t>
            </w:r>
            <w:proofErr w:type="spellEnd"/>
            <w:r>
              <w:t>(</w:t>
            </w:r>
            <w:proofErr w:type="spellStart"/>
            <w:r>
              <w:t>inconc</w:t>
            </w:r>
            <w:proofErr w:type="spellEnd"/>
            <w:r>
              <w:t>,__FILE__, __LINE__, "PICS do not match condition for UE-NR-</w:t>
            </w:r>
            <w:proofErr w:type="spellStart"/>
            <w:r>
              <w:t>CapabilityAddXDD</w:t>
            </w:r>
            <w:proofErr w:type="spellEnd"/>
            <w:r>
              <w:t>-Mode")</w:t>
            </w:r>
          </w:p>
          <w:p w14:paraId="0FA689F1" w14:textId="77777777" w:rsidR="00AC3324" w:rsidRDefault="00AC3324" w:rsidP="00B23267">
            <w:r>
              <w:t xml:space="preserve">    }</w:t>
            </w:r>
          </w:p>
          <w:p w14:paraId="03069FEC" w14:textId="77777777" w:rsidR="00AC3324" w:rsidRDefault="00AC3324" w:rsidP="00B23267">
            <w:r>
              <w:t xml:space="preserve">    return </w:t>
            </w:r>
            <w:proofErr w:type="spellStart"/>
            <w:r>
              <w:t>v_UE_NR_CapabilityAddXDD_Mode</w:t>
            </w:r>
            <w:proofErr w:type="spellEnd"/>
            <w:r>
              <w:t xml:space="preserve"> </w:t>
            </w:r>
            <w:proofErr w:type="spellStart"/>
            <w:r>
              <w:t>ifpresent</w:t>
            </w:r>
            <w:proofErr w:type="spellEnd"/>
            <w:r>
              <w:t>;</w:t>
            </w:r>
          </w:p>
          <w:p w14:paraId="3031CB25" w14:textId="77777777" w:rsidR="00AC3324" w:rsidRDefault="00AC3324" w:rsidP="00B23267">
            <w:r>
              <w:t xml:space="preserve">  };</w:t>
            </w:r>
          </w:p>
          <w:p w14:paraId="014B1CF2" w14:textId="77777777" w:rsidR="00AC3324" w:rsidRDefault="00AC3324" w:rsidP="00B23267">
            <w:r>
              <w:t xml:space="preserve">  </w:t>
            </w:r>
          </w:p>
        </w:tc>
      </w:tr>
    </w:tbl>
    <w:p w14:paraId="19D3206C" w14:textId="77777777" w:rsidR="00AC3324" w:rsidRDefault="00AC3324" w:rsidP="00AC3324"/>
    <w:p w14:paraId="538F8508" w14:textId="77777777" w:rsidR="00AC3324" w:rsidRDefault="00AC3324" w:rsidP="00AC3324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324" w14:paraId="48DB09AD" w14:textId="77777777" w:rsidTr="00B23267">
        <w:tc>
          <w:tcPr>
            <w:tcW w:w="9855" w:type="dxa"/>
          </w:tcPr>
          <w:p w14:paraId="43EF6DC8" w14:textId="77777777" w:rsidR="00AC3324" w:rsidRDefault="00AC3324" w:rsidP="00B23267">
            <w:r>
              <w:t xml:space="preserve">  function </w:t>
            </w:r>
            <w:proofErr w:type="spellStart"/>
            <w:r>
              <w:t>f_NR_Derive_AddXDD_UE_NR_Capabilities</w:t>
            </w:r>
            <w:proofErr w:type="spellEnd"/>
            <w:r>
              <w:t xml:space="preserve">() return template </w:t>
            </w:r>
            <w:proofErr w:type="spellStart"/>
            <w:r>
              <w:t>UE_NR_CapabilityAddXDD_Mode</w:t>
            </w:r>
            <w:proofErr w:type="spellEnd"/>
          </w:p>
          <w:p w14:paraId="53535E62" w14:textId="77777777" w:rsidR="00AC3324" w:rsidRDefault="00AC3324" w:rsidP="00B23267">
            <w:r>
              <w:t xml:space="preserve">  { // @sic R5s190471 R5s201302 sic@</w:t>
            </w:r>
          </w:p>
          <w:p w14:paraId="4058AF71" w14:textId="77777777" w:rsidR="00AC3324" w:rsidRDefault="00AC3324" w:rsidP="00B23267">
            <w:r>
              <w:t xml:space="preserve">    var template (present) </w:t>
            </w:r>
            <w:proofErr w:type="spellStart"/>
            <w:r>
              <w:t>UE_NR_CapabilityAddXDD_Mode</w:t>
            </w:r>
            <w:proofErr w:type="spellEnd"/>
            <w:r>
              <w:t xml:space="preserve"> </w:t>
            </w:r>
            <w:proofErr w:type="spellStart"/>
            <w:r>
              <w:t>v_UE_NR_CapabilityAddXDD_Mode</w:t>
            </w:r>
            <w:proofErr w:type="spellEnd"/>
            <w:r>
              <w:t xml:space="preserve"> := </w:t>
            </w:r>
            <w:proofErr w:type="spellStart"/>
            <w:r>
              <w:t>cr_UE_NR_CapabilityAddXDD_Mode</w:t>
            </w:r>
            <w:proofErr w:type="spellEnd"/>
            <w:r>
              <w:t>;</w:t>
            </w:r>
          </w:p>
          <w:p w14:paraId="254F53B9" w14:textId="77777777" w:rsidR="00AC3324" w:rsidRDefault="00AC3324" w:rsidP="00B23267"/>
          <w:p w14:paraId="6F4BB998" w14:textId="77777777" w:rsidR="00AC3324" w:rsidRPr="00B1414D" w:rsidRDefault="00AC3324" w:rsidP="00B23267">
            <w:r>
              <w:t xml:space="preserve">    </w:t>
            </w:r>
            <w:r w:rsidRPr="00B1414D">
              <w:t xml:space="preserve">if </w:t>
            </w:r>
            <w:r w:rsidRPr="00B1414D">
              <w:rPr>
                <w:highlight w:val="yellow"/>
              </w:rPr>
              <w:t>(</w:t>
            </w:r>
            <w:r w:rsidRPr="00B1414D">
              <w:t>(</w:t>
            </w:r>
            <w:proofErr w:type="spellStart"/>
            <w:r w:rsidRPr="00B1414D">
              <w:t>f_NR_DualModeCheck</w:t>
            </w:r>
            <w:proofErr w:type="spellEnd"/>
            <w:r w:rsidRPr="00B1414D">
              <w:t xml:space="preserve">() and (not </w:t>
            </w:r>
            <w:bookmarkStart w:id="15" w:name="OLE_LINK6"/>
            <w:proofErr w:type="spellStart"/>
            <w:r w:rsidRPr="00B1414D">
              <w:t>pc_intraAndInterF_MeasAndReport</w:t>
            </w:r>
            <w:bookmarkEnd w:id="15"/>
            <w:proofErr w:type="spellEnd"/>
            <w:r w:rsidRPr="00B1414D">
              <w:t xml:space="preserve">) and (not </w:t>
            </w:r>
            <w:proofErr w:type="spellStart"/>
            <w:r w:rsidRPr="00B1414D">
              <w:t>pc_eventA_MeasAndReport</w:t>
            </w:r>
            <w:proofErr w:type="spellEnd"/>
            <w:r w:rsidRPr="00B1414D">
              <w:t xml:space="preserve">) and (not </w:t>
            </w:r>
            <w:proofErr w:type="spellStart"/>
            <w:r w:rsidRPr="00B1414D">
              <w:t>pc_handoverInterF</w:t>
            </w:r>
            <w:proofErr w:type="spellEnd"/>
            <w:r w:rsidRPr="00B1414D">
              <w:t>) and (not (</w:t>
            </w:r>
            <w:proofErr w:type="spellStart"/>
            <w:r w:rsidRPr="00B1414D">
              <w:t>pc_SFTD_MeasNR_Neigh_FDD</w:t>
            </w:r>
            <w:proofErr w:type="spellEnd"/>
            <w:r w:rsidRPr="00B1414D">
              <w:t xml:space="preserve"> or </w:t>
            </w:r>
            <w:proofErr w:type="spellStart"/>
            <w:r w:rsidRPr="00B1414D">
              <w:t>pc_SFTD_MeasNR_Neigh_TDD</w:t>
            </w:r>
            <w:proofErr w:type="spellEnd"/>
            <w:r w:rsidRPr="00B1414D">
              <w:t xml:space="preserve">))) </w:t>
            </w:r>
          </w:p>
          <w:p w14:paraId="471BF0CF" w14:textId="77777777" w:rsidR="00AC3324" w:rsidRPr="00B1414D" w:rsidRDefault="00AC3324" w:rsidP="00B23267">
            <w:r w:rsidRPr="00B1414D">
              <w:t xml:space="preserve">        </w:t>
            </w:r>
            <w:r w:rsidRPr="002B33F2">
              <w:rPr>
                <w:highlight w:val="yellow"/>
              </w:rPr>
              <w:t xml:space="preserve">or (not </w:t>
            </w:r>
            <w:proofErr w:type="spellStart"/>
            <w:r w:rsidRPr="002B33F2">
              <w:rPr>
                <w:highlight w:val="yellow"/>
              </w:rPr>
              <w:t>f_NR_DualModeCheck</w:t>
            </w:r>
            <w:proofErr w:type="spellEnd"/>
            <w:r w:rsidRPr="002B33F2">
              <w:rPr>
                <w:highlight w:val="yellow"/>
              </w:rPr>
              <w:t>()))</w:t>
            </w:r>
          </w:p>
          <w:p w14:paraId="15F200F4" w14:textId="77777777" w:rsidR="00AC3324" w:rsidRPr="00B1414D" w:rsidRDefault="00AC3324" w:rsidP="00B23267">
            <w:r w:rsidRPr="00B1414D">
              <w:t xml:space="preserve">    {</w:t>
            </w:r>
          </w:p>
          <w:p w14:paraId="001B5C9F" w14:textId="77777777" w:rsidR="00AC3324" w:rsidRPr="00B1414D" w:rsidRDefault="00AC3324" w:rsidP="00B23267">
            <w:r w:rsidRPr="00B1414D">
              <w:t xml:space="preserve">        </w:t>
            </w:r>
            <w:proofErr w:type="spellStart"/>
            <w:r w:rsidRPr="00B1414D">
              <w:t>v_UE_NR_CapabilityAddXDD_Mode</w:t>
            </w:r>
            <w:proofErr w:type="spellEnd"/>
            <w:r w:rsidRPr="00B1414D">
              <w:t xml:space="preserve"> := </w:t>
            </w:r>
            <w:proofErr w:type="spellStart"/>
            <w:r w:rsidRPr="002B33F2">
              <w:rPr>
                <w:highlight w:val="yellow"/>
              </w:rPr>
              <w:t>cr_UE_NR_CapabilityAddXDD_Mode_Omit</w:t>
            </w:r>
            <w:proofErr w:type="spellEnd"/>
            <w:r w:rsidRPr="00B1414D">
              <w:t>;</w:t>
            </w:r>
          </w:p>
          <w:p w14:paraId="34BCFA48" w14:textId="77777777" w:rsidR="00AC3324" w:rsidRPr="00B1414D" w:rsidRDefault="00AC3324" w:rsidP="00B23267">
            <w:r w:rsidRPr="00B1414D">
              <w:t xml:space="preserve">    }</w:t>
            </w:r>
          </w:p>
          <w:p w14:paraId="50DA70AD" w14:textId="77777777" w:rsidR="00AC3324" w:rsidRPr="00B1414D" w:rsidRDefault="00AC3324" w:rsidP="00B23267">
            <w:r w:rsidRPr="00B1414D">
              <w:t xml:space="preserve">    else if (</w:t>
            </w:r>
            <w:proofErr w:type="spellStart"/>
            <w:r w:rsidRPr="00B1414D">
              <w:t>f_NR_DualModeCheck</w:t>
            </w:r>
            <w:proofErr w:type="spellEnd"/>
            <w:r w:rsidRPr="00B1414D">
              <w:t xml:space="preserve">() and </w:t>
            </w:r>
            <w:r w:rsidRPr="002B33F2">
              <w:rPr>
                <w:highlight w:val="yellow"/>
              </w:rPr>
              <w:t>(</w:t>
            </w:r>
            <w:proofErr w:type="spellStart"/>
            <w:r w:rsidRPr="00B1414D">
              <w:t>pc_intraAndInterF_MeasAndReport</w:t>
            </w:r>
            <w:proofErr w:type="spellEnd"/>
            <w:r w:rsidRPr="00B1414D">
              <w:t xml:space="preserve"> </w:t>
            </w:r>
            <w:r w:rsidRPr="002B33F2">
              <w:rPr>
                <w:highlight w:val="yellow"/>
              </w:rPr>
              <w:t>or</w:t>
            </w:r>
            <w:r w:rsidRPr="00B1414D">
              <w:t xml:space="preserve"> </w:t>
            </w:r>
            <w:bookmarkStart w:id="16" w:name="OLE_LINK7"/>
            <w:proofErr w:type="spellStart"/>
            <w:r w:rsidRPr="00B1414D">
              <w:t>pc_eventA_MeasAndReport</w:t>
            </w:r>
            <w:proofErr w:type="spellEnd"/>
            <w:r w:rsidRPr="00B1414D">
              <w:t xml:space="preserve"> </w:t>
            </w:r>
            <w:bookmarkEnd w:id="16"/>
            <w:r w:rsidRPr="002B33F2">
              <w:rPr>
                <w:highlight w:val="yellow"/>
              </w:rPr>
              <w:t>or</w:t>
            </w:r>
            <w:r w:rsidRPr="00B1414D">
              <w:t xml:space="preserve"> </w:t>
            </w:r>
            <w:proofErr w:type="spellStart"/>
            <w:r w:rsidRPr="00B1414D">
              <w:t>pc_handoverInterF</w:t>
            </w:r>
            <w:proofErr w:type="spellEnd"/>
            <w:r w:rsidRPr="00B1414D">
              <w:t xml:space="preserve"> </w:t>
            </w:r>
            <w:r w:rsidRPr="002B33F2">
              <w:rPr>
                <w:highlight w:val="yellow"/>
              </w:rPr>
              <w:t>or</w:t>
            </w:r>
            <w:r w:rsidRPr="00B1414D">
              <w:t xml:space="preserve"> (</w:t>
            </w:r>
            <w:proofErr w:type="spellStart"/>
            <w:r w:rsidRPr="00B1414D">
              <w:t>pc_SFTD_MeasNR_Neigh_FDD</w:t>
            </w:r>
            <w:proofErr w:type="spellEnd"/>
            <w:r w:rsidRPr="00B1414D">
              <w:t xml:space="preserve"> </w:t>
            </w:r>
            <w:r w:rsidRPr="00E4542A">
              <w:t>or</w:t>
            </w:r>
            <w:r w:rsidRPr="00B1414D">
              <w:t xml:space="preserve"> </w:t>
            </w:r>
            <w:proofErr w:type="spellStart"/>
            <w:r w:rsidRPr="00B1414D">
              <w:t>pc_SFTD_MeasNR_Neigh_TDD</w:t>
            </w:r>
            <w:proofErr w:type="spellEnd"/>
            <w:r w:rsidRPr="00B1414D">
              <w:t>)))</w:t>
            </w:r>
          </w:p>
          <w:p w14:paraId="672180E0" w14:textId="77777777" w:rsidR="00AC3324" w:rsidRPr="00B1414D" w:rsidRDefault="00AC3324" w:rsidP="00B23267">
            <w:r w:rsidRPr="00B1414D">
              <w:t xml:space="preserve">    {</w:t>
            </w:r>
          </w:p>
          <w:p w14:paraId="0B59FE06" w14:textId="77777777" w:rsidR="00AC3324" w:rsidRPr="00B1414D" w:rsidRDefault="00AC3324" w:rsidP="00B23267">
            <w:r w:rsidRPr="00B1414D">
              <w:t xml:space="preserve">        </w:t>
            </w:r>
            <w:proofErr w:type="spellStart"/>
            <w:r w:rsidRPr="00B1414D">
              <w:t>v_UE_NR_CapabilityAddXDD_Mode</w:t>
            </w:r>
            <w:proofErr w:type="spellEnd"/>
            <w:r w:rsidRPr="00B1414D">
              <w:t xml:space="preserve"> := </w:t>
            </w:r>
            <w:proofErr w:type="spellStart"/>
            <w:r w:rsidRPr="002B33F2">
              <w:rPr>
                <w:highlight w:val="yellow"/>
              </w:rPr>
              <w:t>cr_UE_NR_CapabilityAddXDD_Mode</w:t>
            </w:r>
            <w:proofErr w:type="spellEnd"/>
            <w:r w:rsidRPr="00B1414D">
              <w:t>;</w:t>
            </w:r>
          </w:p>
          <w:p w14:paraId="1672EE32" w14:textId="77777777" w:rsidR="00AC3324" w:rsidRDefault="00AC3324" w:rsidP="00B23267">
            <w:r w:rsidRPr="00B1414D">
              <w:t xml:space="preserve">    }</w:t>
            </w:r>
          </w:p>
          <w:p w14:paraId="5228A89D" w14:textId="77777777" w:rsidR="00AC3324" w:rsidRDefault="00AC3324" w:rsidP="00B23267">
            <w:r>
              <w:lastRenderedPageBreak/>
              <w:t xml:space="preserve">    else</w:t>
            </w:r>
          </w:p>
          <w:p w14:paraId="7CD96E91" w14:textId="77777777" w:rsidR="00AC3324" w:rsidRDefault="00AC3324" w:rsidP="00B23267">
            <w:r>
              <w:t xml:space="preserve">    {</w:t>
            </w:r>
          </w:p>
          <w:p w14:paraId="3C73A138" w14:textId="77777777" w:rsidR="00AC3324" w:rsidRDefault="00AC3324" w:rsidP="00B23267">
            <w:r>
              <w:t xml:space="preserve">        </w:t>
            </w:r>
            <w:proofErr w:type="spellStart"/>
            <w:r>
              <w:t>f_SetVerdict</w:t>
            </w:r>
            <w:proofErr w:type="spellEnd"/>
            <w:r>
              <w:t>(</w:t>
            </w:r>
            <w:proofErr w:type="spellStart"/>
            <w:r>
              <w:t>inconc</w:t>
            </w:r>
            <w:proofErr w:type="spellEnd"/>
            <w:r>
              <w:t>,__FILE__, __LINE__, "PICS do not match condition for UE-NR-</w:t>
            </w:r>
            <w:proofErr w:type="spellStart"/>
            <w:r>
              <w:t>CapabilityAddXDD</w:t>
            </w:r>
            <w:proofErr w:type="spellEnd"/>
            <w:r>
              <w:t>-Mode")</w:t>
            </w:r>
          </w:p>
          <w:p w14:paraId="3AFCB497" w14:textId="77777777" w:rsidR="00AC3324" w:rsidRDefault="00AC3324" w:rsidP="00B23267">
            <w:r>
              <w:t xml:space="preserve">    }</w:t>
            </w:r>
          </w:p>
          <w:p w14:paraId="0BA8D721" w14:textId="77777777" w:rsidR="00AC3324" w:rsidRDefault="00AC3324" w:rsidP="00B23267">
            <w:r>
              <w:t xml:space="preserve">    return </w:t>
            </w:r>
            <w:proofErr w:type="spellStart"/>
            <w:r>
              <w:t>v_UE_NR_CapabilityAddXDD_Mode</w:t>
            </w:r>
            <w:proofErr w:type="spellEnd"/>
            <w:r>
              <w:t xml:space="preserve"> </w:t>
            </w:r>
            <w:proofErr w:type="spellStart"/>
            <w:r>
              <w:t>ifpresent</w:t>
            </w:r>
            <w:proofErr w:type="spellEnd"/>
            <w:r>
              <w:t>;</w:t>
            </w:r>
          </w:p>
          <w:p w14:paraId="6751D165" w14:textId="77777777" w:rsidR="00AC3324" w:rsidRDefault="00AC3324" w:rsidP="00B23267">
            <w:r>
              <w:t xml:space="preserve">  };</w:t>
            </w:r>
          </w:p>
        </w:tc>
      </w:tr>
      <w:bookmarkEnd w:id="14"/>
    </w:tbl>
    <w:p w14:paraId="160F009A" w14:textId="77777777" w:rsidR="00AC3324" w:rsidRDefault="00AC3324" w:rsidP="00AC3324">
      <w:pPr>
        <w:rPr>
          <w:lang w:val="en-US"/>
        </w:rPr>
      </w:pPr>
    </w:p>
    <w:p w14:paraId="26810A11" w14:textId="77777777" w:rsidR="00E80017" w:rsidRPr="00E80017" w:rsidRDefault="00E80017" w:rsidP="00E80017"/>
    <w:sectPr w:rsidR="00E80017" w:rsidRPr="00E800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A4BF8" w14:textId="77777777" w:rsidR="00BD7DC8" w:rsidRDefault="00BD7DC8">
      <w:r>
        <w:separator/>
      </w:r>
    </w:p>
  </w:endnote>
  <w:endnote w:type="continuationSeparator" w:id="0">
    <w:p w14:paraId="74DF89DF" w14:textId="77777777" w:rsidR="00BD7DC8" w:rsidRDefault="00BD7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F0E1" w14:textId="77777777" w:rsidR="00BD7DC8" w:rsidRDefault="00BD7DC8">
      <w:r>
        <w:separator/>
      </w:r>
    </w:p>
  </w:footnote>
  <w:footnote w:type="continuationSeparator" w:id="0">
    <w:p w14:paraId="4047AB71" w14:textId="77777777" w:rsidR="00BD7DC8" w:rsidRDefault="00BD7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D49DC"/>
    <w:multiLevelType w:val="hybridMultilevel"/>
    <w:tmpl w:val="67BCF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D7F61"/>
    <w:multiLevelType w:val="hybridMultilevel"/>
    <w:tmpl w:val="2D16F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672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4636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7572914">
    <w:abstractNumId w:val="7"/>
  </w:num>
  <w:num w:numId="4" w16cid:durableId="2038656951">
    <w:abstractNumId w:val="13"/>
  </w:num>
  <w:num w:numId="5" w16cid:durableId="123085404">
    <w:abstractNumId w:val="1"/>
  </w:num>
  <w:num w:numId="6" w16cid:durableId="544951007">
    <w:abstractNumId w:val="29"/>
  </w:num>
  <w:num w:numId="7" w16cid:durableId="1251042850">
    <w:abstractNumId w:val="23"/>
  </w:num>
  <w:num w:numId="8" w16cid:durableId="2120178051">
    <w:abstractNumId w:val="19"/>
  </w:num>
  <w:num w:numId="9" w16cid:durableId="1838108517">
    <w:abstractNumId w:val="31"/>
  </w:num>
  <w:num w:numId="10" w16cid:durableId="387456793">
    <w:abstractNumId w:val="4"/>
  </w:num>
  <w:num w:numId="11" w16cid:durableId="2109963346">
    <w:abstractNumId w:val="6"/>
  </w:num>
  <w:num w:numId="12" w16cid:durableId="617177548">
    <w:abstractNumId w:val="11"/>
  </w:num>
  <w:num w:numId="13" w16cid:durableId="950286988">
    <w:abstractNumId w:val="2"/>
  </w:num>
  <w:num w:numId="14" w16cid:durableId="198930507">
    <w:abstractNumId w:val="25"/>
  </w:num>
  <w:num w:numId="15" w16cid:durableId="962883130">
    <w:abstractNumId w:val="5"/>
  </w:num>
  <w:num w:numId="16" w16cid:durableId="1828669770">
    <w:abstractNumId w:val="9"/>
  </w:num>
  <w:num w:numId="17" w16cid:durableId="1994139324">
    <w:abstractNumId w:val="24"/>
  </w:num>
  <w:num w:numId="18" w16cid:durableId="806775754">
    <w:abstractNumId w:val="8"/>
  </w:num>
  <w:num w:numId="19" w16cid:durableId="1541894830">
    <w:abstractNumId w:val="12"/>
  </w:num>
  <w:num w:numId="20" w16cid:durableId="1936353806">
    <w:abstractNumId w:val="27"/>
  </w:num>
  <w:num w:numId="21" w16cid:durableId="720832183">
    <w:abstractNumId w:val="20"/>
  </w:num>
  <w:num w:numId="22" w16cid:durableId="1834878549">
    <w:abstractNumId w:val="10"/>
  </w:num>
  <w:num w:numId="23" w16cid:durableId="2112239387">
    <w:abstractNumId w:val="28"/>
  </w:num>
  <w:num w:numId="24" w16cid:durableId="686441037">
    <w:abstractNumId w:val="16"/>
  </w:num>
  <w:num w:numId="25" w16cid:durableId="922421130">
    <w:abstractNumId w:val="15"/>
  </w:num>
  <w:num w:numId="26" w16cid:durableId="332955329">
    <w:abstractNumId w:val="14"/>
  </w:num>
  <w:num w:numId="27" w16cid:durableId="1541281317">
    <w:abstractNumId w:val="17"/>
  </w:num>
  <w:num w:numId="28" w16cid:durableId="1260915888">
    <w:abstractNumId w:val="0"/>
  </w:num>
  <w:num w:numId="29" w16cid:durableId="2003119365">
    <w:abstractNumId w:val="22"/>
  </w:num>
  <w:num w:numId="30" w16cid:durableId="620306">
    <w:abstractNumId w:val="21"/>
  </w:num>
  <w:num w:numId="31" w16cid:durableId="1333727164">
    <w:abstractNumId w:val="18"/>
  </w:num>
  <w:num w:numId="32" w16cid:durableId="765351071">
    <w:abstractNumId w:val="30"/>
  </w:num>
  <w:num w:numId="33" w16cid:durableId="128324287">
    <w:abstractNumId w:val="26"/>
  </w:num>
  <w:num w:numId="34" w16cid:durableId="14400244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0C9"/>
    <w:rsid w:val="000E2318"/>
    <w:rsid w:val="000E4C8D"/>
    <w:rsid w:val="000E5B4E"/>
    <w:rsid w:val="000F0111"/>
    <w:rsid w:val="000F16FA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A08B3"/>
    <w:rsid w:val="001A438C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350A6"/>
    <w:rsid w:val="0024167A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94A78"/>
    <w:rsid w:val="002A0753"/>
    <w:rsid w:val="002A58AB"/>
    <w:rsid w:val="002B33F2"/>
    <w:rsid w:val="002B48E4"/>
    <w:rsid w:val="002B5741"/>
    <w:rsid w:val="002D0CA1"/>
    <w:rsid w:val="002D6D37"/>
    <w:rsid w:val="002E0E19"/>
    <w:rsid w:val="002E472E"/>
    <w:rsid w:val="00303144"/>
    <w:rsid w:val="00305409"/>
    <w:rsid w:val="003103B5"/>
    <w:rsid w:val="003156FB"/>
    <w:rsid w:val="0032322D"/>
    <w:rsid w:val="00326E89"/>
    <w:rsid w:val="0034066C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0B69"/>
    <w:rsid w:val="003A265E"/>
    <w:rsid w:val="003A572C"/>
    <w:rsid w:val="003C15E3"/>
    <w:rsid w:val="003C1984"/>
    <w:rsid w:val="003C70D3"/>
    <w:rsid w:val="003C7EE9"/>
    <w:rsid w:val="003D161B"/>
    <w:rsid w:val="003D1F8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268D0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11669"/>
    <w:rsid w:val="00714985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0123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733F1"/>
    <w:rsid w:val="009770AA"/>
    <w:rsid w:val="009775F6"/>
    <w:rsid w:val="009777D9"/>
    <w:rsid w:val="0098147C"/>
    <w:rsid w:val="009912E7"/>
    <w:rsid w:val="00991B88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08CD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332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1414D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37DC"/>
    <w:rsid w:val="00BD12E5"/>
    <w:rsid w:val="00BD279D"/>
    <w:rsid w:val="00BD4675"/>
    <w:rsid w:val="00BD6BB8"/>
    <w:rsid w:val="00BD7DC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1FF5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42A"/>
    <w:rsid w:val="00E456E1"/>
    <w:rsid w:val="00E45779"/>
    <w:rsid w:val="00E57EAB"/>
    <w:rsid w:val="00E74F48"/>
    <w:rsid w:val="00E75843"/>
    <w:rsid w:val="00E77AF8"/>
    <w:rsid w:val="00E80017"/>
    <w:rsid w:val="00E9331E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8</Pages>
  <Words>1748</Words>
  <Characters>9615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3</cp:revision>
  <cp:lastPrinted>1900-01-01T08:00:00Z</cp:lastPrinted>
  <dcterms:created xsi:type="dcterms:W3CDTF">2022-11-02T14:43:00Z</dcterms:created>
  <dcterms:modified xsi:type="dcterms:W3CDTF">2022-11-02T14:54:00Z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