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835B9" w14:textId="77777777" w:rsidR="00005CEF" w:rsidRDefault="00005CEF" w:rsidP="00005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R5s221170</w:t>
        </w:r>
      </w:fldSimple>
    </w:p>
    <w:p w14:paraId="5CF1E474" w14:textId="77777777" w:rsidR="00005CEF" w:rsidRDefault="00005CEF" w:rsidP="00005C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CEF" w14:paraId="20717C5A" w14:textId="77777777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625B5" w14:textId="77777777" w:rsidR="00005CEF" w:rsidRDefault="00005CEF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5CEF" w14:paraId="212B7E4F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C5C3E" w14:textId="77777777" w:rsidR="00005CEF" w:rsidRDefault="00005CEF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5CEF" w14:paraId="40B6DF3E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950A1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34B6D302" w14:textId="77777777" w:rsidTr="002C33D8">
        <w:tc>
          <w:tcPr>
            <w:tcW w:w="142" w:type="dxa"/>
            <w:tcBorders>
              <w:left w:val="single" w:sz="4" w:space="0" w:color="auto"/>
            </w:tcBorders>
          </w:tcPr>
          <w:p w14:paraId="429F348D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AFD5B1" w14:textId="77777777" w:rsidR="00005CEF" w:rsidRPr="00410371" w:rsidRDefault="00005CEF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4A5EAA7" w14:textId="77777777" w:rsidR="00005CEF" w:rsidRDefault="00005CEF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7CC2F" w14:textId="77777777" w:rsidR="00005CEF" w:rsidRPr="00410371" w:rsidRDefault="00005CEF" w:rsidP="002C3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6DD0CD6F" w14:textId="77777777" w:rsidR="00005CEF" w:rsidRDefault="00005CEF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61B86" w14:textId="77777777" w:rsidR="00005CEF" w:rsidRPr="00410371" w:rsidRDefault="00005CEF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3ADBCB" w14:textId="77777777" w:rsidR="00005CEF" w:rsidRDefault="00005CEF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EB4D1" w14:textId="77777777" w:rsidR="00005CEF" w:rsidRPr="00410371" w:rsidRDefault="00005CEF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B8701" w14:textId="77777777"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14:paraId="2A5382B5" w14:textId="77777777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BC8E" w14:textId="77777777"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14:paraId="448F6967" w14:textId="77777777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A1B8A" w14:textId="77777777" w:rsidR="00005CEF" w:rsidRPr="00F25D98" w:rsidRDefault="00005CEF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5CEF" w14:paraId="36066C7B" w14:textId="77777777" w:rsidTr="002C33D8">
        <w:tc>
          <w:tcPr>
            <w:tcW w:w="9641" w:type="dxa"/>
            <w:gridSpan w:val="9"/>
          </w:tcPr>
          <w:p w14:paraId="4CCB8050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C8858" w14:textId="77777777" w:rsidR="00005CEF" w:rsidRDefault="00005CEF" w:rsidP="00005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CEF" w14:paraId="23EDCF64" w14:textId="77777777" w:rsidTr="002C33D8">
        <w:tc>
          <w:tcPr>
            <w:tcW w:w="2835" w:type="dxa"/>
          </w:tcPr>
          <w:p w14:paraId="578773C1" w14:textId="77777777" w:rsidR="00005CEF" w:rsidRDefault="00005CEF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70A083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CA7C8F" w14:textId="77777777"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951EB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8784A" w14:textId="77777777"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B9982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CD5EA" w14:textId="77777777" w:rsidR="00005CEF" w:rsidRDefault="00005CEF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C722A2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89CA2" w14:textId="77777777" w:rsidR="00005CEF" w:rsidRDefault="00005CEF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9EF50" w14:textId="77777777" w:rsidR="00005CEF" w:rsidRDefault="00005CEF" w:rsidP="00005CE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CEF" w14:paraId="4A5ACA6E" w14:textId="77777777" w:rsidTr="00005CEF">
        <w:tc>
          <w:tcPr>
            <w:tcW w:w="9640" w:type="dxa"/>
            <w:gridSpan w:val="11"/>
          </w:tcPr>
          <w:p w14:paraId="4A9ED4E9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1A882B4C" w14:textId="77777777" w:rsidTr="00005C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14CB5C" w14:textId="77777777"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A4363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f_MTC_IMS_CreateMapAndConnectPTCs_WLAN</w:t>
            </w:r>
            <w:proofErr w:type="spellEnd"/>
            <w:r>
              <w:fldChar w:fldCharType="end"/>
            </w:r>
          </w:p>
        </w:tc>
      </w:tr>
      <w:tr w:rsidR="00005CEF" w14:paraId="06A9B44E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74F1BFAC" w14:textId="77777777"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32B1B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23CE2DB2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3776D3CD" w14:textId="77777777"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8338A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05CEF" w14:paraId="50598199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37BBC31B" w14:textId="77777777"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8BA8D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5CEF" w14:paraId="69B58DE3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14CDA446" w14:textId="77777777"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3D52B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1638D0F5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7511314D" w14:textId="77777777"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D5022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TEI11_Test, MTSI_WLAN-UEConTest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17F740" w14:textId="77777777" w:rsidR="00005CEF" w:rsidRDefault="00005CEF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5365B" w14:textId="77777777" w:rsidR="00005CEF" w:rsidRDefault="00005CEF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30E4F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2022-09-29</w:t>
              </w:r>
            </w:fldSimple>
          </w:p>
        </w:tc>
      </w:tr>
      <w:tr w:rsidR="00005CEF" w14:paraId="6AA4E130" w14:textId="77777777" w:rsidTr="00005CEF">
        <w:tc>
          <w:tcPr>
            <w:tcW w:w="1843" w:type="dxa"/>
            <w:tcBorders>
              <w:left w:val="single" w:sz="4" w:space="0" w:color="auto"/>
            </w:tcBorders>
          </w:tcPr>
          <w:p w14:paraId="1CB4FBD5" w14:textId="77777777"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DD007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2787C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DBA7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0B6EC1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77ACAFD6" w14:textId="77777777" w:rsidTr="00005C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FF109" w14:textId="77777777" w:rsidR="00005CEF" w:rsidRDefault="00005CEF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ED71D" w14:textId="77777777" w:rsidR="00005CEF" w:rsidRDefault="00005CEF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F3C24" w14:textId="77777777" w:rsidR="00005CEF" w:rsidRDefault="00005CEF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30B4B" w14:textId="77777777" w:rsidR="00005CEF" w:rsidRDefault="00005CEF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0A65" w14:textId="77777777" w:rsidR="00005CEF" w:rsidRDefault="00005CEF" w:rsidP="002C3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05CEF" w14:paraId="0C994881" w14:textId="77777777" w:rsidTr="00005C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29B34" w14:textId="77777777"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8FA79" w14:textId="77777777" w:rsidR="00005CEF" w:rsidRDefault="00005CEF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DD2F8" w14:textId="77777777" w:rsidR="00005CEF" w:rsidRDefault="00005CEF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333DD" w14:textId="77777777" w:rsidR="00005CEF" w:rsidRPr="007C2097" w:rsidRDefault="00005CEF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5CEF" w14:paraId="638D5368" w14:textId="77777777" w:rsidTr="00005CEF">
        <w:tc>
          <w:tcPr>
            <w:tcW w:w="1843" w:type="dxa"/>
          </w:tcPr>
          <w:p w14:paraId="6F7F3E93" w14:textId="77777777" w:rsidR="00005CEF" w:rsidRDefault="00005CEF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072B4" w14:textId="77777777" w:rsidR="00005CEF" w:rsidRDefault="00005CEF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19E9ABAA" w14:textId="77777777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5ABE6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07EB5" w14:textId="77777777" w:rsidR="00005CEF" w:rsidRPr="00B76627" w:rsidRDefault="00005CEF" w:rsidP="00005CEF">
            <w:pPr>
              <w:pStyle w:val="CRCoverPage"/>
              <w:spacing w:after="0"/>
            </w:pPr>
            <w:r w:rsidRPr="00DE7984">
              <w:rPr>
                <w:noProof/>
              </w:rPr>
              <w:t>T</w:t>
            </w:r>
            <w:r w:rsidRPr="00001A92">
              <w:rPr>
                <w:noProof/>
              </w:rPr>
              <w:t xml:space="preserve">his </w:t>
            </w:r>
            <w:r>
              <w:rPr>
                <w:noProof/>
              </w:rPr>
              <w:t xml:space="preserve">issue </w:t>
            </w:r>
            <w:r w:rsidRPr="00001A92">
              <w:rPr>
                <w:noProof/>
              </w:rPr>
              <w:t>was supposed to be fixed with CR R5s201263 but solution proposed for WLAN was not finally included</w:t>
            </w:r>
          </w:p>
        </w:tc>
      </w:tr>
      <w:tr w:rsidR="00005CEF" w14:paraId="126963A3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B5E4B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D2C4E" w14:textId="77777777"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65BA9500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019A3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46F9D" w14:textId="77777777" w:rsidR="00005CEF" w:rsidRPr="00B76627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 WLAN PTC instance as “alive” </w:t>
            </w:r>
          </w:p>
        </w:tc>
      </w:tr>
      <w:tr w:rsidR="00005CEF" w14:paraId="2228AB70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31F54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5BCCC" w14:textId="77777777"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2B2F597C" w14:textId="77777777" w:rsidTr="00005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5AC8D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94DED" w14:textId="77777777" w:rsidR="00005CEF" w:rsidRPr="00B76627" w:rsidRDefault="00005CEF" w:rsidP="00005CEF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005CEF" w14:paraId="01F81530" w14:textId="77777777" w:rsidTr="00005CEF">
        <w:tc>
          <w:tcPr>
            <w:tcW w:w="2694" w:type="dxa"/>
            <w:gridSpan w:val="2"/>
          </w:tcPr>
          <w:p w14:paraId="5288C276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90F98" w14:textId="77777777" w:rsidR="00005CEF" w:rsidRPr="00B76627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1D8721F1" w14:textId="77777777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1732F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C9404" w14:textId="77777777" w:rsidR="00005CEF" w:rsidRPr="00B76627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noProof/>
              </w:rPr>
              <w:t>ll WLAN cases</w:t>
            </w:r>
          </w:p>
        </w:tc>
      </w:tr>
      <w:tr w:rsidR="00005CEF" w14:paraId="77DF9E46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DCEC6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272EC" w14:textId="77777777" w:rsidR="00005CEF" w:rsidRDefault="00005CEF" w:rsidP="00005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CEF" w14:paraId="0F00E78C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DBC3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6BD42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D7324A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B12C41" w14:textId="77777777" w:rsidR="00005CEF" w:rsidRDefault="00005CEF" w:rsidP="00005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B9E9E" w14:textId="77777777"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14:paraId="3633B777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F98A9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06B14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8B662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9874" w14:textId="77777777" w:rsidR="00005CEF" w:rsidRDefault="00005CEF" w:rsidP="00005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A8597" w14:textId="77777777"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14:paraId="6B463320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22040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C3727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AF68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1F343" w14:textId="77777777" w:rsidR="00005CEF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E19F2" w14:textId="77777777"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14:paraId="4A84B570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44723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9F4F0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7254" w14:textId="77777777" w:rsidR="00005CEF" w:rsidRDefault="00005CEF" w:rsidP="0000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CE3DF" w14:textId="77777777" w:rsidR="00005CEF" w:rsidRDefault="00005CEF" w:rsidP="00005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EB64F" w14:textId="77777777" w:rsidR="00005CEF" w:rsidRDefault="00005CEF" w:rsidP="00005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CEF" w14:paraId="6F02205E" w14:textId="77777777" w:rsidTr="00005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16121" w14:textId="77777777" w:rsidR="00005CEF" w:rsidRDefault="00005CEF" w:rsidP="00005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807DA" w14:textId="77777777" w:rsidR="00005CEF" w:rsidRDefault="00005CEF" w:rsidP="00005CEF">
            <w:pPr>
              <w:pStyle w:val="CRCoverPage"/>
              <w:spacing w:after="0"/>
              <w:rPr>
                <w:noProof/>
              </w:rPr>
            </w:pPr>
          </w:p>
        </w:tc>
      </w:tr>
      <w:tr w:rsidR="00005CEF" w14:paraId="1025DFFB" w14:textId="77777777" w:rsidTr="00005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09EC0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6F51C" w14:textId="77777777" w:rsidR="00005CEF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CEF" w:rsidRPr="008863B9" w14:paraId="00668ACD" w14:textId="77777777" w:rsidTr="00005C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E6B7D" w14:textId="77777777" w:rsidR="00005CEF" w:rsidRPr="008863B9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3E62F0" w14:textId="77777777" w:rsidR="00005CEF" w:rsidRPr="008863B9" w:rsidRDefault="00005CEF" w:rsidP="00005C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CEF" w14:paraId="4B3B18FD" w14:textId="77777777" w:rsidTr="00005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78674" w14:textId="77777777" w:rsidR="00005CEF" w:rsidRDefault="00005CEF" w:rsidP="00005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01E2" w14:textId="77777777" w:rsidR="00005CEF" w:rsidRDefault="00005CEF" w:rsidP="00005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3A6C3D" w14:textId="77777777" w:rsidR="003854BF" w:rsidRDefault="003854BF" w:rsidP="003854BF">
      <w:pPr>
        <w:rPr>
          <w:noProof/>
        </w:rPr>
      </w:pPr>
    </w:p>
    <w:p w14:paraId="1D574132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CD742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5325722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58ACC60" w14:textId="77777777" w:rsidR="00005CEF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5CEF" w:rsidRPr="00EE56D3">
        <w:rPr>
          <w:rFonts w:ascii="Arial" w:hAnsi="Arial" w:cs="Arial"/>
          <w:iCs/>
        </w:rPr>
        <w:t>Table of Contents</w:t>
      </w:r>
      <w:r w:rsidR="00005CEF">
        <w:tab/>
      </w:r>
      <w:r w:rsidR="00005CEF">
        <w:fldChar w:fldCharType="begin"/>
      </w:r>
      <w:r w:rsidR="00005CEF">
        <w:instrText xml:space="preserve"> PAGEREF _Toc115325722 \h </w:instrText>
      </w:r>
      <w:r w:rsidR="00005CEF">
        <w:fldChar w:fldCharType="separate"/>
      </w:r>
      <w:r w:rsidR="00005CEF">
        <w:t>2</w:t>
      </w:r>
      <w:r w:rsidR="00005CEF">
        <w:fldChar w:fldCharType="end"/>
      </w:r>
    </w:p>
    <w:p w14:paraId="18CF7112" w14:textId="77777777" w:rsidR="00005CEF" w:rsidRDefault="00005C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56D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56D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_Toc115325723 \h </w:instrText>
      </w:r>
      <w:r>
        <w:fldChar w:fldCharType="separate"/>
      </w:r>
      <w:r>
        <w:t>3</w:t>
      </w:r>
      <w:r>
        <w:fldChar w:fldCharType="end"/>
      </w:r>
    </w:p>
    <w:p w14:paraId="69316C1F" w14:textId="77777777" w:rsidR="00005CEF" w:rsidRDefault="00005C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56D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56D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_Toc115325724 \h </w:instrText>
      </w:r>
      <w:r>
        <w:fldChar w:fldCharType="separate"/>
      </w:r>
      <w:r>
        <w:t>3</w:t>
      </w:r>
      <w:r>
        <w:fldChar w:fldCharType="end"/>
      </w:r>
    </w:p>
    <w:p w14:paraId="280DBE06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14:paraId="323FC113" w14:textId="77777777" w:rsidR="00005CEF" w:rsidRDefault="00005CEF" w:rsidP="00005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494185"/>
      <w:bookmarkStart w:id="15" w:name="_Toc115325723"/>
      <w:bookmarkStart w:id="16" w:name="_Hlk107318485"/>
      <w:bookmarkStart w:id="17" w:name="OLE_LINK10"/>
      <w:bookmarkStart w:id="18" w:name="OLE_LINK11"/>
      <w:bookmarkStart w:id="19" w:name="OLE_LINK12"/>
      <w:bookmarkStart w:id="20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2DEC806" w14:textId="77777777"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7AC6B04" w14:textId="77777777"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C925451" w14:textId="77777777" w:rsidR="00005CEF" w:rsidRDefault="00005CEF" w:rsidP="00005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54B9756D" w14:textId="77777777" w:rsidR="00163394" w:rsidRDefault="00163394" w:rsidP="00163394">
      <w:pPr>
        <w:rPr>
          <w:rFonts w:cs="Times New Roman"/>
        </w:rPr>
      </w:pPr>
    </w:p>
    <w:p w14:paraId="69DAB3CE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295288959"/>
      <w:bookmarkStart w:id="22" w:name="_Toc122434488"/>
      <w:bookmarkStart w:id="23" w:name="_Toc115325724"/>
      <w:r>
        <w:rPr>
          <w:b/>
        </w:rPr>
        <w:t>Corrections required</w:t>
      </w:r>
      <w:bookmarkEnd w:id="21"/>
      <w:bookmarkEnd w:id="22"/>
      <w:bookmarkEnd w:id="2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020446EB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E48B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1E5" w14:textId="77777777" w:rsidR="00163394" w:rsidRPr="00B76627" w:rsidRDefault="007107B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3B0BC8">
              <w:rPr>
                <w:rFonts w:ascii="Tahoma" w:hAnsi="Tahoma"/>
                <w:noProof/>
              </w:rPr>
              <w:t>function f_MTC_IMS_CreateMapAndConnectPTCs_WLAN</w:t>
            </w:r>
          </w:p>
        </w:tc>
      </w:tr>
      <w:tr w:rsidR="00163394" w:rsidRPr="00B76627" w14:paraId="3E5F2123" w14:textId="7777777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45B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4F7D" w14:textId="77777777" w:rsidR="00163394" w:rsidRPr="00A33FD7" w:rsidRDefault="00DE7984" w:rsidP="00C62419">
            <w:pPr>
              <w:pStyle w:val="CRCoverPage"/>
              <w:spacing w:after="0"/>
              <w:rPr>
                <w:rFonts w:ascii="Times New Roman" w:hAnsi="Times New Roman" w:cs="Arial"/>
                <w:lang w:eastAsia="ja-JP"/>
              </w:rPr>
            </w:pPr>
            <w:r w:rsidRPr="00DE7984">
              <w:rPr>
                <w:noProof/>
              </w:rPr>
              <w:t>T</w:t>
            </w:r>
            <w:r w:rsidRPr="00001A92">
              <w:rPr>
                <w:noProof/>
              </w:rPr>
              <w:t xml:space="preserve">his </w:t>
            </w:r>
            <w:r>
              <w:rPr>
                <w:noProof/>
              </w:rPr>
              <w:t xml:space="preserve">issue </w:t>
            </w:r>
            <w:r w:rsidRPr="00001A92">
              <w:rPr>
                <w:noProof/>
              </w:rPr>
              <w:t>was supposed to be fixed with CR R5s201263 but solution proposed for WLAN was not finally included</w:t>
            </w:r>
          </w:p>
        </w:tc>
      </w:tr>
      <w:tr w:rsidR="00163394" w:rsidRPr="00B76627" w14:paraId="51A01B01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146E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9C32" w14:textId="77777777" w:rsidR="00163394" w:rsidRPr="00B76627" w:rsidRDefault="00DE7984" w:rsidP="00163394">
            <w:pPr>
              <w:pStyle w:val="CRCoverPage"/>
              <w:spacing w:after="0"/>
            </w:pPr>
            <w:r>
              <w:rPr>
                <w:noProof/>
              </w:rPr>
              <w:t>Create WLAN PTC instance as “alive”</w:t>
            </w:r>
          </w:p>
        </w:tc>
      </w:tr>
      <w:tr w:rsidR="00163394" w:rsidRPr="00B76627" w14:paraId="1B5219A7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E47C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2AD5" w14:textId="77777777" w:rsidR="00163394" w:rsidRPr="00B76627" w:rsidRDefault="0014661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\</w:t>
            </w:r>
            <w:r w:rsidRPr="00146611">
              <w:rPr>
                <w:rFonts w:ascii="Arial" w:hAnsi="Arial" w:cs="Arial"/>
                <w:color w:val="000000"/>
              </w:rPr>
              <w:t>IMS\PART3_MTC\</w:t>
            </w:r>
            <w:proofErr w:type="spellStart"/>
            <w:r w:rsidRPr="00146611">
              <w:rPr>
                <w:rFonts w:ascii="Arial" w:hAnsi="Arial" w:cs="Arial"/>
                <w:color w:val="000000"/>
              </w:rPr>
              <w:t>MTC_Component_IMS_WLAN.ttcn</w:t>
            </w:r>
            <w:proofErr w:type="spellEnd"/>
          </w:p>
        </w:tc>
      </w:tr>
      <w:tr w:rsidR="00163394" w:rsidRPr="00B76627" w14:paraId="32E83193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E134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50F2" w14:textId="115E081A" w:rsidR="00163394" w:rsidRPr="00C07426" w:rsidRDefault="00C07426">
            <w:pPr>
              <w:rPr>
                <w:rFonts w:ascii="Times New Roman" w:hAnsi="Times New Roman" w:cs="Times New Roman"/>
                <w:highlight w:val="cyan"/>
              </w:rPr>
            </w:pPr>
            <w:r w:rsidRPr="00C07426">
              <w:rPr>
                <w:rFonts w:ascii="Times New Roman" w:hAnsi="Times New Roman" w:cs="Times New Roman"/>
                <w:highlight w:val="cyan"/>
              </w:rPr>
              <w:t>Accepted</w:t>
            </w:r>
          </w:p>
        </w:tc>
      </w:tr>
    </w:tbl>
    <w:p w14:paraId="10C2B031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17"/>
    <w:bookmarkEnd w:id="18"/>
    <w:p w14:paraId="17EE0ED6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10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870"/>
      </w:tblGrid>
      <w:tr w:rsidR="002C636C" w:rsidRPr="00B76627" w14:paraId="469AA20D" w14:textId="77777777" w:rsidTr="00EF1D85">
        <w:trPr>
          <w:trHeight w:val="5392"/>
          <w:jc w:val="center"/>
        </w:trPr>
        <w:tc>
          <w:tcPr>
            <w:tcW w:w="10870" w:type="dxa"/>
          </w:tcPr>
          <w:p w14:paraId="22BBE2B6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function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f_MTC_IMS_CreateMapAndConnectPTCs_WLAN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(SYSTEM_IMS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,</w:t>
            </w:r>
          </w:p>
          <w:p w14:paraId="1CF53816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IMS_PTC p_IMS1,</w:t>
            </w:r>
          </w:p>
          <w:p w14:paraId="067560EA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IMS_PTC p_IMS2,</w:t>
            </w:r>
          </w:p>
          <w:p w14:paraId="601397F8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                                          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boolean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p_UseXCAP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false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runs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on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MTC_IMS</w:t>
            </w:r>
          </w:p>
          <w:p w14:paraId="6AB9F050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{</w:t>
            </w:r>
          </w:p>
          <w:p w14:paraId="7A452A7D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var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WLAN_PTC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;</w:t>
            </w:r>
          </w:p>
          <w:p w14:paraId="4A7C0029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var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boolean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v_UseDNS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true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;</w:t>
            </w:r>
          </w:p>
          <w:p w14:paraId="121EFD63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49EB864C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f_MTC_IMS_InitAndConnect_IP_IMS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p_IMS1, p_IMS2,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v_UseDNS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p_UseXCAP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14:paraId="6B8BE873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7161719F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:=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WLAN_PTC.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create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r w:rsidRPr="00EF1D85">
              <w:rPr>
                <w:rFonts w:ascii="Courier New" w:hAnsi="Courier New" w:cs="Courier New"/>
                <w:color w:val="2A00FF"/>
                <w:sz w:val="18"/>
                <w:szCs w:val="16"/>
                <w:lang w:val="en-US" w:eastAsia="zh-CN"/>
              </w:rPr>
              <w:t>"WLAN"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);                                      </w:t>
            </w:r>
            <w:r w:rsidRPr="00EF1D85">
              <w:rPr>
                <w:rFonts w:ascii="Courier New" w:hAnsi="Courier New" w:cs="Courier New"/>
                <w:color w:val="3F7F5F"/>
                <w:sz w:val="18"/>
                <w:szCs w:val="16"/>
                <w:lang w:val="en-US" w:eastAsia="zh-CN"/>
              </w:rPr>
              <w:t>// @sic R5s201263 sic@  @sic R5s210270 sic@</w:t>
            </w:r>
          </w:p>
          <w:p w14:paraId="4250C5B1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2FBCE48E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f_WLAN_PTC_Map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p_System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14:paraId="7C98D979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0EDBF883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mtc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:PTC_Ut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tsc_MTC_PortIndex_WLAN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],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v_WLAN:UT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14:paraId="27D96F51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vc_Components.IP:WLAN_CTRL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);</w:t>
            </w:r>
          </w:p>
          <w:p w14:paraId="5B9032F7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if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(p_IMS1 !=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null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{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(vc_Components.IMS1:IPCAN,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[tsc_Index_IMS1]); }</w:t>
            </w:r>
          </w:p>
          <w:p w14:paraId="460024F1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if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(p_IMS2 !=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null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) { 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connect</w:t>
            </w: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(vc_Components.IMS2:IPCAN,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v_WLAN:IMS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[tsc_Index_IMS2]); }</w:t>
            </w:r>
          </w:p>
          <w:p w14:paraId="0E960B05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2D316DA6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f_UT_InitialPowerOffUE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(Ut);</w:t>
            </w:r>
          </w:p>
          <w:p w14:paraId="5C4840EF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</w:p>
          <w:p w14:paraId="5AF0038A" w14:textId="77777777" w:rsidR="00EF1D85" w:rsidRPr="00EF1D85" w:rsidRDefault="00EF1D85" w:rsidP="00EF1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  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v_WLAN.</w:t>
            </w:r>
            <w:r w:rsidRPr="00EF1D85">
              <w:rPr>
                <w:rFonts w:ascii="Courier New" w:hAnsi="Courier New" w:cs="Courier New"/>
                <w:b/>
                <w:bCs/>
                <w:color w:val="7F0055"/>
                <w:sz w:val="18"/>
                <w:szCs w:val="16"/>
                <w:lang w:val="en-US" w:eastAsia="zh-CN"/>
              </w:rPr>
              <w:t>start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</w:t>
            </w:r>
            <w:proofErr w:type="spellStart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f_WLAN_IPCAN_MainLoop</w:t>
            </w:r>
            <w:proofErr w:type="spellEnd"/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>());</w:t>
            </w:r>
          </w:p>
          <w:p w14:paraId="44C4A27E" w14:textId="77777777" w:rsidR="0036228B" w:rsidRPr="00B76627" w:rsidRDefault="00EF1D85" w:rsidP="00EF1D8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EF1D85">
              <w:rPr>
                <w:rFonts w:ascii="Courier New" w:hAnsi="Courier New" w:cs="Courier New"/>
                <w:color w:val="000000"/>
                <w:sz w:val="18"/>
                <w:szCs w:val="16"/>
                <w:lang w:val="en-US" w:eastAsia="zh-CN"/>
              </w:rPr>
              <w:t xml:space="preserve">  }</w:t>
            </w:r>
          </w:p>
        </w:tc>
      </w:tr>
    </w:tbl>
    <w:p w14:paraId="3547A43D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187497FF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4" w:name="OLE_LINK4"/>
      <w:bookmarkStart w:id="25" w:name="OLE_LINK5"/>
    </w:p>
    <w:p w14:paraId="4BF7D153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bookmarkEnd w:id="19"/>
    <w:bookmarkEnd w:id="20"/>
    <w:bookmarkEnd w:id="24"/>
    <w:bookmarkEnd w:id="25"/>
    <w:tbl>
      <w:tblPr>
        <w:tblpPr w:leftFromText="180" w:rightFromText="180" w:vertAnchor="page" w:horzAnchor="margin" w:tblpXSpec="center" w:tblpY="1699"/>
        <w:tblW w:w="1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113"/>
      </w:tblGrid>
      <w:tr w:rsidR="00AC50F5" w:rsidRPr="007774DB" w14:paraId="405D25D2" w14:textId="77777777" w:rsidTr="00A81AE4">
        <w:trPr>
          <w:trHeight w:val="221"/>
        </w:trPr>
        <w:tc>
          <w:tcPr>
            <w:tcW w:w="11113" w:type="dxa"/>
          </w:tcPr>
          <w:p w14:paraId="7D264620" w14:textId="77777777" w:rsidR="00AC50F5" w:rsidRPr="007774DB" w:rsidRDefault="00AC50F5" w:rsidP="00A81A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AC50F5" w:rsidRPr="007774DB" w14:paraId="4898F774" w14:textId="77777777" w:rsidTr="00A81AE4">
        <w:trPr>
          <w:trHeight w:val="5196"/>
        </w:trPr>
        <w:tc>
          <w:tcPr>
            <w:tcW w:w="11113" w:type="dxa"/>
          </w:tcPr>
          <w:p w14:paraId="5080CE37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function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f_MTC_IMS_CreateMapAndConnectPTCs_WLAN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(SYSTEM_IMS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,</w:t>
            </w:r>
          </w:p>
          <w:p w14:paraId="78740784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IMS_PTC p_IMS1,</w:t>
            </w:r>
          </w:p>
          <w:p w14:paraId="1651569B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IMS_PTC p_IMS2,</w:t>
            </w:r>
          </w:p>
          <w:p w14:paraId="49743154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boolean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p_UseXCAP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false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runs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on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MTC_IMS</w:t>
            </w:r>
          </w:p>
          <w:p w14:paraId="09954620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{</w:t>
            </w:r>
          </w:p>
          <w:p w14:paraId="3EAFEE9A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var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WLAN_PTC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;</w:t>
            </w:r>
          </w:p>
          <w:p w14:paraId="7E614D87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var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boolean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v_UseDNS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true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;</w:t>
            </w:r>
          </w:p>
          <w:p w14:paraId="75E82E19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673D713C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f_MTC_IMS_InitAndConnect_IP_IMS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p_IMS1, p_IMS2,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v_UseDNS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p_UseXCAP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14:paraId="3B2E0A40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704C11F6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:=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WLAN_PTC.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create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r w:rsidRPr="00AC50F5">
              <w:rPr>
                <w:rFonts w:ascii="Courier New" w:hAnsi="Courier New" w:cs="Courier New"/>
                <w:color w:val="2A00FF"/>
                <w:sz w:val="18"/>
                <w:szCs w:val="18"/>
                <w:lang w:val="en-US" w:eastAsia="zh-CN"/>
              </w:rPr>
              <w:t>"WLAN"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</w:t>
            </w:r>
            <w:r w:rsidRPr="006B39B2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shd w:val="clear" w:color="auto" w:fill="FFFF00"/>
                <w:lang w:val="en-US" w:eastAsia="zh-CN"/>
              </w:rPr>
              <w:t>alive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;                                     </w:t>
            </w:r>
            <w:r w:rsidRPr="00AC50F5">
              <w:rPr>
                <w:rFonts w:ascii="Courier New" w:hAnsi="Courier New" w:cs="Courier New"/>
                <w:color w:val="3F7F5F"/>
                <w:sz w:val="18"/>
                <w:szCs w:val="18"/>
                <w:lang w:val="en-US" w:eastAsia="zh-CN"/>
              </w:rPr>
              <w:t>// @sic R5s201263 sic@  @sic R5s210270 sic@</w:t>
            </w:r>
          </w:p>
          <w:p w14:paraId="315A0CF8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66B050A5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f_WLAN_PTC_Map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p_System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14:paraId="1512BFE2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0B57F0D6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mtc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:PTC_Ut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tsc_MTC_PortIndex_WLAN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],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v_WLAN:UT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14:paraId="47BEE9E7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vc_Components.IP:WLAN_CTRL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);</w:t>
            </w:r>
          </w:p>
          <w:p w14:paraId="02202A8C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if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(p_IMS1 !=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null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{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(vc_Components.IMS1:IPCAN,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[tsc_Index_IMS1]); }</w:t>
            </w:r>
          </w:p>
          <w:p w14:paraId="270CF85B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if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(p_IMS2 !=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null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) { 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connect</w:t>
            </w: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(vc_Components.IMS2:IPCAN,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v_WLAN:IMS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[tsc_Index_IMS2]); }</w:t>
            </w:r>
          </w:p>
          <w:p w14:paraId="37A07714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220517B4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f_UT_InitialPowerOffUE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(Ut);</w:t>
            </w:r>
          </w:p>
          <w:p w14:paraId="386B1B46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00021FD4" w14:textId="77777777" w:rsidR="00AC50F5" w:rsidRPr="00AC50F5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v_WLAN.</w:t>
            </w:r>
            <w:r w:rsidRPr="00AC50F5">
              <w:rPr>
                <w:rFonts w:ascii="Courier New" w:hAnsi="Courier New" w:cs="Courier New"/>
                <w:b/>
                <w:bCs/>
                <w:color w:val="7F0055"/>
                <w:sz w:val="18"/>
                <w:szCs w:val="18"/>
                <w:lang w:val="en-US" w:eastAsia="zh-CN"/>
              </w:rPr>
              <w:t>start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f_WLAN_IPCAN_MainLoop</w:t>
            </w:r>
            <w:proofErr w:type="spellEnd"/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>());</w:t>
            </w:r>
          </w:p>
          <w:p w14:paraId="6C8BC1DC" w14:textId="77777777" w:rsidR="00AC50F5" w:rsidRPr="007774DB" w:rsidRDefault="00AC50F5" w:rsidP="00A81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lang w:val="en-US" w:eastAsia="zh-CN"/>
              </w:rPr>
            </w:pPr>
            <w:r w:rsidRPr="00AC50F5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zh-CN"/>
              </w:rPr>
              <w:t xml:space="preserve">  }</w:t>
            </w:r>
          </w:p>
        </w:tc>
      </w:tr>
    </w:tbl>
    <w:p w14:paraId="2F59FF5F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AA6BE5F" w14:textId="77777777"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14:paraId="59E21AB3" w14:textId="77777777"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14:paraId="52273D36" w14:textId="77777777"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p w14:paraId="466427F1" w14:textId="77777777" w:rsidR="00C2625D" w:rsidRDefault="00C2625D" w:rsidP="00DD41A1">
      <w:pPr>
        <w:spacing w:after="0"/>
        <w:rPr>
          <w:rFonts w:ascii="Tahoma" w:hAnsi="Tahoma"/>
          <w:b/>
          <w:lang w:eastAsia="en-GB"/>
        </w:rPr>
      </w:pPr>
    </w:p>
    <w:sectPr w:rsidR="00C2625D" w:rsidSect="00EF1D85">
      <w:headerReference w:type="even" r:id="rId14"/>
      <w:headerReference w:type="default" r:id="rId15"/>
      <w:headerReference w:type="first" r:id="rId16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6A7B" w14:textId="77777777" w:rsidR="009D6133" w:rsidRDefault="009D6133">
      <w:r>
        <w:separator/>
      </w:r>
    </w:p>
  </w:endnote>
  <w:endnote w:type="continuationSeparator" w:id="0">
    <w:p w14:paraId="42D60A2A" w14:textId="77777777" w:rsidR="009D6133" w:rsidRDefault="009D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34E7" w14:textId="77777777" w:rsidR="009D6133" w:rsidRDefault="009D6133">
      <w:r>
        <w:separator/>
      </w:r>
    </w:p>
  </w:footnote>
  <w:footnote w:type="continuationSeparator" w:id="0">
    <w:p w14:paraId="06E48C63" w14:textId="77777777" w:rsidR="009D6133" w:rsidRDefault="009D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7D61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325F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CAF7A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9973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846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730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1765713">
    <w:abstractNumId w:val="8"/>
  </w:num>
  <w:num w:numId="4" w16cid:durableId="751664092">
    <w:abstractNumId w:val="21"/>
  </w:num>
  <w:num w:numId="5" w16cid:durableId="524682832">
    <w:abstractNumId w:val="4"/>
  </w:num>
  <w:num w:numId="6" w16cid:durableId="418258100">
    <w:abstractNumId w:val="18"/>
  </w:num>
  <w:num w:numId="7" w16cid:durableId="1747990338">
    <w:abstractNumId w:val="7"/>
  </w:num>
  <w:num w:numId="8" w16cid:durableId="108016748">
    <w:abstractNumId w:val="26"/>
  </w:num>
  <w:num w:numId="9" w16cid:durableId="1131829937">
    <w:abstractNumId w:val="2"/>
  </w:num>
  <w:num w:numId="10" w16cid:durableId="1651326998">
    <w:abstractNumId w:val="28"/>
  </w:num>
  <w:num w:numId="11" w16cid:durableId="1593271373">
    <w:abstractNumId w:val="11"/>
  </w:num>
  <w:num w:numId="12" w16cid:durableId="1114208643">
    <w:abstractNumId w:val="5"/>
  </w:num>
  <w:num w:numId="13" w16cid:durableId="1831361805">
    <w:abstractNumId w:val="19"/>
  </w:num>
  <w:num w:numId="14" w16cid:durableId="1685090096">
    <w:abstractNumId w:val="17"/>
  </w:num>
  <w:num w:numId="15" w16cid:durableId="801072815">
    <w:abstractNumId w:val="3"/>
  </w:num>
  <w:num w:numId="16" w16cid:durableId="1602954221">
    <w:abstractNumId w:val="22"/>
  </w:num>
  <w:num w:numId="17" w16cid:durableId="897932731">
    <w:abstractNumId w:val="10"/>
  </w:num>
  <w:num w:numId="18" w16cid:durableId="940993884">
    <w:abstractNumId w:val="1"/>
  </w:num>
  <w:num w:numId="19" w16cid:durableId="1523471408">
    <w:abstractNumId w:val="14"/>
  </w:num>
  <w:num w:numId="20" w16cid:durableId="2010327532">
    <w:abstractNumId w:val="13"/>
  </w:num>
  <w:num w:numId="21" w16cid:durableId="298147280">
    <w:abstractNumId w:val="24"/>
  </w:num>
  <w:num w:numId="22" w16cid:durableId="632246971">
    <w:abstractNumId w:val="27"/>
  </w:num>
  <w:num w:numId="23" w16cid:durableId="503977854">
    <w:abstractNumId w:val="16"/>
  </w:num>
  <w:num w:numId="24" w16cid:durableId="691759201">
    <w:abstractNumId w:val="20"/>
  </w:num>
  <w:num w:numId="25" w16cid:durableId="1935699369">
    <w:abstractNumId w:val="23"/>
  </w:num>
  <w:num w:numId="26" w16cid:durableId="1574899669">
    <w:abstractNumId w:val="31"/>
  </w:num>
  <w:num w:numId="27" w16cid:durableId="323583921">
    <w:abstractNumId w:val="0"/>
  </w:num>
  <w:num w:numId="28" w16cid:durableId="1313099680">
    <w:abstractNumId w:val="6"/>
  </w:num>
  <w:num w:numId="29" w16cid:durableId="677779621">
    <w:abstractNumId w:val="29"/>
  </w:num>
  <w:num w:numId="30" w16cid:durableId="734358975">
    <w:abstractNumId w:val="9"/>
  </w:num>
  <w:num w:numId="31" w16cid:durableId="1673750775">
    <w:abstractNumId w:val="25"/>
  </w:num>
  <w:num w:numId="32" w16cid:durableId="764228386">
    <w:abstractNumId w:val="12"/>
  </w:num>
  <w:num w:numId="33" w16cid:durableId="131413822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2"/>
    <w:rsid w:val="00002910"/>
    <w:rsid w:val="00004B58"/>
    <w:rsid w:val="00005CEF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5D71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87FB2"/>
    <w:rsid w:val="00090427"/>
    <w:rsid w:val="00091822"/>
    <w:rsid w:val="000919C0"/>
    <w:rsid w:val="000926A0"/>
    <w:rsid w:val="000939CE"/>
    <w:rsid w:val="00097A04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28C9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1D4"/>
    <w:rsid w:val="00145D43"/>
    <w:rsid w:val="00146611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DAE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228B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0BC8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56AD0"/>
    <w:rsid w:val="00456EE8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A5A6A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45C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706E"/>
    <w:rsid w:val="005A722C"/>
    <w:rsid w:val="005B726D"/>
    <w:rsid w:val="005B741D"/>
    <w:rsid w:val="005C5BA4"/>
    <w:rsid w:val="005C746F"/>
    <w:rsid w:val="005C7EDF"/>
    <w:rsid w:val="005D26E1"/>
    <w:rsid w:val="005D2DA2"/>
    <w:rsid w:val="005D343D"/>
    <w:rsid w:val="005D4859"/>
    <w:rsid w:val="005D5E99"/>
    <w:rsid w:val="005D6612"/>
    <w:rsid w:val="005D7BFE"/>
    <w:rsid w:val="005E2C44"/>
    <w:rsid w:val="005E4AA2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091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4563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39B2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107B2"/>
    <w:rsid w:val="00724D36"/>
    <w:rsid w:val="00724E4D"/>
    <w:rsid w:val="00730353"/>
    <w:rsid w:val="00734947"/>
    <w:rsid w:val="007363A7"/>
    <w:rsid w:val="0074013F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774DB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21C3"/>
    <w:rsid w:val="00833C26"/>
    <w:rsid w:val="00833F4E"/>
    <w:rsid w:val="00837C06"/>
    <w:rsid w:val="00840886"/>
    <w:rsid w:val="008418FA"/>
    <w:rsid w:val="00841CB1"/>
    <w:rsid w:val="00844C1F"/>
    <w:rsid w:val="00846C6E"/>
    <w:rsid w:val="00855D5D"/>
    <w:rsid w:val="0086072F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35ACD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4A00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5050"/>
    <w:rsid w:val="0099611C"/>
    <w:rsid w:val="009A579D"/>
    <w:rsid w:val="009B0CEA"/>
    <w:rsid w:val="009B362B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6133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1AE4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C50F5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4142"/>
    <w:rsid w:val="00B15AEC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C5BF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21AD"/>
    <w:rsid w:val="00C0679D"/>
    <w:rsid w:val="00C07426"/>
    <w:rsid w:val="00C1214A"/>
    <w:rsid w:val="00C16909"/>
    <w:rsid w:val="00C25193"/>
    <w:rsid w:val="00C2625D"/>
    <w:rsid w:val="00C36C6D"/>
    <w:rsid w:val="00C42A1D"/>
    <w:rsid w:val="00C46AD4"/>
    <w:rsid w:val="00C54B55"/>
    <w:rsid w:val="00C607E1"/>
    <w:rsid w:val="00C62419"/>
    <w:rsid w:val="00C62FB3"/>
    <w:rsid w:val="00C638C2"/>
    <w:rsid w:val="00C67C70"/>
    <w:rsid w:val="00C75557"/>
    <w:rsid w:val="00C803B9"/>
    <w:rsid w:val="00C82805"/>
    <w:rsid w:val="00C87D64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239F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66AF1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360"/>
    <w:rsid w:val="00DE1ADA"/>
    <w:rsid w:val="00DE2B24"/>
    <w:rsid w:val="00DE34CF"/>
    <w:rsid w:val="00DE43EE"/>
    <w:rsid w:val="00DE4499"/>
    <w:rsid w:val="00DE6ABD"/>
    <w:rsid w:val="00DE6E67"/>
    <w:rsid w:val="00DE7984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17C2A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0E22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EF1D85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B10"/>
    <w:rsid w:val="00FB7D63"/>
    <w:rsid w:val="00FC20FE"/>
    <w:rsid w:val="00FC3CCF"/>
    <w:rsid w:val="00FD0F55"/>
    <w:rsid w:val="00FD11E0"/>
    <w:rsid w:val="00FD6877"/>
    <w:rsid w:val="00FE03C0"/>
    <w:rsid w:val="00FE1265"/>
    <w:rsid w:val="00FE38EE"/>
    <w:rsid w:val="00FE4C02"/>
    <w:rsid w:val="00FE6F84"/>
    <w:rsid w:val="00FF09FF"/>
    <w:rsid w:val="00FF0B97"/>
    <w:rsid w:val="00FF35EB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D0E37"/>
  <w15:chartTrackingRefBased/>
  <w15:docId w15:val="{6431F4C0-EFA4-454A-A992-58671ED2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D85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75F-9BD4-49C0-B7C0-13CFA180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436</Words>
  <Characters>4919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2022-09-29T09:36:00Z</dcterms:created>
  <dcterms:modified xsi:type="dcterms:W3CDTF">2022-09-29T09:37:00Z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2022-09-29T05:34:25Z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1d95f932-d8db-4c3e-aa6e-edc06a096294</vt:lpwstr>
  </property>
  <property fmtid="{D5CDD505-2E9C-101B-9397-08002B2CF9AE}" pid="9" name="MSIP_Label_9764cdcd-3664-4d05-9615-7cbf65a4f0a8_ContentBits">
    <vt:lpwstr>0</vt:lpwstr>
  </property>
</Properties>
</file>