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13334" w14:textId="77777777" w:rsidR="00B22533" w:rsidRDefault="00B22533" w:rsidP="00B225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R5s221131</w:t>
        </w:r>
      </w:fldSimple>
    </w:p>
    <w:p w14:paraId="09F65518" w14:textId="77777777" w:rsidR="00B22533" w:rsidRDefault="00B22533" w:rsidP="00B2253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2533" w14:paraId="75C22536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B2F4B" w14:textId="77777777" w:rsidR="00B22533" w:rsidRDefault="00B22533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22533" w14:paraId="78E2F353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1A8812" w14:textId="77777777" w:rsidR="00B22533" w:rsidRDefault="00B22533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2533" w14:paraId="7FF73F90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DC0B9" w14:textId="77777777" w:rsidR="00B22533" w:rsidRDefault="00B2253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533" w14:paraId="63EE34B3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4B4E66A8" w14:textId="77777777" w:rsidR="00B22533" w:rsidRDefault="00B22533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C511E0" w14:textId="77777777" w:rsidR="00B22533" w:rsidRPr="00410371" w:rsidRDefault="00B22533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84B85DB" w14:textId="77777777" w:rsidR="00B22533" w:rsidRDefault="00B22533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5B0756" w14:textId="77777777" w:rsidR="00B22533" w:rsidRPr="00410371" w:rsidRDefault="00B22533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2775</w:t>
              </w:r>
            </w:fldSimple>
          </w:p>
        </w:tc>
        <w:tc>
          <w:tcPr>
            <w:tcW w:w="709" w:type="dxa"/>
          </w:tcPr>
          <w:p w14:paraId="733553D8" w14:textId="77777777" w:rsidR="00B22533" w:rsidRDefault="00B22533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DE6AFF" w14:textId="77777777" w:rsidR="00B22533" w:rsidRPr="00410371" w:rsidRDefault="00B22533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2BB9745" w14:textId="77777777" w:rsidR="00B22533" w:rsidRDefault="00B22533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A71BB8" w14:textId="77777777" w:rsidR="00B22533" w:rsidRPr="00410371" w:rsidRDefault="00B22533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DF19D1" w14:textId="77777777" w:rsidR="00B22533" w:rsidRDefault="00B22533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B22533" w14:paraId="7DA9825D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8A5B2" w14:textId="77777777" w:rsidR="00B22533" w:rsidRDefault="00B22533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B22533" w14:paraId="413E9861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FB2EC8" w14:textId="77777777" w:rsidR="00B22533" w:rsidRPr="00F25D98" w:rsidRDefault="00B22533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2533" w14:paraId="5EC70C47" w14:textId="77777777" w:rsidTr="001045A3">
        <w:tc>
          <w:tcPr>
            <w:tcW w:w="9641" w:type="dxa"/>
            <w:gridSpan w:val="9"/>
          </w:tcPr>
          <w:p w14:paraId="1968A678" w14:textId="77777777" w:rsidR="00B22533" w:rsidRDefault="00B2253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2EF2F6" w14:textId="77777777" w:rsidR="00B22533" w:rsidRDefault="00B22533" w:rsidP="00B225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2533" w14:paraId="29F7AC24" w14:textId="77777777" w:rsidTr="001045A3">
        <w:tc>
          <w:tcPr>
            <w:tcW w:w="2835" w:type="dxa"/>
          </w:tcPr>
          <w:p w14:paraId="452B81D0" w14:textId="77777777" w:rsidR="00B22533" w:rsidRDefault="00B22533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1FD61D" w14:textId="77777777" w:rsidR="00B22533" w:rsidRDefault="00B22533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65F04D" w14:textId="77777777" w:rsidR="00B22533" w:rsidRDefault="00B22533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C084AD" w14:textId="77777777" w:rsidR="00B22533" w:rsidRDefault="00B22533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AEBE5D" w14:textId="77777777" w:rsidR="00B22533" w:rsidRDefault="00B22533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C99D45" w14:textId="77777777" w:rsidR="00B22533" w:rsidRDefault="00B22533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A355B4" w14:textId="77777777" w:rsidR="00B22533" w:rsidRDefault="00B22533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1BBB20" w14:textId="77777777" w:rsidR="00B22533" w:rsidRDefault="00B22533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68135" w14:textId="77777777" w:rsidR="00B22533" w:rsidRDefault="00B22533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93AB69" w14:textId="77777777" w:rsidR="00B22533" w:rsidRDefault="00B22533" w:rsidP="00B225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2533" w14:paraId="01372F06" w14:textId="77777777" w:rsidTr="001045A3">
        <w:tc>
          <w:tcPr>
            <w:tcW w:w="9640" w:type="dxa"/>
            <w:gridSpan w:val="11"/>
          </w:tcPr>
          <w:p w14:paraId="452395D0" w14:textId="77777777" w:rsidR="00B22533" w:rsidRDefault="00B2253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533" w14:paraId="686E8664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13A038" w14:textId="77777777" w:rsidR="00B22533" w:rsidRDefault="00B22533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6502C" w14:textId="77777777" w:rsidR="00B22533" w:rsidRDefault="00B22533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function </w:t>
            </w:r>
            <w:proofErr w:type="spellStart"/>
            <w:r>
              <w:t>f_NR_SS_ConfigureSysinfo</w:t>
            </w:r>
            <w:proofErr w:type="spellEnd"/>
            <w:r>
              <w:fldChar w:fldCharType="end"/>
            </w:r>
          </w:p>
        </w:tc>
      </w:tr>
      <w:tr w:rsidR="00B22533" w14:paraId="63DAB93D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326A56F" w14:textId="77777777" w:rsidR="00B22533" w:rsidRDefault="00B22533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57DE0" w14:textId="77777777" w:rsidR="00B22533" w:rsidRDefault="00B2253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533" w14:paraId="19428FAE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59014235" w14:textId="77777777" w:rsidR="00B22533" w:rsidRDefault="00B22533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55DE6C" w14:textId="77777777" w:rsidR="00B22533" w:rsidRDefault="00B22533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22533" w14:paraId="38033A03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298ED3C3" w14:textId="77777777" w:rsidR="00B22533" w:rsidRDefault="00B22533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5EB99A" w14:textId="77777777" w:rsidR="00B22533" w:rsidRDefault="00B22533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22533" w14:paraId="777E1075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6ED56299" w14:textId="77777777" w:rsidR="00B22533" w:rsidRDefault="00B22533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47BCD" w14:textId="77777777" w:rsidR="00B22533" w:rsidRDefault="00B2253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533" w14:paraId="2F3392F6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3A4A400E" w14:textId="77777777" w:rsidR="00B22533" w:rsidRDefault="00B22533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883420" w14:textId="77777777" w:rsidR="00B22533" w:rsidRDefault="00B22533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D447DB2" w14:textId="77777777" w:rsidR="00B22533" w:rsidRDefault="00B22533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72035" w14:textId="77777777" w:rsidR="00B22533" w:rsidRDefault="00B22533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B658D" w14:textId="77777777" w:rsidR="00B22533" w:rsidRDefault="00B22533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2022-09-22</w:t>
              </w:r>
            </w:fldSimple>
          </w:p>
        </w:tc>
      </w:tr>
      <w:tr w:rsidR="00B22533" w14:paraId="461ACBF5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6899BECE" w14:textId="77777777" w:rsidR="00B22533" w:rsidRDefault="00B22533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39E410" w14:textId="77777777" w:rsidR="00B22533" w:rsidRDefault="00B2253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EF23FC" w14:textId="77777777" w:rsidR="00B22533" w:rsidRDefault="00B2253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446339" w14:textId="77777777" w:rsidR="00B22533" w:rsidRDefault="00B2253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9F5208" w14:textId="77777777" w:rsidR="00B22533" w:rsidRDefault="00B2253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533" w14:paraId="5C7C1AA8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0F41AF" w14:textId="77777777" w:rsidR="00B22533" w:rsidRDefault="00B22533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579B96" w14:textId="77777777" w:rsidR="00B22533" w:rsidRDefault="00B22533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F88822" w14:textId="77777777" w:rsidR="00B22533" w:rsidRDefault="00B22533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B5480" w14:textId="77777777" w:rsidR="00B22533" w:rsidRDefault="00B22533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5654D" w14:textId="77777777" w:rsidR="00B22533" w:rsidRDefault="00B22533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B22533" w14:paraId="200C5C59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177726" w14:textId="77777777" w:rsidR="00B22533" w:rsidRDefault="00B22533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42B7A9" w14:textId="77777777" w:rsidR="00B22533" w:rsidRDefault="00B22533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8C937A" w14:textId="77777777" w:rsidR="00B22533" w:rsidRDefault="00B22533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029B4C" w14:textId="77777777" w:rsidR="00B22533" w:rsidRPr="007C2097" w:rsidRDefault="00B22533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22533" w14:paraId="258DAFAC" w14:textId="77777777" w:rsidTr="001045A3">
        <w:tc>
          <w:tcPr>
            <w:tcW w:w="1843" w:type="dxa"/>
          </w:tcPr>
          <w:p w14:paraId="153F7C7B" w14:textId="77777777" w:rsidR="00B22533" w:rsidRDefault="00B22533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972C5D" w14:textId="77777777" w:rsidR="00B22533" w:rsidRDefault="00B2253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533" w14:paraId="63D8ABB0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922B0" w14:textId="77777777" w:rsidR="00B22533" w:rsidRDefault="00B22533" w:rsidP="00B22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4A589" w14:textId="77777777" w:rsidR="00B22533" w:rsidRDefault="00B22533" w:rsidP="00B22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Pr="008E287D">
              <w:rPr>
                <w:b/>
                <w:noProof/>
              </w:rPr>
              <w:t>f_NR_SS_ConfigureSysinfo()</w:t>
            </w:r>
          </w:p>
          <w:p w14:paraId="70DF4C50" w14:textId="77777777" w:rsidR="00B22533" w:rsidRDefault="00B22533" w:rsidP="00B22533">
            <w:pPr>
              <w:pStyle w:val="CRCoverPage"/>
              <w:spacing w:after="0"/>
              <w:rPr>
                <w:noProof/>
              </w:rPr>
            </w:pPr>
          </w:p>
          <w:p w14:paraId="417F8735" w14:textId="77777777" w:rsidR="00B22533" w:rsidRDefault="00B22533" w:rsidP="00B22533">
            <w:pPr>
              <w:pStyle w:val="CRCoverPage"/>
              <w:spacing w:after="0"/>
              <w:rPr>
                <w:noProof/>
              </w:rPr>
            </w:pPr>
            <w:r w:rsidRPr="00ED2BEC">
              <w:rPr>
                <w:noProof/>
              </w:rPr>
              <w:t>v_CellSysInfo.BcchInfo.Sis</w:t>
            </w:r>
            <w:r>
              <w:rPr>
                <w:noProof/>
              </w:rPr>
              <w:t xml:space="preserve"> is assigned to v_Sis, if the length of </w:t>
            </w:r>
            <w:r w:rsidRPr="00ED2BEC">
              <w:rPr>
                <w:noProof/>
              </w:rPr>
              <w:t>v_SI_SchedulingInfo.schedulingInfoList</w:t>
            </w:r>
            <w:r>
              <w:rPr>
                <w:noProof/>
              </w:rPr>
              <w:t xml:space="preserve"> &gt; 0</w:t>
            </w:r>
          </w:p>
          <w:p w14:paraId="5472D6B1" w14:textId="77777777" w:rsidR="00B22533" w:rsidRDefault="00B22533" w:rsidP="00B22533">
            <w:pPr>
              <w:pStyle w:val="CRCoverPage"/>
              <w:spacing w:after="0"/>
              <w:rPr>
                <w:noProof/>
              </w:rPr>
            </w:pPr>
          </w:p>
          <w:p w14:paraId="54A3275B" w14:textId="77777777" w:rsidR="00B22533" w:rsidRDefault="00B22533" w:rsidP="00B22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But this condition will not be sufficient for the test cases where the segmented Sis are present ( PWS notification scenarios ).</w:t>
            </w:r>
          </w:p>
          <w:p w14:paraId="1229ACD9" w14:textId="77777777" w:rsidR="00B22533" w:rsidRPr="0037699A" w:rsidRDefault="00B22533" w:rsidP="00B22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could result in a run time issue where there is no presence of </w:t>
            </w:r>
            <w:r w:rsidRPr="00ED2BEC">
              <w:rPr>
                <w:noProof/>
              </w:rPr>
              <w:t>v_CellSysInfo.BcchInfo.Sis</w:t>
            </w:r>
            <w:r>
              <w:rPr>
                <w:noProof/>
              </w:rPr>
              <w:t xml:space="preserve"> in case of PWS notification scenarios</w:t>
            </w:r>
            <w:r>
              <w:t xml:space="preserve"> </w:t>
            </w:r>
          </w:p>
        </w:tc>
      </w:tr>
      <w:tr w:rsidR="00B22533" w14:paraId="6C1B71D3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F7B3F" w14:textId="77777777" w:rsidR="00B22533" w:rsidRDefault="00B22533" w:rsidP="00B22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67E07A" w14:textId="77777777" w:rsidR="00B22533" w:rsidRPr="00D52659" w:rsidRDefault="00B22533" w:rsidP="00B2253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22533" w14:paraId="49C54921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A8CC2" w14:textId="77777777" w:rsidR="00B22533" w:rsidRDefault="00B22533" w:rsidP="00B22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26D7E8" w14:textId="77777777" w:rsidR="00B22533" w:rsidRDefault="00B22533" w:rsidP="00B22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add the condition </w:t>
            </w:r>
            <w:r w:rsidRPr="00C230F8">
              <w:rPr>
                <w:noProof/>
              </w:rPr>
              <w:t>ispresent(v_CellSysInfo.BcchInfo.SIs[i])</w:t>
            </w:r>
          </w:p>
          <w:p w14:paraId="55358246" w14:textId="77777777" w:rsidR="00B22533" w:rsidRDefault="00B22533" w:rsidP="00B22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before assigning </w:t>
            </w:r>
          </w:p>
          <w:p w14:paraId="00D38A9B" w14:textId="77777777" w:rsidR="00B22533" w:rsidRDefault="00B22533" w:rsidP="00B22533">
            <w:pPr>
              <w:pStyle w:val="CRCoverPage"/>
              <w:spacing w:after="0"/>
              <w:rPr>
                <w:noProof/>
              </w:rPr>
            </w:pPr>
          </w:p>
          <w:p w14:paraId="4E79013F" w14:textId="77777777" w:rsidR="00B22533" w:rsidRDefault="00B22533" w:rsidP="00B22533">
            <w:pPr>
              <w:pStyle w:val="CRCoverPage"/>
              <w:spacing w:after="0"/>
              <w:rPr>
                <w:noProof/>
              </w:rPr>
            </w:pPr>
            <w:r w:rsidRPr="00C230F8">
              <w:rPr>
                <w:noProof/>
              </w:rPr>
              <w:t xml:space="preserve">                v_SIs[j] := v_CellSysInfo.BcchInfo.SIs[i];</w:t>
            </w:r>
          </w:p>
          <w:p w14:paraId="1331BCC9" w14:textId="77777777" w:rsidR="00B22533" w:rsidRDefault="00B22533" w:rsidP="00B22533">
            <w:pPr>
              <w:pStyle w:val="CRCoverPage"/>
              <w:spacing w:after="0"/>
              <w:rPr>
                <w:noProof/>
              </w:rPr>
            </w:pPr>
          </w:p>
          <w:p w14:paraId="7624235D" w14:textId="77777777" w:rsidR="00B22533" w:rsidRDefault="00B22533" w:rsidP="00B22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also before assigning </w:t>
            </w:r>
          </w:p>
          <w:p w14:paraId="636D9767" w14:textId="77777777" w:rsidR="00B22533" w:rsidRDefault="00B22533" w:rsidP="00B22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</w:t>
            </w:r>
            <w:r w:rsidRPr="00494055">
              <w:rPr>
                <w:noProof/>
              </w:rPr>
              <w:t xml:space="preserve">        v_CellSysInfo.BcchInfo.SIs := v_SIs;</w:t>
            </w:r>
          </w:p>
          <w:p w14:paraId="7E56248E" w14:textId="77777777" w:rsidR="00B22533" w:rsidRPr="006316B2" w:rsidRDefault="00B22533" w:rsidP="00B22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B22533" w14:paraId="3D8EA7D7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6668" w14:textId="77777777" w:rsidR="00B22533" w:rsidRDefault="00B22533" w:rsidP="00B22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C8172" w14:textId="77777777" w:rsidR="00B22533" w:rsidRPr="00CF39F2" w:rsidRDefault="00B22533" w:rsidP="00B2253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22533" w14:paraId="3C3CBE53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C9AA24" w14:textId="77777777" w:rsidR="00B22533" w:rsidRDefault="00B22533" w:rsidP="00B22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0E20B" w14:textId="77777777" w:rsidR="00B22533" w:rsidRPr="00CF39F2" w:rsidRDefault="00B22533" w:rsidP="00B2253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B22533" w14:paraId="7519FF86" w14:textId="77777777" w:rsidTr="001045A3">
        <w:tc>
          <w:tcPr>
            <w:tcW w:w="2694" w:type="dxa"/>
            <w:gridSpan w:val="2"/>
          </w:tcPr>
          <w:p w14:paraId="015E5970" w14:textId="77777777" w:rsidR="00B22533" w:rsidRDefault="00B22533" w:rsidP="00B22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99C4A7" w14:textId="77777777" w:rsidR="00B22533" w:rsidRDefault="00B22533" w:rsidP="00B22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533" w14:paraId="029D6786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6CC09E" w14:textId="77777777" w:rsidR="00B22533" w:rsidRDefault="00B22533" w:rsidP="00B22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60BBF" w14:textId="77777777" w:rsidR="00B22533" w:rsidRDefault="00B22533" w:rsidP="00B22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8.1.5.3.1.NR5GC,  8.1.5.3.2.NR5GC,  8.1.5.3.3.NR5GC and 8.1.5.3.4.NR5GC</w:t>
            </w:r>
          </w:p>
        </w:tc>
      </w:tr>
      <w:tr w:rsidR="00B22533" w14:paraId="419767CA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9230B" w14:textId="77777777" w:rsidR="00B22533" w:rsidRDefault="00B22533" w:rsidP="00B22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E25302" w14:textId="77777777" w:rsidR="00B22533" w:rsidRDefault="00B22533" w:rsidP="00B22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533" w14:paraId="6D2EBC8A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59828" w14:textId="77777777" w:rsidR="00B22533" w:rsidRDefault="00B22533" w:rsidP="00B22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5B2654" w14:textId="77777777" w:rsidR="00B22533" w:rsidRDefault="00B22533" w:rsidP="00B22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DA184A" w14:textId="77777777" w:rsidR="00B22533" w:rsidRDefault="00B22533" w:rsidP="00B22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E2BC6E" w14:textId="77777777" w:rsidR="00B22533" w:rsidRDefault="00B22533" w:rsidP="00B225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63A7F2" w14:textId="77777777" w:rsidR="00B22533" w:rsidRDefault="00B22533" w:rsidP="00B225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533" w14:paraId="75C0A4EF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3DADE" w14:textId="77777777" w:rsidR="00B22533" w:rsidRDefault="00B22533" w:rsidP="00B22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F03D4E" w14:textId="77777777" w:rsidR="00B22533" w:rsidRDefault="00B22533" w:rsidP="00B22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CBE30" w14:textId="77777777" w:rsidR="00B22533" w:rsidRDefault="00B22533" w:rsidP="00B22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C92428" w14:textId="77777777" w:rsidR="00B22533" w:rsidRDefault="00B22533" w:rsidP="00B225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D01F4" w14:textId="77777777" w:rsidR="00B22533" w:rsidRDefault="00B22533" w:rsidP="00B225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533" w14:paraId="5A3093A0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466F9" w14:textId="77777777" w:rsidR="00B22533" w:rsidRDefault="00B22533" w:rsidP="00B22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F4BED" w14:textId="77777777" w:rsidR="00B22533" w:rsidRDefault="00B22533" w:rsidP="00B22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0AB78" w14:textId="77777777" w:rsidR="00B22533" w:rsidRDefault="00B22533" w:rsidP="00B22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7F1BC6" w14:textId="77777777" w:rsidR="00B22533" w:rsidRDefault="00B22533" w:rsidP="00B22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93419" w14:textId="77777777" w:rsidR="00B22533" w:rsidRDefault="00B22533" w:rsidP="00B225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533" w14:paraId="043A6A19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C3439" w14:textId="77777777" w:rsidR="00B22533" w:rsidRDefault="00B22533" w:rsidP="00B22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8C330B" w14:textId="77777777" w:rsidR="00B22533" w:rsidRDefault="00B22533" w:rsidP="00B22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EF9A5" w14:textId="77777777" w:rsidR="00B22533" w:rsidRDefault="00B22533" w:rsidP="00B22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C282D" w14:textId="77777777" w:rsidR="00B22533" w:rsidRDefault="00B22533" w:rsidP="00B22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E1C23" w14:textId="77777777" w:rsidR="00B22533" w:rsidRDefault="00B22533" w:rsidP="00B225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533" w14:paraId="0E4277F7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4EC77" w14:textId="77777777" w:rsidR="00B22533" w:rsidRDefault="00B22533" w:rsidP="00B225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07196" w14:textId="77777777" w:rsidR="00B22533" w:rsidRDefault="00B22533" w:rsidP="00B22533">
            <w:pPr>
              <w:pStyle w:val="CRCoverPage"/>
              <w:spacing w:after="0"/>
              <w:rPr>
                <w:noProof/>
              </w:rPr>
            </w:pPr>
          </w:p>
        </w:tc>
      </w:tr>
      <w:tr w:rsidR="00B22533" w14:paraId="12992780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0E47F" w14:textId="77777777" w:rsidR="00B22533" w:rsidRDefault="00B22533" w:rsidP="00B22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AA497" w14:textId="77777777" w:rsidR="00B22533" w:rsidRDefault="00B22533" w:rsidP="00B22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2533" w:rsidRPr="008863B9" w14:paraId="7F074830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8D0988" w14:textId="77777777" w:rsidR="00B22533" w:rsidRPr="008863B9" w:rsidRDefault="00B22533" w:rsidP="00B22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B36A70" w14:textId="77777777" w:rsidR="00B22533" w:rsidRPr="008863B9" w:rsidRDefault="00B22533" w:rsidP="00B225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2533" w14:paraId="654DD483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9633B" w14:textId="77777777" w:rsidR="00B22533" w:rsidRDefault="00B22533" w:rsidP="00B22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A9C5" w14:textId="77777777" w:rsidR="00B22533" w:rsidRDefault="00B22533" w:rsidP="00B22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DE9FA5" w14:textId="77777777" w:rsidR="00B22533" w:rsidRDefault="00B22533" w:rsidP="00B22533">
      <w:pPr>
        <w:rPr>
          <w:noProof/>
        </w:rPr>
      </w:pPr>
    </w:p>
    <w:p w14:paraId="789F790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8F2AD3B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EC6004" w14:textId="77777777" w:rsidR="009478EE" w:rsidRDefault="009478EE" w:rsidP="009478EE">
      <w:pPr>
        <w:rPr>
          <w:noProof/>
        </w:rPr>
      </w:pPr>
    </w:p>
    <w:p w14:paraId="772C3A0A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476786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6BB817F" w14:textId="77777777" w:rsidR="00B2253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22533" w:rsidRPr="00787B8C">
        <w:rPr>
          <w:rFonts w:ascii="Arial" w:hAnsi="Arial" w:cs="Arial"/>
          <w:iCs/>
        </w:rPr>
        <w:t>Table of Contents</w:t>
      </w:r>
      <w:r w:rsidR="00B22533">
        <w:tab/>
      </w:r>
      <w:r w:rsidR="00B22533">
        <w:fldChar w:fldCharType="begin"/>
      </w:r>
      <w:r w:rsidR="00B22533">
        <w:instrText xml:space="preserve"> PAGEREF _Toc114767866 \h </w:instrText>
      </w:r>
      <w:r w:rsidR="00B22533">
        <w:fldChar w:fldCharType="separate"/>
      </w:r>
      <w:r w:rsidR="00B22533">
        <w:t>3</w:t>
      </w:r>
      <w:r w:rsidR="00B22533">
        <w:fldChar w:fldCharType="end"/>
      </w:r>
    </w:p>
    <w:p w14:paraId="1263ECAF" w14:textId="77777777" w:rsidR="00B22533" w:rsidRDefault="00B2253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87B8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87B8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_Toc114767867 \h </w:instrText>
      </w:r>
      <w:r>
        <w:fldChar w:fldCharType="separate"/>
      </w:r>
      <w:r>
        <w:t>3</w:t>
      </w:r>
      <w:r>
        <w:fldChar w:fldCharType="end"/>
      </w:r>
    </w:p>
    <w:p w14:paraId="1E7BBFAE" w14:textId="77777777" w:rsidR="00B22533" w:rsidRDefault="00B2253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87B8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87B8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_Toc114767868 \h </w:instrText>
      </w:r>
      <w:r>
        <w:fldChar w:fldCharType="separate"/>
      </w:r>
      <w:r>
        <w:t>3</w:t>
      </w:r>
      <w:r>
        <w:fldChar w:fldCharType="end"/>
      </w:r>
    </w:p>
    <w:p w14:paraId="0C754257" w14:textId="77777777" w:rsidR="00B22533" w:rsidRDefault="00B2253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87B8C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87B8C">
        <w:rPr>
          <w:rFonts w:cs="Arial"/>
          <w:b/>
          <w:color w:val="000000"/>
          <w:lang w:eastAsia="en-GB"/>
        </w:rPr>
        <w:t xml:space="preserve">Correction to the </w:t>
      </w:r>
      <w:r w:rsidRPr="00787B8C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787B8C">
        <w:rPr>
          <w:b/>
        </w:rPr>
        <w:t>f_NR_SS_ConfigureSysinfo</w:t>
      </w:r>
      <w:r>
        <w:tab/>
      </w:r>
      <w:r>
        <w:fldChar w:fldCharType="begin"/>
      </w:r>
      <w:r>
        <w:instrText xml:space="preserve"> PAGEREF _Toc114767869 \h </w:instrText>
      </w:r>
      <w:r>
        <w:fldChar w:fldCharType="separate"/>
      </w:r>
      <w:r>
        <w:t>3</w:t>
      </w:r>
      <w:r>
        <w:fldChar w:fldCharType="end"/>
      </w:r>
    </w:p>
    <w:p w14:paraId="097ECC11" w14:textId="77777777" w:rsidR="006F0DBD" w:rsidRDefault="007A73E5" w:rsidP="006F0DB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6F0DBD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Hlk114649573"/>
      <w:bookmarkStart w:id="26" w:name="_Hlk107318485"/>
      <w:r w:rsidR="006F0DBD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0674E16" w14:textId="77777777"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762B9EBF" w14:textId="77777777"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0275EFCA" w14:textId="77777777"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5"/>
    <w:bookmarkEnd w:id="26"/>
    <w:p w14:paraId="017CC92A" w14:textId="77777777" w:rsidR="007A73E5" w:rsidRDefault="007A73E5" w:rsidP="007A73E5">
      <w:pPr>
        <w:rPr>
          <w:b/>
          <w:sz w:val="24"/>
          <w:lang w:eastAsia="ja-JP"/>
        </w:rPr>
      </w:pPr>
    </w:p>
    <w:p w14:paraId="2B3E0D41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7" w:name="_Toc122434488"/>
      <w:bookmarkStart w:id="28" w:name="_Toc295288959"/>
      <w:bookmarkStart w:id="29" w:name="_Toc114767868"/>
      <w:r w:rsidRPr="00854C55">
        <w:rPr>
          <w:b/>
        </w:rPr>
        <w:t>Corrections required</w:t>
      </w:r>
      <w:bookmarkEnd w:id="27"/>
      <w:bookmarkEnd w:id="28"/>
      <w:bookmarkEnd w:id="29"/>
    </w:p>
    <w:p w14:paraId="068F3B8C" w14:textId="77777777"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0" w:name="_Toc114767869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EA6E14" w:rsidRPr="00EA6E14">
        <w:rPr>
          <w:b/>
          <w:noProof/>
        </w:rPr>
        <w:t>f_NR_SS_ConfigureSysinfo</w:t>
      </w:r>
      <w:bookmarkEnd w:id="3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792A8E3F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0E63" w14:textId="77777777"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C7B7" w14:textId="77777777" w:rsidR="00FB0A08" w:rsidRPr="00E44127" w:rsidRDefault="00226011" w:rsidP="002B42D8">
            <w:pPr>
              <w:pStyle w:val="CRCoverPage"/>
              <w:spacing w:after="0"/>
              <w:rPr>
                <w:noProof/>
              </w:rPr>
            </w:pPr>
            <w:r w:rsidRPr="00226011">
              <w:rPr>
                <w:noProof/>
              </w:rPr>
              <w:t>f_NR_SS_ConfigureSysinfo</w:t>
            </w:r>
          </w:p>
        </w:tc>
      </w:tr>
      <w:tr w:rsidR="00FB0A08" w14:paraId="5C898E58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EDC3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3AD1" w14:textId="77777777" w:rsidR="00D45892" w:rsidRDefault="00D45892" w:rsidP="00D458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Pr="008E287D">
              <w:rPr>
                <w:b/>
                <w:noProof/>
              </w:rPr>
              <w:t>f_NR_SS_ConfigureSysinfo()</w:t>
            </w:r>
          </w:p>
          <w:p w14:paraId="0CEA29D6" w14:textId="77777777" w:rsidR="00D45892" w:rsidRDefault="00D45892" w:rsidP="00D45892">
            <w:pPr>
              <w:pStyle w:val="CRCoverPage"/>
              <w:spacing w:after="0"/>
              <w:rPr>
                <w:noProof/>
              </w:rPr>
            </w:pPr>
          </w:p>
          <w:p w14:paraId="0E53BC47" w14:textId="77777777" w:rsidR="00D45892" w:rsidRDefault="00D45892" w:rsidP="00D45892">
            <w:pPr>
              <w:pStyle w:val="CRCoverPage"/>
              <w:spacing w:after="0"/>
              <w:rPr>
                <w:noProof/>
              </w:rPr>
            </w:pPr>
            <w:r w:rsidRPr="00ED2BEC">
              <w:rPr>
                <w:noProof/>
              </w:rPr>
              <w:t>v_CellSysInfo.BcchInfo.Sis</w:t>
            </w:r>
            <w:r>
              <w:rPr>
                <w:noProof/>
              </w:rPr>
              <w:t xml:space="preserve"> is assigned to v_Sis if the length of </w:t>
            </w:r>
            <w:r w:rsidRPr="00ED2BEC">
              <w:rPr>
                <w:noProof/>
              </w:rPr>
              <w:t>v_SI_SchedulingInfo.schedulingInfoList</w:t>
            </w:r>
            <w:r>
              <w:rPr>
                <w:noProof/>
              </w:rPr>
              <w:t xml:space="preserve"> &gt; 0</w:t>
            </w:r>
          </w:p>
          <w:p w14:paraId="3D6AB8D9" w14:textId="77777777" w:rsidR="00D45892" w:rsidRDefault="00D45892" w:rsidP="00D45892">
            <w:pPr>
              <w:pStyle w:val="CRCoverPage"/>
              <w:spacing w:after="0"/>
              <w:rPr>
                <w:noProof/>
              </w:rPr>
            </w:pPr>
          </w:p>
          <w:p w14:paraId="42423A7E" w14:textId="77777777" w:rsidR="00D45892" w:rsidRDefault="00D45892" w:rsidP="00D458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But this condition will not be sufficient for the test cases where the segmented Sis are present ( PWS notificaiton scenarios ).</w:t>
            </w:r>
          </w:p>
          <w:p w14:paraId="01CACF91" w14:textId="77777777" w:rsidR="00FB0A08" w:rsidRPr="00AD4ADA" w:rsidRDefault="00D45892" w:rsidP="00D458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could result in run time issue where there is no presence of </w:t>
            </w:r>
            <w:r w:rsidRPr="00ED2BEC">
              <w:rPr>
                <w:noProof/>
              </w:rPr>
              <w:t>v_CellSysInfo.BcchInfo.Sis</w:t>
            </w:r>
            <w:r>
              <w:rPr>
                <w:noProof/>
              </w:rPr>
              <w:t xml:space="preserve"> in case of PWS notification scenarios</w:t>
            </w:r>
            <w:r>
              <w:t xml:space="preserve"> </w:t>
            </w:r>
          </w:p>
        </w:tc>
      </w:tr>
      <w:tr w:rsidR="00FB0A08" w14:paraId="0BBC7467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A74E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23F0" w14:textId="77777777" w:rsidR="0076423B" w:rsidRDefault="0076423B" w:rsidP="007642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add the condition </w:t>
            </w:r>
            <w:r w:rsidRPr="00C230F8">
              <w:rPr>
                <w:noProof/>
              </w:rPr>
              <w:t>ispresent(v_CellSysInfo.BcchInfo.SIs[i])</w:t>
            </w:r>
          </w:p>
          <w:p w14:paraId="1988AEC4" w14:textId="77777777" w:rsidR="0076423B" w:rsidRDefault="0076423B" w:rsidP="007642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before assigning </w:t>
            </w:r>
          </w:p>
          <w:p w14:paraId="2BA5635B" w14:textId="77777777" w:rsidR="0076423B" w:rsidRDefault="0076423B" w:rsidP="0076423B">
            <w:pPr>
              <w:pStyle w:val="CRCoverPage"/>
              <w:spacing w:after="0"/>
              <w:rPr>
                <w:noProof/>
              </w:rPr>
            </w:pPr>
          </w:p>
          <w:p w14:paraId="02E15ED9" w14:textId="77777777" w:rsidR="0076423B" w:rsidRDefault="0076423B" w:rsidP="0076423B">
            <w:pPr>
              <w:pStyle w:val="CRCoverPage"/>
              <w:spacing w:after="0"/>
              <w:rPr>
                <w:noProof/>
              </w:rPr>
            </w:pPr>
            <w:r w:rsidRPr="00C230F8">
              <w:rPr>
                <w:noProof/>
              </w:rPr>
              <w:t xml:space="preserve">                v_SIs[j] := v_CellSysInfo.BcchInfo.SIs[i];</w:t>
            </w:r>
          </w:p>
          <w:p w14:paraId="1B005492" w14:textId="77777777" w:rsidR="0076423B" w:rsidRDefault="0076423B" w:rsidP="0076423B">
            <w:pPr>
              <w:pStyle w:val="CRCoverPage"/>
              <w:spacing w:after="0"/>
              <w:rPr>
                <w:noProof/>
              </w:rPr>
            </w:pPr>
          </w:p>
          <w:p w14:paraId="76B91F2F" w14:textId="77777777" w:rsidR="0076423B" w:rsidRDefault="0076423B" w:rsidP="007642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also before assigning </w:t>
            </w:r>
          </w:p>
          <w:p w14:paraId="36EE3D1E" w14:textId="77777777" w:rsidR="0076423B" w:rsidRDefault="0076423B" w:rsidP="007642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</w:t>
            </w:r>
            <w:r w:rsidRPr="00494055">
              <w:rPr>
                <w:noProof/>
              </w:rPr>
              <w:t xml:space="preserve">        v_CellSysInfo.BcchInfo.SIs := v_SIs;</w:t>
            </w:r>
          </w:p>
          <w:p w14:paraId="6CAB893A" w14:textId="77777777" w:rsidR="005C6479" w:rsidRPr="001124B3" w:rsidRDefault="005C6479" w:rsidP="00790067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FB0A08" w14:paraId="1B0D39AF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507C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8050" w14:textId="77777777" w:rsidR="00FB0A08" w:rsidRPr="00CC39F9" w:rsidRDefault="00FE2120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FE2120">
              <w:rPr>
                <w:rFonts w:ascii="Arial" w:hAnsi="Arial" w:cs="Arial"/>
                <w:lang w:eastAsia="en-GB"/>
              </w:rPr>
              <w:t>NR5GC_SysinfoPaging.ttcn</w:t>
            </w:r>
          </w:p>
        </w:tc>
      </w:tr>
      <w:tr w:rsidR="00FB0A08" w14:paraId="37773709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A006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B43A" w14:textId="77777777" w:rsidR="00FB0A08" w:rsidRDefault="00852820" w:rsidP="00852820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14:paraId="468A01E3" w14:textId="1E8E6596" w:rsidR="00852820" w:rsidRPr="00852820" w:rsidRDefault="00852820" w:rsidP="00852820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  <w:highlight w:val="cyan"/>
                <w:lang w:eastAsia="zh-CN"/>
              </w:rPr>
            </w:pPr>
            <w:r w:rsidRPr="00852820">
              <w:rPr>
                <w:rFonts w:ascii="Arial" w:hAnsi="Arial"/>
                <w:highlight w:val="cyan"/>
                <w:lang w:eastAsia="zh-CN"/>
              </w:rPr>
              <w:t xml:space="preserve">Accepted but implemented differently by initialising </w:t>
            </w:r>
            <w:proofErr w:type="spellStart"/>
            <w:r w:rsidRPr="00852820">
              <w:rPr>
                <w:rFonts w:ascii="Arial" w:hAnsi="Arial"/>
                <w:highlight w:val="cyan"/>
                <w:lang w:eastAsia="zh-CN"/>
              </w:rPr>
              <w:t>v_SIs</w:t>
            </w:r>
            <w:proofErr w:type="spellEnd"/>
            <w:r w:rsidRPr="00852820">
              <w:rPr>
                <w:rFonts w:ascii="Arial" w:hAnsi="Arial"/>
                <w:highlight w:val="cyan"/>
                <w:lang w:eastAsia="zh-CN"/>
              </w:rPr>
              <w:t xml:space="preserve"> to the empty list {}. It can happen that </w:t>
            </w:r>
            <w:r w:rsidR="008F1C71">
              <w:rPr>
                <w:rFonts w:ascii="Arial" w:hAnsi="Arial"/>
                <w:highlight w:val="cyan"/>
                <w:lang w:eastAsia="zh-CN"/>
              </w:rPr>
              <w:t>there are</w:t>
            </w:r>
            <w:r w:rsidRPr="00852820">
              <w:rPr>
                <w:rFonts w:ascii="Arial" w:hAnsi="Arial"/>
                <w:highlight w:val="cyan"/>
                <w:lang w:eastAsia="zh-CN"/>
              </w:rPr>
              <w:t xml:space="preserve"> SI</w:t>
            </w:r>
            <w:r w:rsidR="008F1C71">
              <w:rPr>
                <w:rFonts w:ascii="Arial" w:hAnsi="Arial"/>
                <w:highlight w:val="cyan"/>
                <w:lang w:eastAsia="zh-CN"/>
              </w:rPr>
              <w:t xml:space="preserve"> to broadcast/</w:t>
            </w:r>
            <w:proofErr w:type="spellStart"/>
            <w:r w:rsidR="008F1C71">
              <w:rPr>
                <w:rFonts w:ascii="Arial" w:hAnsi="Arial"/>
                <w:highlight w:val="cyan"/>
                <w:lang w:eastAsia="zh-CN"/>
              </w:rPr>
              <w:t>notbroadcast</w:t>
            </w:r>
            <w:proofErr w:type="spellEnd"/>
            <w:r w:rsidR="008F1C71">
              <w:rPr>
                <w:rFonts w:ascii="Arial" w:hAnsi="Arial"/>
                <w:highlight w:val="cyan"/>
                <w:lang w:eastAsia="zh-CN"/>
              </w:rPr>
              <w:t xml:space="preserve"> together with </w:t>
            </w:r>
            <w:proofErr w:type="spellStart"/>
            <w:r w:rsidR="008F1C71">
              <w:rPr>
                <w:rFonts w:ascii="Arial" w:hAnsi="Arial"/>
                <w:highlight w:val="cyan"/>
                <w:lang w:eastAsia="zh-CN"/>
              </w:rPr>
              <w:t>SegmentedSIs</w:t>
            </w:r>
            <w:proofErr w:type="spellEnd"/>
            <w:r w:rsidRPr="00852820">
              <w:rPr>
                <w:rFonts w:ascii="Arial" w:hAnsi="Arial"/>
                <w:highlight w:val="cyan"/>
                <w:lang w:eastAsia="zh-CN"/>
              </w:rPr>
              <w:t xml:space="preserve">, in that case </w:t>
            </w:r>
            <w:proofErr w:type="spellStart"/>
            <w:r w:rsidRPr="0085282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v_CellSysInfo.BcchInfo.SIs</w:t>
            </w:r>
            <w:proofErr w:type="spellEnd"/>
            <w:r w:rsidRPr="00852820">
              <w:rPr>
                <w:rFonts w:ascii="Arial" w:hAnsi="Arial"/>
                <w:highlight w:val="cyan"/>
                <w:lang w:eastAsia="zh-CN"/>
              </w:rPr>
              <w:t xml:space="preserve"> needs to be initialised with </w:t>
            </w:r>
            <w:proofErr w:type="spellStart"/>
            <w:r w:rsidRPr="00852820">
              <w:rPr>
                <w:rFonts w:ascii="Arial" w:hAnsi="Arial"/>
                <w:highlight w:val="cyan"/>
                <w:lang w:eastAsia="zh-CN"/>
              </w:rPr>
              <w:t>v_SIs</w:t>
            </w:r>
            <w:proofErr w:type="spellEnd"/>
            <w:r w:rsidRPr="00852820">
              <w:rPr>
                <w:rFonts w:ascii="Arial" w:hAnsi="Arial"/>
                <w:highlight w:val="cyan"/>
                <w:lang w:eastAsia="zh-CN"/>
              </w:rPr>
              <w:t xml:space="preserve">  – see</w:t>
            </w:r>
            <w:r>
              <w:rPr>
                <w:rFonts w:ascii="Arial" w:hAnsi="Arial"/>
                <w:highlight w:val="cyan"/>
                <w:lang w:eastAsia="zh-CN"/>
              </w:rPr>
              <w:t xml:space="preserve"> proposed implementation below</w:t>
            </w:r>
          </w:p>
        </w:tc>
      </w:tr>
    </w:tbl>
    <w:p w14:paraId="73871860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20BF1F5A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F227890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93C3361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2758" w14:textId="77777777"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f_NR_SS_ConfigureSysinfo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48A3E8C" w14:textId="77777777"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template (value)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68E6A10" w14:textId="77777777"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template(value)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NR_BcchToPdschConfig_Type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p_NR_BcchToPdschConfig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0879C31" w14:textId="77777777"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p_BroadcastAllSI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:= false</w:t>
            </w:r>
          </w:p>
          <w:p w14:paraId="0D7FB602" w14:textId="77777777"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) runs on NR_BASE_PTC</w:t>
            </w:r>
          </w:p>
          <w:p w14:paraId="777612A9" w14:textId="77777777"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R5s220880 : added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p_BroadcastAllSI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07B6D67B" w14:textId="77777777"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NR_CellSysInfo_Type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v_CellSysInfo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f_NR_CellInfo_GetSysinfo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C4EF48B" w14:textId="77777777"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SI_SchedulingInfo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C083364" w14:textId="77777777" w:rsidR="005A7E4E" w:rsidRPr="00852820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52820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var </w:t>
            </w:r>
            <w:proofErr w:type="spellStart"/>
            <w:r w:rsidRPr="00852820">
              <w:rPr>
                <w:rFonts w:ascii="Courier New" w:hAnsi="Courier New" w:cs="Courier New"/>
                <w:color w:val="000000"/>
                <w:lang w:val="fr-FR" w:eastAsia="de-DE"/>
              </w:rPr>
              <w:t>NR_SI_List_Type</w:t>
            </w:r>
            <w:proofErr w:type="spellEnd"/>
            <w:r w:rsidRPr="00852820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</w:t>
            </w:r>
            <w:proofErr w:type="spellStart"/>
            <w:r w:rsidRPr="00852820">
              <w:rPr>
                <w:rFonts w:ascii="Courier New" w:hAnsi="Courier New" w:cs="Courier New"/>
                <w:color w:val="000000"/>
                <w:lang w:val="fr-FR" w:eastAsia="de-DE"/>
              </w:rPr>
              <w:t>v_SIs</w:t>
            </w:r>
            <w:proofErr w:type="spellEnd"/>
            <w:r w:rsidRPr="00852820">
              <w:rPr>
                <w:rFonts w:ascii="Courier New" w:hAnsi="Courier New" w:cs="Courier New"/>
                <w:color w:val="000000"/>
                <w:lang w:val="fr-FR" w:eastAsia="de-DE"/>
              </w:rPr>
              <w:t>;</w:t>
            </w:r>
          </w:p>
          <w:p w14:paraId="71A85453" w14:textId="77777777"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20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var integer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61B7DB8D" w14:textId="77777777"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 := 0;</w:t>
            </w:r>
          </w:p>
          <w:p w14:paraId="656EA389" w14:textId="77777777"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084AD83" w14:textId="77777777"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if (not(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p_BroadcastAllSI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v_CellSysInfo.NR_SysinfoCombination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MibOnly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v_CellSysInfo.NR_SysinfoCombination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!= NR_1 ) {  //@sic R5s220880 sic@</w:t>
            </w:r>
          </w:p>
          <w:p w14:paraId="5D016643" w14:textId="77777777"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:= f_NR_GetSIB1_SiSchedulingInfo(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9BCF2DB" w14:textId="77777777"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for (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v_SI_SchedulingInfo.schedulingInfoList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); i:=i+1) {</w:t>
            </w:r>
          </w:p>
          <w:p w14:paraId="00BD7F39" w14:textId="77777777"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v_SI_SchedulingInfo.schedulingInfoList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si_BroadcastStatus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== broadcasting) {</w:t>
            </w:r>
          </w:p>
          <w:p w14:paraId="00C66203" w14:textId="77777777"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v_SIs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[j] :=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v_CellSysInfo.BcchInfo.SIs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];</w:t>
            </w:r>
          </w:p>
          <w:p w14:paraId="55AAB853" w14:textId="77777777"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j := j+1;</w:t>
            </w:r>
          </w:p>
          <w:p w14:paraId="116E2613" w14:textId="77777777"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9B770EE" w14:textId="77777777"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D7445FC" w14:textId="77777777"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v_CellSysInfo.BcchInfo.SIs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v_SIs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0ADA120" w14:textId="77777777"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00B1486" w14:textId="77777777"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41F58F4" w14:textId="77777777"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cads_NR_ModifySysinfo_Def_REQ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1A487A4" w14:textId="77777777"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FF49A49" w14:textId="77777777"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v_CellSysInfo.BcchInfo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,   /* system information to be scheduled */</w:t>
            </w:r>
          </w:p>
          <w:p w14:paraId="75CFB829" w14:textId="77777777"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p_NR_BcchToPdschConfig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)); /* scheduling of SIs */</w:t>
            </w:r>
          </w:p>
          <w:p w14:paraId="3CD8EE56" w14:textId="77777777" w:rsidR="002C2496" w:rsidRPr="00455951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 w:rsidR="00D224F0"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</w:tc>
      </w:tr>
    </w:tbl>
    <w:p w14:paraId="458BFDC9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693D0ED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7273F596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E3D3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f_NR_SS_ConfigureSysinfo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2AAD352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template (value)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E79B713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template(value)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NR_BcchToPdschConfig_Type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p_NR_BcchToPdschConfig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E7115EB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p_BroadcastAllSI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:= false</w:t>
            </w:r>
          </w:p>
          <w:p w14:paraId="23628CD3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) runs on NR_BASE_PTC</w:t>
            </w:r>
          </w:p>
          <w:p w14:paraId="16C133D3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R5s220880 : added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p_BroadcastAllSI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0CEDEFD6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NR_CellSysInfo_Type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v_CellSysInfo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f_NR_CellInfo_GetSysinfo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F16917A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SI_SchedulingInfo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FD7B9A8" w14:textId="77777777" w:rsidR="00EC7E95" w:rsidRPr="00852820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52820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var </w:t>
            </w:r>
            <w:proofErr w:type="spellStart"/>
            <w:r w:rsidRPr="00852820">
              <w:rPr>
                <w:rFonts w:ascii="Courier New" w:hAnsi="Courier New" w:cs="Courier New"/>
                <w:color w:val="000000"/>
                <w:lang w:val="fr-FR" w:eastAsia="de-DE"/>
              </w:rPr>
              <w:t>NR_SI_List_Type</w:t>
            </w:r>
            <w:proofErr w:type="spellEnd"/>
            <w:r w:rsidRPr="00852820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</w:t>
            </w:r>
            <w:proofErr w:type="spellStart"/>
            <w:r w:rsidRPr="00852820">
              <w:rPr>
                <w:rFonts w:ascii="Courier New" w:hAnsi="Courier New" w:cs="Courier New"/>
                <w:color w:val="000000"/>
                <w:lang w:val="fr-FR" w:eastAsia="de-DE"/>
              </w:rPr>
              <w:t>v_SIs</w:t>
            </w:r>
            <w:proofErr w:type="spellEnd"/>
            <w:r w:rsidRPr="00852820">
              <w:rPr>
                <w:rFonts w:ascii="Courier New" w:hAnsi="Courier New" w:cs="Courier New"/>
                <w:color w:val="000000"/>
                <w:lang w:val="fr-FR" w:eastAsia="de-DE"/>
              </w:rPr>
              <w:t>;</w:t>
            </w:r>
          </w:p>
          <w:p w14:paraId="51FA2EAF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20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var integer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05DDC273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 := 0;</w:t>
            </w:r>
          </w:p>
          <w:p w14:paraId="27796535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72C7B44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if (not(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p_BroadcastAllSI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v_CellSysInfo.NR_SysinfoCombination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MibOnly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v_CellSysInfo.NR_SysinfoCombination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!= NR_1 ) {  //@sic R5s220880 sic@</w:t>
            </w:r>
          </w:p>
          <w:p w14:paraId="0081D7D1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:= f_NR_GetSIB1_SiSchedulingInfo(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412700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81D5B6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45F07AA0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for (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v_SI_SchedulingInfo.schedulingInfoList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); i:=i+1) {</w:t>
            </w:r>
          </w:p>
          <w:p w14:paraId="359D239B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 (</w:t>
            </w:r>
            <w:proofErr w:type="spellStart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v_SI_SchedulingInfo.schedulingInfoList</w:t>
            </w:r>
            <w:proofErr w:type="spellEnd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spellStart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].</w:t>
            </w:r>
            <w:proofErr w:type="spellStart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si_BroadcastStatus</w:t>
            </w:r>
            <w:proofErr w:type="spellEnd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== broadcasting) and (</w:t>
            </w:r>
            <w:proofErr w:type="spellStart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ispresent</w:t>
            </w:r>
            <w:proofErr w:type="spellEnd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v_CellSysInfo.BcchInfo.SIs</w:t>
            </w:r>
            <w:proofErr w:type="spellEnd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spellStart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])) ) { //WA#WI_1006998</w:t>
            </w:r>
          </w:p>
          <w:p w14:paraId="686BBA70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v_SIs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[j] :=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v_CellSysInfo.BcchInfo.SIs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];</w:t>
            </w:r>
          </w:p>
          <w:p w14:paraId="07DC3F52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j := j+1;</w:t>
            </w:r>
          </w:p>
          <w:p w14:paraId="2775DE18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FD6061F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0B5D770" w14:textId="77777777" w:rsidR="00EC7E95" w:rsidRPr="00F55174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spellStart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ispresent</w:t>
            </w:r>
            <w:proofErr w:type="spellEnd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v_CellSysInfo.BcchInfo.SIs</w:t>
            </w:r>
            <w:proofErr w:type="spellEnd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spellStart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])) //WA#WI_1006998</w:t>
            </w:r>
          </w:p>
          <w:p w14:paraId="5B16A70C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14:paraId="0F135C84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v_CellSysInfo.BcchInfo.SIs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v_SIs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4D0FB22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03F36A0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41F418F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E22F5F3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cads_NR_ModifySysinfo_Def_REQ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E422D71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BD60A71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v_CellSysInfo.BcchInfo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,   /* system information to be scheduled */</w:t>
            </w:r>
          </w:p>
          <w:p w14:paraId="2D5B41FB" w14:textId="77777777"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p_NR_BcchToPdschConfig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)); /* scheduling of SIs */</w:t>
            </w:r>
          </w:p>
          <w:p w14:paraId="20FF051D" w14:textId="77777777" w:rsidR="00FB0A08" w:rsidRPr="006D35E4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B287230" w14:textId="77777777" w:rsidR="00852820" w:rsidRDefault="00852820" w:rsidP="00852820">
      <w:pPr>
        <w:rPr>
          <w:highlight w:val="cyan"/>
          <w:lang w:eastAsia="en-GB"/>
        </w:rPr>
      </w:pPr>
    </w:p>
    <w:p w14:paraId="65A16357" w14:textId="6FDC8D5F" w:rsidR="00F96833" w:rsidRPr="00852820" w:rsidRDefault="00852820" w:rsidP="00852820">
      <w:pPr>
        <w:rPr>
          <w:b/>
          <w:bCs/>
        </w:rPr>
      </w:pPr>
      <w:r w:rsidRPr="00852820">
        <w:rPr>
          <w:b/>
          <w:bCs/>
          <w:highlight w:val="cyan"/>
          <w:lang w:eastAsia="en-GB"/>
        </w:rPr>
        <w:t>MCC160 proposed implementation</w:t>
      </w:r>
    </w:p>
    <w:p w14:paraId="1E0FC666" w14:textId="77777777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 function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f_NR_SS_ConfigureSysinfo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NR_CellId_Type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5E3AE7C2" w14:textId="77777777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template (value)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TimingInfo_Type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p_TimingInfo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cs_TimingInfo_Now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14D9D9DE" w14:textId="77777777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template(value)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NR_BcchToPdschConfig_Type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p_NR_BcchToPdschConfig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0487CBB4" w14:textId="77777777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p_BroadcastAllSI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:= false</w:t>
      </w:r>
    </w:p>
    <w:p w14:paraId="689E78C0" w14:textId="77777777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) runs on NR_BASE_PTC</w:t>
      </w:r>
    </w:p>
    <w:p w14:paraId="228B5F14" w14:textId="77777777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 { //@sic R5s220880 : added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p_BroadcastAllSI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sic@</w:t>
      </w:r>
    </w:p>
    <w:p w14:paraId="57CB495F" w14:textId="77777777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NR_CellSysInfo_Type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v_CellSysInfo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f_NR_CellInfo_GetSysinfo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2CCAA9D0" w14:textId="77777777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SI_SchedulingInfo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75E16467" w14:textId="59D2B8F0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852820">
        <w:rPr>
          <w:rFonts w:ascii="Courier New" w:hAnsi="Courier New" w:cs="Courier New"/>
          <w:sz w:val="16"/>
          <w:szCs w:val="16"/>
          <w:lang w:val="fr-FR" w:eastAsia="en-GB"/>
        </w:rPr>
        <w:t xml:space="preserve">    var </w:t>
      </w:r>
      <w:proofErr w:type="spellStart"/>
      <w:r w:rsidRPr="00852820">
        <w:rPr>
          <w:rFonts w:ascii="Courier New" w:hAnsi="Courier New" w:cs="Courier New"/>
          <w:sz w:val="16"/>
          <w:szCs w:val="16"/>
          <w:lang w:val="fr-FR" w:eastAsia="en-GB"/>
        </w:rPr>
        <w:t>NR_SI_List_Type</w:t>
      </w:r>
      <w:proofErr w:type="spellEnd"/>
      <w:r w:rsidRPr="00852820">
        <w:rPr>
          <w:rFonts w:ascii="Courier New" w:hAnsi="Courier New" w:cs="Courier New"/>
          <w:sz w:val="16"/>
          <w:szCs w:val="16"/>
          <w:lang w:val="fr-FR" w:eastAsia="en-GB"/>
        </w:rPr>
        <w:t xml:space="preserve"> </w:t>
      </w:r>
      <w:proofErr w:type="spellStart"/>
      <w:r w:rsidRPr="00852820">
        <w:rPr>
          <w:rFonts w:ascii="Courier New" w:hAnsi="Courier New" w:cs="Courier New"/>
          <w:sz w:val="16"/>
          <w:szCs w:val="16"/>
          <w:highlight w:val="cyan"/>
          <w:lang w:val="fr-FR" w:eastAsia="en-GB"/>
        </w:rPr>
        <w:t>v_S</w:t>
      </w:r>
      <w:r w:rsidR="00E90456">
        <w:rPr>
          <w:rFonts w:ascii="Courier New" w:hAnsi="Courier New" w:cs="Courier New"/>
          <w:sz w:val="16"/>
          <w:szCs w:val="16"/>
          <w:highlight w:val="cyan"/>
          <w:lang w:val="fr-FR" w:eastAsia="en-GB"/>
        </w:rPr>
        <w:t>I</w:t>
      </w:r>
      <w:r w:rsidRPr="00852820">
        <w:rPr>
          <w:rFonts w:ascii="Courier New" w:hAnsi="Courier New" w:cs="Courier New"/>
          <w:sz w:val="16"/>
          <w:szCs w:val="16"/>
          <w:highlight w:val="cyan"/>
          <w:lang w:val="fr-FR" w:eastAsia="en-GB"/>
        </w:rPr>
        <w:t>s</w:t>
      </w:r>
      <w:proofErr w:type="spellEnd"/>
      <w:r w:rsidRPr="00852820">
        <w:rPr>
          <w:rFonts w:ascii="Courier New" w:hAnsi="Courier New" w:cs="Courier New"/>
          <w:sz w:val="16"/>
          <w:szCs w:val="16"/>
          <w:highlight w:val="cyan"/>
          <w:lang w:val="fr-FR" w:eastAsia="en-GB"/>
        </w:rPr>
        <w:t> := {}</w:t>
      </w:r>
      <w:r w:rsidRPr="00852820">
        <w:rPr>
          <w:rFonts w:ascii="Courier New" w:hAnsi="Courier New" w:cs="Courier New"/>
          <w:sz w:val="16"/>
          <w:szCs w:val="16"/>
          <w:highlight w:val="cyan"/>
          <w:lang w:val="fr-FR" w:eastAsia="en-GB"/>
        </w:rPr>
        <w:t>;</w:t>
      </w:r>
      <w:r>
        <w:rPr>
          <w:rFonts w:ascii="Courier New" w:hAnsi="Courier New" w:cs="Courier New"/>
          <w:sz w:val="16"/>
          <w:szCs w:val="16"/>
          <w:lang w:val="fr-FR" w:eastAsia="en-GB"/>
        </w:rPr>
        <w:t xml:space="preserve">  </w:t>
      </w:r>
      <w:r w:rsidRPr="00852820">
        <w:rPr>
          <w:rFonts w:ascii="Courier New" w:hAnsi="Courier New" w:cs="Courier New"/>
          <w:sz w:val="16"/>
          <w:szCs w:val="16"/>
          <w:lang w:val="fr-FR" w:eastAsia="en-GB"/>
        </w:rPr>
        <w:t>//@sic R5s221131 sic@</w:t>
      </w:r>
    </w:p>
    <w:p w14:paraId="62D5CD6F" w14:textId="77777777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52820">
        <w:rPr>
          <w:rFonts w:ascii="Courier New" w:hAnsi="Courier New" w:cs="Courier New"/>
          <w:sz w:val="16"/>
          <w:szCs w:val="16"/>
          <w:lang w:val="fr-FR" w:eastAsia="en-GB"/>
        </w:rPr>
        <w:t xml:space="preserve">    </w:t>
      </w:r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var integer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:= 0;</w:t>
      </w:r>
    </w:p>
    <w:p w14:paraId="3F370BA4" w14:textId="77777777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   var integer j := 0;</w:t>
      </w:r>
    </w:p>
    <w:p w14:paraId="3DC67722" w14:textId="77777777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01D5240E" w14:textId="77777777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   if (not(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p_BroadcastAllSI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) and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v_CellSysInfo.NR_SysinfoCombination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!=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MibOnly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and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v_CellSysInfo.NR_SysinfoCombination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!= NR_1 ) {  //@sic R5s220880 sic@</w:t>
      </w:r>
    </w:p>
    <w:p w14:paraId="68D4D240" w14:textId="77777777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:= f_NR_GetSIB1_SiSchedulingInfo(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792BEB0" w14:textId="77777777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       for (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:= 0;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&lt;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lengthof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v_SI_SchedulingInfo.schedulingInfoList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>); i:=i+1) {</w:t>
      </w:r>
    </w:p>
    <w:p w14:paraId="63AA43D2" w14:textId="77777777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           if (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v_SI_SchedulingInfo.schedulingInfoList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>[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>].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si_BroadcastStatus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== broadcasting </w:t>
      </w:r>
      <w:r w:rsidRPr="00852820">
        <w:rPr>
          <w:rFonts w:ascii="Courier New" w:hAnsi="Courier New" w:cs="Courier New"/>
          <w:sz w:val="16"/>
          <w:szCs w:val="16"/>
          <w:highlight w:val="cyan"/>
          <w:lang w:eastAsia="en-GB"/>
        </w:rPr>
        <w:t>and (</w:t>
      </w:r>
      <w:proofErr w:type="spellStart"/>
      <w:r w:rsidRPr="00852820">
        <w:rPr>
          <w:rFonts w:ascii="Courier New" w:hAnsi="Courier New" w:cs="Courier New"/>
          <w:sz w:val="16"/>
          <w:szCs w:val="16"/>
          <w:highlight w:val="cyan"/>
          <w:lang w:eastAsia="en-GB"/>
        </w:rPr>
        <w:t>ispresent</w:t>
      </w:r>
      <w:proofErr w:type="spellEnd"/>
      <w:r w:rsidRPr="00852820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852820">
        <w:rPr>
          <w:rFonts w:ascii="Courier New" w:hAnsi="Courier New" w:cs="Courier New"/>
          <w:sz w:val="16"/>
          <w:szCs w:val="16"/>
          <w:highlight w:val="cyan"/>
          <w:lang w:eastAsia="en-GB"/>
        </w:rPr>
        <w:t>v_CellSysInfo.BcchInfo.SIs</w:t>
      </w:r>
      <w:proofErr w:type="spellEnd"/>
      <w:r w:rsidRPr="00852820">
        <w:rPr>
          <w:rFonts w:ascii="Courier New" w:hAnsi="Courier New" w:cs="Courier New"/>
          <w:sz w:val="16"/>
          <w:szCs w:val="16"/>
          <w:highlight w:val="cyan"/>
          <w:lang w:eastAsia="en-GB"/>
        </w:rPr>
        <w:t>[</w:t>
      </w:r>
      <w:proofErr w:type="spellStart"/>
      <w:r w:rsidRPr="00852820">
        <w:rPr>
          <w:rFonts w:ascii="Courier New" w:hAnsi="Courier New" w:cs="Courier New"/>
          <w:sz w:val="16"/>
          <w:szCs w:val="16"/>
          <w:highlight w:val="cyan"/>
          <w:lang w:eastAsia="en-GB"/>
        </w:rPr>
        <w:t>i</w:t>
      </w:r>
      <w:proofErr w:type="spellEnd"/>
      <w:r w:rsidRPr="00852820">
        <w:rPr>
          <w:rFonts w:ascii="Courier New" w:hAnsi="Courier New" w:cs="Courier New"/>
          <w:sz w:val="16"/>
          <w:szCs w:val="16"/>
          <w:highlight w:val="cyan"/>
          <w:lang w:eastAsia="en-GB"/>
        </w:rPr>
        <w:t>]))</w:t>
      </w:r>
      <w:r w:rsidRPr="00852820">
        <w:rPr>
          <w:rFonts w:ascii="Courier New" w:hAnsi="Courier New" w:cs="Courier New"/>
          <w:sz w:val="16"/>
          <w:szCs w:val="16"/>
          <w:lang w:eastAsia="en-GB"/>
        </w:rPr>
        <w:t>) { //@sic R5s221131 sic@</w:t>
      </w:r>
    </w:p>
    <w:p w14:paraId="15F8BFFC" w14:textId="77777777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v_SIs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[j] :=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v_CellSysInfo.BcchInfo.SIs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>[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>];</w:t>
      </w:r>
    </w:p>
    <w:p w14:paraId="02E9E138" w14:textId="77777777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               j := j+1;</w:t>
      </w:r>
    </w:p>
    <w:p w14:paraId="6171DD6F" w14:textId="77777777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           }</w:t>
      </w:r>
    </w:p>
    <w:p w14:paraId="6848DF17" w14:textId="77777777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4EA3582F" w14:textId="77777777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v_CellSysInfo.BcchInfo.SIs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v_SIs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6B7AF351" w14:textId="77777777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66D54802" w14:textId="77777777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f_NR_SS_CommonCellConfig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1F386FFC" w14:textId="77777777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cads_NR_ModifySysinfo_Def_REQ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532CE8AB" w14:textId="77777777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p_TimingInfo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7CE6C4F4" w14:textId="77777777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v_CellSysInfo.BcchInfo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>,   /* system information to be scheduled */</w:t>
      </w:r>
    </w:p>
    <w:p w14:paraId="3C1EC6DE" w14:textId="77777777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</w:t>
      </w:r>
      <w:proofErr w:type="spellStart"/>
      <w:r w:rsidRPr="00852820">
        <w:rPr>
          <w:rFonts w:ascii="Courier New" w:hAnsi="Courier New" w:cs="Courier New"/>
          <w:sz w:val="16"/>
          <w:szCs w:val="16"/>
          <w:lang w:eastAsia="en-GB"/>
        </w:rPr>
        <w:t>p_NR_BcchToPdschConfig</w:t>
      </w:r>
      <w:proofErr w:type="spellEnd"/>
      <w:r w:rsidRPr="00852820">
        <w:rPr>
          <w:rFonts w:ascii="Courier New" w:hAnsi="Courier New" w:cs="Courier New"/>
          <w:sz w:val="16"/>
          <w:szCs w:val="16"/>
          <w:lang w:eastAsia="en-GB"/>
        </w:rPr>
        <w:t>)); /* scheduling of SIs */</w:t>
      </w:r>
    </w:p>
    <w:p w14:paraId="03C000CD" w14:textId="77777777" w:rsidR="00852820" w:rsidRPr="00852820" w:rsidRDefault="00852820" w:rsidP="0085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52820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p w14:paraId="66025CBB" w14:textId="77EB7D41" w:rsidR="00852820" w:rsidRPr="00852820" w:rsidRDefault="00852820" w:rsidP="00852820">
      <w:pPr>
        <w:rPr>
          <w:lang w:eastAsia="en-GB"/>
        </w:rPr>
      </w:pPr>
      <w:r>
        <w:rPr>
          <w:lang w:eastAsia="en-GB"/>
        </w:rPr>
        <w:t xml:space="preserve">  </w:t>
      </w:r>
    </w:p>
    <w:sectPr w:rsidR="00852820" w:rsidRPr="00852820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F521E" w14:textId="77777777" w:rsidR="00F56B27" w:rsidRDefault="00F56B27">
      <w:r>
        <w:separator/>
      </w:r>
    </w:p>
  </w:endnote>
  <w:endnote w:type="continuationSeparator" w:id="0">
    <w:p w14:paraId="205935B0" w14:textId="77777777" w:rsidR="00F56B27" w:rsidRDefault="00F56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66F73" w14:textId="77777777" w:rsidR="00F56B27" w:rsidRDefault="00F56B27">
      <w:r>
        <w:separator/>
      </w:r>
    </w:p>
  </w:footnote>
  <w:footnote w:type="continuationSeparator" w:id="0">
    <w:p w14:paraId="06CE8738" w14:textId="77777777" w:rsidR="00F56B27" w:rsidRDefault="00F56B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9CEBA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7AC6A4C" wp14:editId="5C76C81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44EDF33D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94BE3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3E60193" wp14:editId="39D7569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4EFB9708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CBD21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521D82B" wp14:editId="4E6EA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71E7C6D9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6CD5F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4FDB4B7" wp14:editId="140A7C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7EE05BA8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568A1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14D0CFE" wp14:editId="33F86E8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47970B60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39881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CB3F2A6" wp14:editId="7E70B57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6DD3CE37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57B15"/>
    <w:multiLevelType w:val="hybridMultilevel"/>
    <w:tmpl w:val="B68A3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74457F4"/>
    <w:multiLevelType w:val="hybridMultilevel"/>
    <w:tmpl w:val="62269FD4"/>
    <w:lvl w:ilvl="0" w:tplc="745C5D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D35E92"/>
    <w:multiLevelType w:val="hybridMultilevel"/>
    <w:tmpl w:val="A178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400B8"/>
    <w:multiLevelType w:val="hybridMultilevel"/>
    <w:tmpl w:val="A178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AA3CF2"/>
    <w:multiLevelType w:val="hybridMultilevel"/>
    <w:tmpl w:val="B68A3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3647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6503033">
    <w:abstractNumId w:val="7"/>
  </w:num>
  <w:num w:numId="3" w16cid:durableId="1262759855">
    <w:abstractNumId w:val="3"/>
  </w:num>
  <w:num w:numId="4" w16cid:durableId="1121875018">
    <w:abstractNumId w:val="15"/>
  </w:num>
  <w:num w:numId="5" w16cid:durableId="1989556533">
    <w:abstractNumId w:val="11"/>
  </w:num>
  <w:num w:numId="6" w16cid:durableId="1892383755">
    <w:abstractNumId w:val="13"/>
  </w:num>
  <w:num w:numId="7" w16cid:durableId="279343435">
    <w:abstractNumId w:val="5"/>
  </w:num>
  <w:num w:numId="8" w16cid:durableId="359552291">
    <w:abstractNumId w:val="14"/>
  </w:num>
  <w:num w:numId="9" w16cid:durableId="1048802287">
    <w:abstractNumId w:val="6"/>
  </w:num>
  <w:num w:numId="10" w16cid:durableId="2099445792">
    <w:abstractNumId w:val="10"/>
  </w:num>
  <w:num w:numId="11" w16cid:durableId="1688480324">
    <w:abstractNumId w:val="0"/>
  </w:num>
  <w:num w:numId="12" w16cid:durableId="2093499880">
    <w:abstractNumId w:val="4"/>
  </w:num>
  <w:num w:numId="13" w16cid:durableId="435372479">
    <w:abstractNumId w:val="17"/>
  </w:num>
  <w:num w:numId="14" w16cid:durableId="825054160">
    <w:abstractNumId w:val="2"/>
  </w:num>
  <w:num w:numId="15" w16cid:durableId="1996521434">
    <w:abstractNumId w:val="16"/>
  </w:num>
  <w:num w:numId="16" w16cid:durableId="639724187">
    <w:abstractNumId w:val="12"/>
  </w:num>
  <w:num w:numId="17" w16cid:durableId="1147088313">
    <w:abstractNumId w:val="1"/>
  </w:num>
  <w:num w:numId="18" w16cid:durableId="1004209924">
    <w:abstractNumId w:val="9"/>
  </w:num>
  <w:num w:numId="19" w16cid:durableId="144861928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1F1A"/>
    <w:rsid w:val="00022E4A"/>
    <w:rsid w:val="000239BD"/>
    <w:rsid w:val="00024866"/>
    <w:rsid w:val="000249D9"/>
    <w:rsid w:val="0002580B"/>
    <w:rsid w:val="00026854"/>
    <w:rsid w:val="000301A3"/>
    <w:rsid w:val="00030202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F84"/>
    <w:rsid w:val="0008356D"/>
    <w:rsid w:val="00084025"/>
    <w:rsid w:val="00084DD9"/>
    <w:rsid w:val="00084F2A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E15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24E9"/>
    <w:rsid w:val="000C430E"/>
    <w:rsid w:val="000C6598"/>
    <w:rsid w:val="000C72FB"/>
    <w:rsid w:val="000D098B"/>
    <w:rsid w:val="000D1216"/>
    <w:rsid w:val="000D2446"/>
    <w:rsid w:val="000D2BD3"/>
    <w:rsid w:val="000D32DC"/>
    <w:rsid w:val="000D3714"/>
    <w:rsid w:val="000D40AB"/>
    <w:rsid w:val="000D45C3"/>
    <w:rsid w:val="000D4F01"/>
    <w:rsid w:val="000D5450"/>
    <w:rsid w:val="000D56C0"/>
    <w:rsid w:val="000D62AE"/>
    <w:rsid w:val="000D6694"/>
    <w:rsid w:val="000D6B6D"/>
    <w:rsid w:val="000E07FB"/>
    <w:rsid w:val="000E0B9A"/>
    <w:rsid w:val="000E1C08"/>
    <w:rsid w:val="000E2881"/>
    <w:rsid w:val="000E34B8"/>
    <w:rsid w:val="000E5A69"/>
    <w:rsid w:val="000E681E"/>
    <w:rsid w:val="000E732E"/>
    <w:rsid w:val="000F0539"/>
    <w:rsid w:val="000F0F70"/>
    <w:rsid w:val="000F0F81"/>
    <w:rsid w:val="000F10E8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1135"/>
    <w:rsid w:val="00101905"/>
    <w:rsid w:val="00101E79"/>
    <w:rsid w:val="001033E9"/>
    <w:rsid w:val="001037D4"/>
    <w:rsid w:val="00103810"/>
    <w:rsid w:val="00103A55"/>
    <w:rsid w:val="00103C72"/>
    <w:rsid w:val="00105AD9"/>
    <w:rsid w:val="0010735D"/>
    <w:rsid w:val="00110724"/>
    <w:rsid w:val="001109AC"/>
    <w:rsid w:val="0011146B"/>
    <w:rsid w:val="00111B77"/>
    <w:rsid w:val="001124B3"/>
    <w:rsid w:val="00112785"/>
    <w:rsid w:val="001127D4"/>
    <w:rsid w:val="00112C21"/>
    <w:rsid w:val="0011415B"/>
    <w:rsid w:val="00114637"/>
    <w:rsid w:val="00115405"/>
    <w:rsid w:val="001166B1"/>
    <w:rsid w:val="00117390"/>
    <w:rsid w:val="001209DE"/>
    <w:rsid w:val="001211F6"/>
    <w:rsid w:val="001212C7"/>
    <w:rsid w:val="0012136E"/>
    <w:rsid w:val="00121DF3"/>
    <w:rsid w:val="0012346E"/>
    <w:rsid w:val="00125935"/>
    <w:rsid w:val="00125F25"/>
    <w:rsid w:val="00126237"/>
    <w:rsid w:val="001302CE"/>
    <w:rsid w:val="0013099C"/>
    <w:rsid w:val="00130C2E"/>
    <w:rsid w:val="0013147F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97C0F"/>
    <w:rsid w:val="001A0703"/>
    <w:rsid w:val="001A08B3"/>
    <w:rsid w:val="001A0D31"/>
    <w:rsid w:val="001A1F6E"/>
    <w:rsid w:val="001A34BF"/>
    <w:rsid w:val="001A3A40"/>
    <w:rsid w:val="001A3E1A"/>
    <w:rsid w:val="001A41BB"/>
    <w:rsid w:val="001A62F8"/>
    <w:rsid w:val="001A675D"/>
    <w:rsid w:val="001A6DD0"/>
    <w:rsid w:val="001A6F24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6641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2A98"/>
    <w:rsid w:val="00223485"/>
    <w:rsid w:val="002249E0"/>
    <w:rsid w:val="00224D88"/>
    <w:rsid w:val="00226011"/>
    <w:rsid w:val="0022628F"/>
    <w:rsid w:val="002264D8"/>
    <w:rsid w:val="00230073"/>
    <w:rsid w:val="00232611"/>
    <w:rsid w:val="00232B70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6D3D"/>
    <w:rsid w:val="0024707C"/>
    <w:rsid w:val="002503D3"/>
    <w:rsid w:val="00252364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0E7C"/>
    <w:rsid w:val="002B14D3"/>
    <w:rsid w:val="002B159B"/>
    <w:rsid w:val="002B1E6F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2496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32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216F1"/>
    <w:rsid w:val="00322D46"/>
    <w:rsid w:val="00322EFF"/>
    <w:rsid w:val="00323AC8"/>
    <w:rsid w:val="003245C6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D98"/>
    <w:rsid w:val="0034341E"/>
    <w:rsid w:val="00343CD7"/>
    <w:rsid w:val="003448A4"/>
    <w:rsid w:val="00345383"/>
    <w:rsid w:val="00346D7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3CCB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97110"/>
    <w:rsid w:val="003A0D19"/>
    <w:rsid w:val="003A17EE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AF6"/>
    <w:rsid w:val="003D6BC5"/>
    <w:rsid w:val="003E0DD2"/>
    <w:rsid w:val="003E149A"/>
    <w:rsid w:val="003E1A36"/>
    <w:rsid w:val="003E3232"/>
    <w:rsid w:val="003E33B8"/>
    <w:rsid w:val="003E36BC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2E02"/>
    <w:rsid w:val="00412ED3"/>
    <w:rsid w:val="00413E33"/>
    <w:rsid w:val="0041471B"/>
    <w:rsid w:val="004153A1"/>
    <w:rsid w:val="00415491"/>
    <w:rsid w:val="00416ABF"/>
    <w:rsid w:val="00416E09"/>
    <w:rsid w:val="00416FA7"/>
    <w:rsid w:val="00417C34"/>
    <w:rsid w:val="004242F1"/>
    <w:rsid w:val="0042625D"/>
    <w:rsid w:val="00426FCD"/>
    <w:rsid w:val="00431186"/>
    <w:rsid w:val="0043163D"/>
    <w:rsid w:val="00432155"/>
    <w:rsid w:val="00433603"/>
    <w:rsid w:val="00433730"/>
    <w:rsid w:val="0043576E"/>
    <w:rsid w:val="00435B12"/>
    <w:rsid w:val="00436E20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B0A"/>
    <w:rsid w:val="00461F12"/>
    <w:rsid w:val="004623C2"/>
    <w:rsid w:val="004635E5"/>
    <w:rsid w:val="004642B2"/>
    <w:rsid w:val="00467921"/>
    <w:rsid w:val="00471065"/>
    <w:rsid w:val="004717EA"/>
    <w:rsid w:val="00471D69"/>
    <w:rsid w:val="00472BBD"/>
    <w:rsid w:val="00473D94"/>
    <w:rsid w:val="004745E7"/>
    <w:rsid w:val="0047488D"/>
    <w:rsid w:val="00476A25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055"/>
    <w:rsid w:val="00494265"/>
    <w:rsid w:val="00495060"/>
    <w:rsid w:val="00495E46"/>
    <w:rsid w:val="00496C8F"/>
    <w:rsid w:val="0049728D"/>
    <w:rsid w:val="004976F0"/>
    <w:rsid w:val="004A1CE5"/>
    <w:rsid w:val="004A2AED"/>
    <w:rsid w:val="004A39FF"/>
    <w:rsid w:val="004A428B"/>
    <w:rsid w:val="004A4DF6"/>
    <w:rsid w:val="004A533C"/>
    <w:rsid w:val="004A60F7"/>
    <w:rsid w:val="004A66D3"/>
    <w:rsid w:val="004A794F"/>
    <w:rsid w:val="004B01A5"/>
    <w:rsid w:val="004B0912"/>
    <w:rsid w:val="004B1493"/>
    <w:rsid w:val="004B1ACD"/>
    <w:rsid w:val="004B2BF2"/>
    <w:rsid w:val="004B2C2D"/>
    <w:rsid w:val="004B351D"/>
    <w:rsid w:val="004B418F"/>
    <w:rsid w:val="004B526E"/>
    <w:rsid w:val="004B6766"/>
    <w:rsid w:val="004B6F01"/>
    <w:rsid w:val="004B7016"/>
    <w:rsid w:val="004B720D"/>
    <w:rsid w:val="004B73D1"/>
    <w:rsid w:val="004B75B7"/>
    <w:rsid w:val="004B7B95"/>
    <w:rsid w:val="004C083C"/>
    <w:rsid w:val="004C0BE8"/>
    <w:rsid w:val="004C1C89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36AE"/>
    <w:rsid w:val="004F4319"/>
    <w:rsid w:val="004F57CD"/>
    <w:rsid w:val="004F5949"/>
    <w:rsid w:val="004F5BE9"/>
    <w:rsid w:val="004F613B"/>
    <w:rsid w:val="004F6175"/>
    <w:rsid w:val="004F6267"/>
    <w:rsid w:val="004F661B"/>
    <w:rsid w:val="004F72F6"/>
    <w:rsid w:val="00501EBB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32D3"/>
    <w:rsid w:val="005135A1"/>
    <w:rsid w:val="0051580D"/>
    <w:rsid w:val="00515CAB"/>
    <w:rsid w:val="005161C7"/>
    <w:rsid w:val="00520DB4"/>
    <w:rsid w:val="0052213F"/>
    <w:rsid w:val="005223D8"/>
    <w:rsid w:val="00523336"/>
    <w:rsid w:val="005262E4"/>
    <w:rsid w:val="00526932"/>
    <w:rsid w:val="00526E71"/>
    <w:rsid w:val="00526EF6"/>
    <w:rsid w:val="005279F5"/>
    <w:rsid w:val="0053105A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7F3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11C"/>
    <w:rsid w:val="00564EDF"/>
    <w:rsid w:val="0056673A"/>
    <w:rsid w:val="00566928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A7E4E"/>
    <w:rsid w:val="005B1FCC"/>
    <w:rsid w:val="005B3086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60FD"/>
    <w:rsid w:val="005C6135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18A"/>
    <w:rsid w:val="005E3C50"/>
    <w:rsid w:val="005E3CF2"/>
    <w:rsid w:val="005E42FB"/>
    <w:rsid w:val="005E4D0A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E1A"/>
    <w:rsid w:val="0062527B"/>
    <w:rsid w:val="006257ED"/>
    <w:rsid w:val="00625935"/>
    <w:rsid w:val="006263B4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594"/>
    <w:rsid w:val="00643A7D"/>
    <w:rsid w:val="006441C5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61976"/>
    <w:rsid w:val="00661E2C"/>
    <w:rsid w:val="00663542"/>
    <w:rsid w:val="00663B18"/>
    <w:rsid w:val="006656DC"/>
    <w:rsid w:val="006657C1"/>
    <w:rsid w:val="0066679E"/>
    <w:rsid w:val="0066701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6A70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D391C"/>
    <w:rsid w:val="006D6FB1"/>
    <w:rsid w:val="006E0E88"/>
    <w:rsid w:val="006E21FB"/>
    <w:rsid w:val="006E4465"/>
    <w:rsid w:val="006E4F7C"/>
    <w:rsid w:val="006E5627"/>
    <w:rsid w:val="006E5A62"/>
    <w:rsid w:val="006E7092"/>
    <w:rsid w:val="006E7773"/>
    <w:rsid w:val="006F02F1"/>
    <w:rsid w:val="006F0DBD"/>
    <w:rsid w:val="006F2DE7"/>
    <w:rsid w:val="006F43B8"/>
    <w:rsid w:val="006F558B"/>
    <w:rsid w:val="006F5BF2"/>
    <w:rsid w:val="006F6B99"/>
    <w:rsid w:val="006F6CE9"/>
    <w:rsid w:val="006F7952"/>
    <w:rsid w:val="006F7B09"/>
    <w:rsid w:val="00703868"/>
    <w:rsid w:val="00704829"/>
    <w:rsid w:val="00704EE0"/>
    <w:rsid w:val="00705157"/>
    <w:rsid w:val="007056A2"/>
    <w:rsid w:val="00705FAB"/>
    <w:rsid w:val="007071A0"/>
    <w:rsid w:val="00707A54"/>
    <w:rsid w:val="007101ED"/>
    <w:rsid w:val="007101FB"/>
    <w:rsid w:val="00710F82"/>
    <w:rsid w:val="00711FFF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5405"/>
    <w:rsid w:val="00735ACC"/>
    <w:rsid w:val="0073662A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42D69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423B"/>
    <w:rsid w:val="007656FE"/>
    <w:rsid w:val="007658A5"/>
    <w:rsid w:val="007668C7"/>
    <w:rsid w:val="0076794A"/>
    <w:rsid w:val="007714A2"/>
    <w:rsid w:val="0077295E"/>
    <w:rsid w:val="00773780"/>
    <w:rsid w:val="007746AB"/>
    <w:rsid w:val="007748A9"/>
    <w:rsid w:val="007769B5"/>
    <w:rsid w:val="00777C3F"/>
    <w:rsid w:val="007807B2"/>
    <w:rsid w:val="0078179D"/>
    <w:rsid w:val="00781852"/>
    <w:rsid w:val="00782EDC"/>
    <w:rsid w:val="0078321D"/>
    <w:rsid w:val="007834DD"/>
    <w:rsid w:val="007834E2"/>
    <w:rsid w:val="00784193"/>
    <w:rsid w:val="0078579E"/>
    <w:rsid w:val="00790067"/>
    <w:rsid w:val="0079074F"/>
    <w:rsid w:val="00791A68"/>
    <w:rsid w:val="00792342"/>
    <w:rsid w:val="00793029"/>
    <w:rsid w:val="007955CC"/>
    <w:rsid w:val="00796E8A"/>
    <w:rsid w:val="007977A8"/>
    <w:rsid w:val="007A157B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A23"/>
    <w:rsid w:val="007C13F4"/>
    <w:rsid w:val="007C1B2D"/>
    <w:rsid w:val="007C2097"/>
    <w:rsid w:val="007C28A7"/>
    <w:rsid w:val="007C36F2"/>
    <w:rsid w:val="007C3F7B"/>
    <w:rsid w:val="007C436E"/>
    <w:rsid w:val="007C4F84"/>
    <w:rsid w:val="007C7BAF"/>
    <w:rsid w:val="007D0651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29CE"/>
    <w:rsid w:val="0080392D"/>
    <w:rsid w:val="008040A8"/>
    <w:rsid w:val="00804EC2"/>
    <w:rsid w:val="0080688A"/>
    <w:rsid w:val="008071D1"/>
    <w:rsid w:val="00807B85"/>
    <w:rsid w:val="00810296"/>
    <w:rsid w:val="00811DA0"/>
    <w:rsid w:val="00814CF6"/>
    <w:rsid w:val="00816953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462F6"/>
    <w:rsid w:val="00850153"/>
    <w:rsid w:val="0085026D"/>
    <w:rsid w:val="00850D98"/>
    <w:rsid w:val="00851D11"/>
    <w:rsid w:val="00852764"/>
    <w:rsid w:val="00852820"/>
    <w:rsid w:val="00852C3E"/>
    <w:rsid w:val="008532B8"/>
    <w:rsid w:val="00853ED1"/>
    <w:rsid w:val="00854266"/>
    <w:rsid w:val="0085441A"/>
    <w:rsid w:val="0085474F"/>
    <w:rsid w:val="00854F42"/>
    <w:rsid w:val="00855541"/>
    <w:rsid w:val="00857715"/>
    <w:rsid w:val="00860C2F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AEC"/>
    <w:rsid w:val="00897D91"/>
    <w:rsid w:val="008A03D7"/>
    <w:rsid w:val="008A27EC"/>
    <w:rsid w:val="008A3054"/>
    <w:rsid w:val="008A45A6"/>
    <w:rsid w:val="008A5658"/>
    <w:rsid w:val="008A571D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B6854"/>
    <w:rsid w:val="008C14E4"/>
    <w:rsid w:val="008C1E5A"/>
    <w:rsid w:val="008C2F23"/>
    <w:rsid w:val="008C679A"/>
    <w:rsid w:val="008C6934"/>
    <w:rsid w:val="008D01F1"/>
    <w:rsid w:val="008D0A9E"/>
    <w:rsid w:val="008D18B2"/>
    <w:rsid w:val="008D2021"/>
    <w:rsid w:val="008D2746"/>
    <w:rsid w:val="008D3C05"/>
    <w:rsid w:val="008D4141"/>
    <w:rsid w:val="008D5746"/>
    <w:rsid w:val="008D5A5B"/>
    <w:rsid w:val="008D6DA0"/>
    <w:rsid w:val="008E0802"/>
    <w:rsid w:val="008E133B"/>
    <w:rsid w:val="008E1470"/>
    <w:rsid w:val="008E18BE"/>
    <w:rsid w:val="008E227A"/>
    <w:rsid w:val="008E275F"/>
    <w:rsid w:val="008E287D"/>
    <w:rsid w:val="008E46BE"/>
    <w:rsid w:val="008E4A13"/>
    <w:rsid w:val="008E4D4B"/>
    <w:rsid w:val="008E550B"/>
    <w:rsid w:val="008E57B6"/>
    <w:rsid w:val="008E6044"/>
    <w:rsid w:val="008E6B1F"/>
    <w:rsid w:val="008F0F75"/>
    <w:rsid w:val="008F1C71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522F"/>
    <w:rsid w:val="009069B0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5BB6"/>
    <w:rsid w:val="00937A61"/>
    <w:rsid w:val="00940802"/>
    <w:rsid w:val="00940EDC"/>
    <w:rsid w:val="00941845"/>
    <w:rsid w:val="009418D9"/>
    <w:rsid w:val="00941C76"/>
    <w:rsid w:val="00941E09"/>
    <w:rsid w:val="00941E30"/>
    <w:rsid w:val="00942C2E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2F0B"/>
    <w:rsid w:val="00964E66"/>
    <w:rsid w:val="009667E8"/>
    <w:rsid w:val="00966D6E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678F"/>
    <w:rsid w:val="009B0B50"/>
    <w:rsid w:val="009B2AA5"/>
    <w:rsid w:val="009B5164"/>
    <w:rsid w:val="009B7A21"/>
    <w:rsid w:val="009B7FA1"/>
    <w:rsid w:val="009C1018"/>
    <w:rsid w:val="009C159B"/>
    <w:rsid w:val="009C22FE"/>
    <w:rsid w:val="009C265F"/>
    <w:rsid w:val="009C39B2"/>
    <w:rsid w:val="009C3B20"/>
    <w:rsid w:val="009C3D87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3F9E"/>
    <w:rsid w:val="009D476E"/>
    <w:rsid w:val="009D4D38"/>
    <w:rsid w:val="009D5180"/>
    <w:rsid w:val="009D54CE"/>
    <w:rsid w:val="009D7147"/>
    <w:rsid w:val="009E10F4"/>
    <w:rsid w:val="009E24DE"/>
    <w:rsid w:val="009E3297"/>
    <w:rsid w:val="009E3479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0EA4"/>
    <w:rsid w:val="00A014A9"/>
    <w:rsid w:val="00A0302C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45D5"/>
    <w:rsid w:val="00A163A3"/>
    <w:rsid w:val="00A1776F"/>
    <w:rsid w:val="00A179A0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4555"/>
    <w:rsid w:val="00A35367"/>
    <w:rsid w:val="00A37E73"/>
    <w:rsid w:val="00A40634"/>
    <w:rsid w:val="00A41750"/>
    <w:rsid w:val="00A41C3D"/>
    <w:rsid w:val="00A42CE2"/>
    <w:rsid w:val="00A44B28"/>
    <w:rsid w:val="00A45128"/>
    <w:rsid w:val="00A46561"/>
    <w:rsid w:val="00A469B6"/>
    <w:rsid w:val="00A46FFE"/>
    <w:rsid w:val="00A47E70"/>
    <w:rsid w:val="00A50CF0"/>
    <w:rsid w:val="00A50D57"/>
    <w:rsid w:val="00A52D16"/>
    <w:rsid w:val="00A52F6F"/>
    <w:rsid w:val="00A54077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674EF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5D8"/>
    <w:rsid w:val="00AB0D3A"/>
    <w:rsid w:val="00AB4631"/>
    <w:rsid w:val="00AB509D"/>
    <w:rsid w:val="00AB658C"/>
    <w:rsid w:val="00AB6981"/>
    <w:rsid w:val="00AB6C65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72C4"/>
    <w:rsid w:val="00AD0A0F"/>
    <w:rsid w:val="00AD0B75"/>
    <w:rsid w:val="00AD1CD8"/>
    <w:rsid w:val="00AD2349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1BB9"/>
    <w:rsid w:val="00B13880"/>
    <w:rsid w:val="00B13A4F"/>
    <w:rsid w:val="00B14250"/>
    <w:rsid w:val="00B14E1C"/>
    <w:rsid w:val="00B16661"/>
    <w:rsid w:val="00B16AC6"/>
    <w:rsid w:val="00B175B1"/>
    <w:rsid w:val="00B17C3F"/>
    <w:rsid w:val="00B17EC1"/>
    <w:rsid w:val="00B203F1"/>
    <w:rsid w:val="00B22533"/>
    <w:rsid w:val="00B22C82"/>
    <w:rsid w:val="00B23DAA"/>
    <w:rsid w:val="00B24EC9"/>
    <w:rsid w:val="00B2588E"/>
    <w:rsid w:val="00B258BB"/>
    <w:rsid w:val="00B25DB6"/>
    <w:rsid w:val="00B275B5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5F76"/>
    <w:rsid w:val="00B56511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7DD"/>
    <w:rsid w:val="00B76D02"/>
    <w:rsid w:val="00B76E16"/>
    <w:rsid w:val="00B80A56"/>
    <w:rsid w:val="00B833F1"/>
    <w:rsid w:val="00B83D59"/>
    <w:rsid w:val="00B843B7"/>
    <w:rsid w:val="00B84EAE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A7816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25AF"/>
    <w:rsid w:val="00BC30AA"/>
    <w:rsid w:val="00BC391C"/>
    <w:rsid w:val="00BC40B1"/>
    <w:rsid w:val="00BC5205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5795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1727E"/>
    <w:rsid w:val="00C2152F"/>
    <w:rsid w:val="00C230F8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6526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6F2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43C"/>
    <w:rsid w:val="00C70A50"/>
    <w:rsid w:val="00C72ED8"/>
    <w:rsid w:val="00C74D7B"/>
    <w:rsid w:val="00C77243"/>
    <w:rsid w:val="00C77298"/>
    <w:rsid w:val="00C777F1"/>
    <w:rsid w:val="00C77EA6"/>
    <w:rsid w:val="00C81C0A"/>
    <w:rsid w:val="00C8315C"/>
    <w:rsid w:val="00C833A5"/>
    <w:rsid w:val="00C83A8A"/>
    <w:rsid w:val="00C84D57"/>
    <w:rsid w:val="00C84E4F"/>
    <w:rsid w:val="00C84EF8"/>
    <w:rsid w:val="00C852CF"/>
    <w:rsid w:val="00C856F4"/>
    <w:rsid w:val="00C85908"/>
    <w:rsid w:val="00C87A12"/>
    <w:rsid w:val="00C9025D"/>
    <w:rsid w:val="00C911B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CF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CF777F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81D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07B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0160"/>
    <w:rsid w:val="00D3151A"/>
    <w:rsid w:val="00D32B66"/>
    <w:rsid w:val="00D340B5"/>
    <w:rsid w:val="00D34E67"/>
    <w:rsid w:val="00D3533D"/>
    <w:rsid w:val="00D3627C"/>
    <w:rsid w:val="00D3654B"/>
    <w:rsid w:val="00D366B9"/>
    <w:rsid w:val="00D368DB"/>
    <w:rsid w:val="00D374F9"/>
    <w:rsid w:val="00D400B8"/>
    <w:rsid w:val="00D4039D"/>
    <w:rsid w:val="00D426F1"/>
    <w:rsid w:val="00D44254"/>
    <w:rsid w:val="00D45108"/>
    <w:rsid w:val="00D45892"/>
    <w:rsid w:val="00D4618B"/>
    <w:rsid w:val="00D46E6D"/>
    <w:rsid w:val="00D47AEF"/>
    <w:rsid w:val="00D50255"/>
    <w:rsid w:val="00D50913"/>
    <w:rsid w:val="00D525A2"/>
    <w:rsid w:val="00D52659"/>
    <w:rsid w:val="00D52BD7"/>
    <w:rsid w:val="00D53253"/>
    <w:rsid w:val="00D53F5A"/>
    <w:rsid w:val="00D56B68"/>
    <w:rsid w:val="00D57575"/>
    <w:rsid w:val="00D60CA3"/>
    <w:rsid w:val="00D614CC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9BD"/>
    <w:rsid w:val="00D72CE6"/>
    <w:rsid w:val="00D7387B"/>
    <w:rsid w:val="00D74400"/>
    <w:rsid w:val="00D752FD"/>
    <w:rsid w:val="00D75326"/>
    <w:rsid w:val="00D757B0"/>
    <w:rsid w:val="00D76235"/>
    <w:rsid w:val="00D76811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4F31"/>
    <w:rsid w:val="00DC4F96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D9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378"/>
    <w:rsid w:val="00DF6448"/>
    <w:rsid w:val="00DF69F6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20322"/>
    <w:rsid w:val="00E2067E"/>
    <w:rsid w:val="00E20D53"/>
    <w:rsid w:val="00E22222"/>
    <w:rsid w:val="00E254C1"/>
    <w:rsid w:val="00E2682E"/>
    <w:rsid w:val="00E27163"/>
    <w:rsid w:val="00E318A0"/>
    <w:rsid w:val="00E32E48"/>
    <w:rsid w:val="00E34898"/>
    <w:rsid w:val="00E352D4"/>
    <w:rsid w:val="00E37029"/>
    <w:rsid w:val="00E40936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89"/>
    <w:rsid w:val="00E770DC"/>
    <w:rsid w:val="00E77188"/>
    <w:rsid w:val="00E777D7"/>
    <w:rsid w:val="00E77B87"/>
    <w:rsid w:val="00E77FDC"/>
    <w:rsid w:val="00E8107F"/>
    <w:rsid w:val="00E81450"/>
    <w:rsid w:val="00E814FE"/>
    <w:rsid w:val="00E819BC"/>
    <w:rsid w:val="00E81B2D"/>
    <w:rsid w:val="00E83DFE"/>
    <w:rsid w:val="00E83E43"/>
    <w:rsid w:val="00E847DB"/>
    <w:rsid w:val="00E857E7"/>
    <w:rsid w:val="00E8672F"/>
    <w:rsid w:val="00E8742B"/>
    <w:rsid w:val="00E877C8"/>
    <w:rsid w:val="00E90456"/>
    <w:rsid w:val="00E906B3"/>
    <w:rsid w:val="00E9073C"/>
    <w:rsid w:val="00E919C5"/>
    <w:rsid w:val="00E94182"/>
    <w:rsid w:val="00E9504A"/>
    <w:rsid w:val="00E96706"/>
    <w:rsid w:val="00E96FA1"/>
    <w:rsid w:val="00E972AB"/>
    <w:rsid w:val="00E97CAA"/>
    <w:rsid w:val="00EA1E6C"/>
    <w:rsid w:val="00EA442A"/>
    <w:rsid w:val="00EA573A"/>
    <w:rsid w:val="00EA6BD9"/>
    <w:rsid w:val="00EA6E14"/>
    <w:rsid w:val="00EA73DF"/>
    <w:rsid w:val="00EA7D1D"/>
    <w:rsid w:val="00EA7E97"/>
    <w:rsid w:val="00EA7FE5"/>
    <w:rsid w:val="00EB09B7"/>
    <w:rsid w:val="00EB0BE9"/>
    <w:rsid w:val="00EB0DA0"/>
    <w:rsid w:val="00EB0DD2"/>
    <w:rsid w:val="00EB1802"/>
    <w:rsid w:val="00EB304C"/>
    <w:rsid w:val="00EB384C"/>
    <w:rsid w:val="00EB40F5"/>
    <w:rsid w:val="00EB48A3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428E"/>
    <w:rsid w:val="00EC51B2"/>
    <w:rsid w:val="00EC5E7A"/>
    <w:rsid w:val="00EC6798"/>
    <w:rsid w:val="00EC7E95"/>
    <w:rsid w:val="00ED029A"/>
    <w:rsid w:val="00ED0417"/>
    <w:rsid w:val="00ED0C2E"/>
    <w:rsid w:val="00ED1341"/>
    <w:rsid w:val="00ED2BEC"/>
    <w:rsid w:val="00ED31D4"/>
    <w:rsid w:val="00ED3841"/>
    <w:rsid w:val="00ED3FEC"/>
    <w:rsid w:val="00ED515E"/>
    <w:rsid w:val="00ED67BD"/>
    <w:rsid w:val="00ED6974"/>
    <w:rsid w:val="00ED788A"/>
    <w:rsid w:val="00ED7981"/>
    <w:rsid w:val="00EE01F9"/>
    <w:rsid w:val="00EE11C0"/>
    <w:rsid w:val="00EE16C4"/>
    <w:rsid w:val="00EE216E"/>
    <w:rsid w:val="00EE2981"/>
    <w:rsid w:val="00EE3B83"/>
    <w:rsid w:val="00EE6CB4"/>
    <w:rsid w:val="00EE724F"/>
    <w:rsid w:val="00EE75B4"/>
    <w:rsid w:val="00EE7D7C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581"/>
    <w:rsid w:val="00F0098D"/>
    <w:rsid w:val="00F01CE5"/>
    <w:rsid w:val="00F03645"/>
    <w:rsid w:val="00F053E3"/>
    <w:rsid w:val="00F05498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24F8"/>
    <w:rsid w:val="00F32999"/>
    <w:rsid w:val="00F35517"/>
    <w:rsid w:val="00F3685C"/>
    <w:rsid w:val="00F423C5"/>
    <w:rsid w:val="00F439F1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43C8"/>
    <w:rsid w:val="00F547AE"/>
    <w:rsid w:val="00F54CDF"/>
    <w:rsid w:val="00F55174"/>
    <w:rsid w:val="00F562D6"/>
    <w:rsid w:val="00F56B27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B6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16F"/>
    <w:rsid w:val="00F867B9"/>
    <w:rsid w:val="00F90D12"/>
    <w:rsid w:val="00F91EB2"/>
    <w:rsid w:val="00F93928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A710A"/>
    <w:rsid w:val="00FB0A08"/>
    <w:rsid w:val="00FB2D1A"/>
    <w:rsid w:val="00FB4454"/>
    <w:rsid w:val="00FB598F"/>
    <w:rsid w:val="00FB6386"/>
    <w:rsid w:val="00FB64CA"/>
    <w:rsid w:val="00FB7ED8"/>
    <w:rsid w:val="00FC3404"/>
    <w:rsid w:val="00FC3A1C"/>
    <w:rsid w:val="00FC3B55"/>
    <w:rsid w:val="00FC3E53"/>
    <w:rsid w:val="00FC60A7"/>
    <w:rsid w:val="00FC75B0"/>
    <w:rsid w:val="00FC75C1"/>
    <w:rsid w:val="00FD01B4"/>
    <w:rsid w:val="00FD1327"/>
    <w:rsid w:val="00FD22E5"/>
    <w:rsid w:val="00FD3F6B"/>
    <w:rsid w:val="00FD44EF"/>
    <w:rsid w:val="00FD6A6F"/>
    <w:rsid w:val="00FD7716"/>
    <w:rsid w:val="00FE02B4"/>
    <w:rsid w:val="00FE0C37"/>
    <w:rsid w:val="00FE0D1B"/>
    <w:rsid w:val="00FE1FC7"/>
    <w:rsid w:val="00FE2120"/>
    <w:rsid w:val="00FE240E"/>
    <w:rsid w:val="00FE49B9"/>
    <w:rsid w:val="00FE6941"/>
    <w:rsid w:val="00FE7207"/>
    <w:rsid w:val="00FF0EDD"/>
    <w:rsid w:val="00FF1A2A"/>
    <w:rsid w:val="00FF2C33"/>
    <w:rsid w:val="00FF41D4"/>
    <w:rsid w:val="00FF5019"/>
    <w:rsid w:val="00FF5074"/>
    <w:rsid w:val="00FF5654"/>
    <w:rsid w:val="00FF5A68"/>
    <w:rsid w:val="00FF7D3C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04F38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F0DB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925AA-3AC3-4731-9153-F114B7342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6</Pages>
  <Words>1522</Words>
  <Characters>8679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2022-09-23T09:31:00Z</dcterms:created>
  <dcterms:modified xsi:type="dcterms:W3CDTF">2022-09-23T09:53:00Z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2022-09-22T06:13:47Z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c93cff68-09df-45f9-b3b0-fbd38ac91006</vt:lpwstr>
  </property>
  <property fmtid="{D5CDD505-2E9C-101B-9397-08002B2CF9AE}" pid="28" name="MSIP_Label_9764cdcd-3664-4d05-9615-7cbf65a4f0a8_ContentBits">
    <vt:lpwstr>0</vt:lpwstr>
  </property>
</Properties>
</file>