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897FA" w14:textId="77777777" w:rsidR="0007553A" w:rsidRDefault="0007553A" w:rsidP="000755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R5s221130</w:t>
        </w:r>
      </w:fldSimple>
    </w:p>
    <w:p w14:paraId="0A6B0680" w14:textId="77777777" w:rsidR="0007553A" w:rsidRDefault="00000000" w:rsidP="0007553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7553A" w:rsidRPr="00BA51D9">
          <w:rPr>
            <w:b/>
            <w:noProof/>
            <w:sz w:val="24"/>
          </w:rPr>
          <w:t>Online</w:t>
        </w:r>
      </w:fldSimple>
      <w:r w:rsidR="0007553A">
        <w:rPr>
          <w:b/>
          <w:noProof/>
          <w:sz w:val="24"/>
        </w:rPr>
        <w:t xml:space="preserve">, </w:t>
      </w:r>
      <w:r w:rsidR="0007553A">
        <w:fldChar w:fldCharType="begin"/>
      </w:r>
      <w:r w:rsidR="0007553A">
        <w:instrText xml:space="preserve"> DOCPROPERTY  Country  \* MERGEFORMAT </w:instrText>
      </w:r>
      <w:r w:rsidR="0007553A">
        <w:fldChar w:fldCharType="end"/>
      </w:r>
      <w:r w:rsidR="0007553A">
        <w:rPr>
          <w:b/>
          <w:noProof/>
          <w:sz w:val="24"/>
        </w:rPr>
        <w:t xml:space="preserve">, </w:t>
      </w:r>
      <w:fldSimple w:instr=" DOCPROPERTY  StartDate  \* MERGEFORMAT ">
        <w:r w:rsidR="0007553A" w:rsidRPr="00BA51D9">
          <w:rPr>
            <w:b/>
            <w:noProof/>
            <w:sz w:val="24"/>
          </w:rPr>
          <w:t>10th Dec 2021</w:t>
        </w:r>
      </w:fldSimple>
      <w:r w:rsidR="0007553A">
        <w:rPr>
          <w:b/>
          <w:noProof/>
          <w:sz w:val="24"/>
        </w:rPr>
        <w:t xml:space="preserve"> - </w:t>
      </w:r>
      <w:fldSimple w:instr=" DOCPROPERTY  EndDate  \* MERGEFORMAT ">
        <w:r w:rsidR="0007553A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553A" w14:paraId="5ADF7B4C" w14:textId="77777777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50437" w14:textId="77777777" w:rsidR="0007553A" w:rsidRDefault="0007553A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7553A" w14:paraId="299C99CD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89F584" w14:textId="77777777" w:rsidR="0007553A" w:rsidRDefault="0007553A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553A" w14:paraId="61739A61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526EF" w14:textId="77777777" w:rsidR="0007553A" w:rsidRDefault="0007553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53A" w14:paraId="279D278C" w14:textId="77777777" w:rsidTr="001045A3">
        <w:tc>
          <w:tcPr>
            <w:tcW w:w="142" w:type="dxa"/>
            <w:tcBorders>
              <w:left w:val="single" w:sz="4" w:space="0" w:color="auto"/>
            </w:tcBorders>
          </w:tcPr>
          <w:p w14:paraId="2AF6694F" w14:textId="77777777" w:rsidR="0007553A" w:rsidRDefault="0007553A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32CF05" w14:textId="77777777" w:rsidR="0007553A" w:rsidRPr="00410371" w:rsidRDefault="00000000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553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A3CCC0F" w14:textId="77777777" w:rsidR="0007553A" w:rsidRDefault="0007553A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6D1BBD" w14:textId="77777777" w:rsidR="0007553A" w:rsidRPr="00410371" w:rsidRDefault="00000000" w:rsidP="001045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7553A" w:rsidRPr="00410371">
                <w:rPr>
                  <w:b/>
                  <w:noProof/>
                  <w:sz w:val="28"/>
                </w:rPr>
                <w:t>2774</w:t>
              </w:r>
            </w:fldSimple>
          </w:p>
        </w:tc>
        <w:tc>
          <w:tcPr>
            <w:tcW w:w="709" w:type="dxa"/>
          </w:tcPr>
          <w:p w14:paraId="59CDF5A7" w14:textId="77777777" w:rsidR="0007553A" w:rsidRDefault="0007553A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55F942" w14:textId="77777777" w:rsidR="0007553A" w:rsidRPr="00410371" w:rsidRDefault="00000000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7553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64840E6" w14:textId="77777777" w:rsidR="0007553A" w:rsidRDefault="0007553A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EEB549" w14:textId="77777777" w:rsidR="0007553A" w:rsidRPr="00410371" w:rsidRDefault="00000000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553A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AD8390" w14:textId="77777777" w:rsidR="0007553A" w:rsidRDefault="0007553A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07553A" w14:paraId="3049FF0D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2DFA1" w14:textId="77777777" w:rsidR="0007553A" w:rsidRDefault="0007553A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07553A" w14:paraId="6DF2FB4F" w14:textId="77777777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CA6E37" w14:textId="77777777" w:rsidR="0007553A" w:rsidRPr="00F25D98" w:rsidRDefault="0007553A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553A" w14:paraId="1E9C45D7" w14:textId="77777777" w:rsidTr="001045A3">
        <w:tc>
          <w:tcPr>
            <w:tcW w:w="9641" w:type="dxa"/>
            <w:gridSpan w:val="9"/>
          </w:tcPr>
          <w:p w14:paraId="1DA002E8" w14:textId="77777777" w:rsidR="0007553A" w:rsidRDefault="0007553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300E7D" w14:textId="77777777" w:rsidR="0007553A" w:rsidRDefault="0007553A" w:rsidP="000755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553A" w14:paraId="75D85136" w14:textId="77777777" w:rsidTr="001045A3">
        <w:tc>
          <w:tcPr>
            <w:tcW w:w="2835" w:type="dxa"/>
          </w:tcPr>
          <w:p w14:paraId="0AA8B2E5" w14:textId="77777777" w:rsidR="0007553A" w:rsidRDefault="0007553A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E3BACF" w14:textId="77777777" w:rsidR="0007553A" w:rsidRDefault="0007553A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8252D8" w14:textId="77777777" w:rsidR="0007553A" w:rsidRDefault="0007553A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B0F26D" w14:textId="77777777" w:rsidR="0007553A" w:rsidRDefault="0007553A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50FDC9" w14:textId="77777777" w:rsidR="0007553A" w:rsidRDefault="0007553A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24FF15" w14:textId="77777777" w:rsidR="0007553A" w:rsidRDefault="0007553A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5A9429" w14:textId="77777777" w:rsidR="0007553A" w:rsidRDefault="0007553A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F29FF8" w14:textId="77777777" w:rsidR="0007553A" w:rsidRDefault="0007553A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EFB3FA" w14:textId="77777777" w:rsidR="0007553A" w:rsidRDefault="0007553A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B08B31" w14:textId="77777777" w:rsidR="0007553A" w:rsidRDefault="0007553A" w:rsidP="0007553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553A" w14:paraId="388B0877" w14:textId="77777777" w:rsidTr="001045A3">
        <w:tc>
          <w:tcPr>
            <w:tcW w:w="9640" w:type="dxa"/>
            <w:gridSpan w:val="11"/>
          </w:tcPr>
          <w:p w14:paraId="3DD892F8" w14:textId="77777777" w:rsidR="0007553A" w:rsidRDefault="0007553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53A" w14:paraId="53015A77" w14:textId="77777777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D084F0" w14:textId="77777777" w:rsidR="0007553A" w:rsidRDefault="0007553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8BE83" w14:textId="77777777" w:rsidR="0007553A" w:rsidRDefault="0000000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7553A">
                <w:t>Correction to NR testcase 8.1.5.9.1</w:t>
              </w:r>
            </w:fldSimple>
          </w:p>
        </w:tc>
      </w:tr>
      <w:tr w:rsidR="0007553A" w14:paraId="486C419B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75F86DE2" w14:textId="77777777" w:rsidR="0007553A" w:rsidRDefault="0007553A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9C6219" w14:textId="77777777" w:rsidR="0007553A" w:rsidRDefault="0007553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53A" w14:paraId="57040207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7C1DC00E" w14:textId="77777777" w:rsidR="0007553A" w:rsidRDefault="0007553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DD6BE" w14:textId="77777777" w:rsidR="0007553A" w:rsidRDefault="0000000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7553A">
                <w:rPr>
                  <w:noProof/>
                </w:rPr>
                <w:t>ROHDE &amp; SCHWARZ</w:t>
              </w:r>
            </w:fldSimple>
          </w:p>
        </w:tc>
      </w:tr>
      <w:tr w:rsidR="0007553A" w14:paraId="6B8F2FC4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4FCE9990" w14:textId="77777777" w:rsidR="0007553A" w:rsidRDefault="0007553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60D0B" w14:textId="77777777" w:rsidR="0007553A" w:rsidRDefault="0007553A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7553A" w14:paraId="25B37F31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6F286B0F" w14:textId="77777777" w:rsidR="0007553A" w:rsidRDefault="0007553A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01E33" w14:textId="77777777" w:rsidR="0007553A" w:rsidRDefault="0007553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53A" w14:paraId="10252FA1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72234D98" w14:textId="77777777" w:rsidR="0007553A" w:rsidRDefault="0007553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64B568" w14:textId="77777777" w:rsidR="0007553A" w:rsidRDefault="0000000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7553A">
                <w:rPr>
                  <w:noProof/>
                </w:rPr>
                <w:t>TEI16_Test, RACS-UEConTest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59033EA" w14:textId="77777777" w:rsidR="0007553A" w:rsidRDefault="0007553A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48FBE" w14:textId="77777777" w:rsidR="0007553A" w:rsidRDefault="0007553A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AB4FE7" w14:textId="77777777" w:rsidR="0007553A" w:rsidRDefault="0000000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7553A">
                <w:rPr>
                  <w:noProof/>
                </w:rPr>
                <w:t>2022-09-22</w:t>
              </w:r>
            </w:fldSimple>
          </w:p>
        </w:tc>
      </w:tr>
      <w:tr w:rsidR="0007553A" w14:paraId="07D93FA4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7DA0FDBD" w14:textId="77777777" w:rsidR="0007553A" w:rsidRDefault="0007553A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333C17" w14:textId="77777777" w:rsidR="0007553A" w:rsidRDefault="0007553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4FEB8" w14:textId="77777777" w:rsidR="0007553A" w:rsidRDefault="0007553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FCB3CE" w14:textId="77777777" w:rsidR="0007553A" w:rsidRDefault="0007553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8AD34F" w14:textId="77777777" w:rsidR="0007553A" w:rsidRDefault="0007553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53A" w14:paraId="1B034374" w14:textId="77777777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6B2410" w14:textId="77777777" w:rsidR="0007553A" w:rsidRDefault="0007553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53371B" w14:textId="77777777" w:rsidR="0007553A" w:rsidRDefault="00000000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7553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75D09D" w14:textId="77777777" w:rsidR="0007553A" w:rsidRDefault="0007553A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D0EDA7" w14:textId="77777777" w:rsidR="0007553A" w:rsidRDefault="0007553A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9F89C" w14:textId="77777777" w:rsidR="0007553A" w:rsidRDefault="00000000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7553A">
                <w:rPr>
                  <w:noProof/>
                </w:rPr>
                <w:t>Rel-17</w:t>
              </w:r>
            </w:fldSimple>
          </w:p>
        </w:tc>
      </w:tr>
      <w:tr w:rsidR="0007553A" w14:paraId="4FC70416" w14:textId="77777777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3F7741" w14:textId="77777777" w:rsidR="0007553A" w:rsidRDefault="0007553A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CEE8B6" w14:textId="77777777" w:rsidR="0007553A" w:rsidRDefault="0007553A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C23768" w14:textId="77777777" w:rsidR="0007553A" w:rsidRDefault="0007553A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D4477B" w14:textId="77777777" w:rsidR="0007553A" w:rsidRPr="007C2097" w:rsidRDefault="0007553A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7553A" w14:paraId="245AC373" w14:textId="77777777" w:rsidTr="001045A3">
        <w:tc>
          <w:tcPr>
            <w:tcW w:w="1843" w:type="dxa"/>
          </w:tcPr>
          <w:p w14:paraId="20F4A7FF" w14:textId="77777777" w:rsidR="0007553A" w:rsidRDefault="0007553A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DD999B" w14:textId="77777777" w:rsidR="0007553A" w:rsidRDefault="0007553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53A" w14:paraId="20A334A7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08DB15" w14:textId="77777777" w:rsidR="0007553A" w:rsidRDefault="0007553A" w:rsidP="00075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99954" w14:textId="77777777" w:rsidR="0007553A" w:rsidRDefault="0007553A" w:rsidP="000755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Pr="00FF7D3C">
              <w:rPr>
                <w:b/>
                <w:noProof/>
              </w:rPr>
              <w:t>f_TC_8_1_5_9_1_NR5GC()</w:t>
            </w:r>
          </w:p>
          <w:p w14:paraId="180C3084" w14:textId="77777777" w:rsidR="0007553A" w:rsidRDefault="0007553A" w:rsidP="0007553A">
            <w:pPr>
              <w:pStyle w:val="CRCoverPage"/>
              <w:spacing w:after="0"/>
              <w:rPr>
                <w:noProof/>
              </w:rPr>
            </w:pPr>
          </w:p>
          <w:p w14:paraId="26ADFB51" w14:textId="77777777" w:rsidR="0007553A" w:rsidRDefault="0007553A" w:rsidP="0007553A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 w:rsidRPr="0056411C">
              <w:rPr>
                <w:noProof/>
              </w:rPr>
              <w:t xml:space="preserve">The call </w:t>
            </w:r>
            <w:r>
              <w:rPr>
                <w:noProof/>
              </w:rPr>
              <w:t xml:space="preserve">of </w:t>
            </w:r>
            <w:r w:rsidRPr="0056411C">
              <w:rPr>
                <w:noProof/>
              </w:rPr>
              <w:t>function</w:t>
            </w:r>
            <w:r>
              <w:rPr>
                <w:noProof/>
              </w:rPr>
              <w:t xml:space="preserve"> </w:t>
            </w:r>
            <w:r w:rsidRPr="0056411C">
              <w:rPr>
                <w:noProof/>
              </w:rPr>
              <w:t>to set the T311 to 10000ms is misplaced. It should have been ahead of the function f_NR_CellConfig_Def(nr_Cell1) to take effect</w:t>
            </w:r>
          </w:p>
          <w:p w14:paraId="7B8F1136" w14:textId="77777777" w:rsidR="0007553A" w:rsidRDefault="0007553A" w:rsidP="0007553A">
            <w:pPr>
              <w:pStyle w:val="CRCoverPage"/>
              <w:spacing w:after="0"/>
              <w:rPr>
                <w:noProof/>
              </w:rPr>
            </w:pPr>
          </w:p>
          <w:p w14:paraId="3A944D10" w14:textId="77777777" w:rsidR="0007553A" w:rsidRDefault="0007553A" w:rsidP="000755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Pr="001A0703">
              <w:rPr>
                <w:b/>
                <w:noProof/>
              </w:rPr>
              <w:t>f_TC_8_1_5_9_1_NR5GC_TestBody ()</w:t>
            </w:r>
          </w:p>
          <w:p w14:paraId="665D2FCF" w14:textId="77777777" w:rsidR="0007553A" w:rsidRDefault="0007553A" w:rsidP="0007553A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1, </w:t>
            </w:r>
            <w:r w:rsidRPr="008D3C05">
              <w:rPr>
                <w:noProof/>
              </w:rPr>
              <w:t>SS transmits a UECapabilityEnquiry message to enquire max capability</w:t>
            </w:r>
            <w:r>
              <w:rPr>
                <w:noProof/>
              </w:rPr>
              <w:t xml:space="preserve"> and with </w:t>
            </w:r>
            <w:r w:rsidRPr="008D3C05">
              <w:rPr>
                <w:noProof/>
              </w:rPr>
              <w:t>v_CapRAT_RequestList</w:t>
            </w:r>
            <w:r>
              <w:rPr>
                <w:noProof/>
              </w:rPr>
              <w:t xml:space="preserve"> set to Nr and Eutra_Nr.</w:t>
            </w:r>
          </w:p>
          <w:p w14:paraId="1FFFFF9A" w14:textId="77777777" w:rsidR="0007553A" w:rsidRDefault="0007553A" w:rsidP="0007553A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In response if UE follows Step 2b1 , UE capability Information is expecting only </w:t>
            </w:r>
            <w:r w:rsidRPr="008D3C05">
              <w:rPr>
                <w:noProof/>
              </w:rPr>
              <w:t>cr_UE_CapabilityRAT_Container_NR(nr)</w:t>
            </w:r>
            <w:r>
              <w:rPr>
                <w:noProof/>
              </w:rPr>
              <w:t xml:space="preserve"> but not </w:t>
            </w:r>
            <w:r w:rsidRPr="008D3C05">
              <w:rPr>
                <w:noProof/>
              </w:rPr>
              <w:t>cr_UE_CapabilityRAT_Container_NR(</w:t>
            </w:r>
            <w:r w:rsidRPr="00FE0D1B">
              <w:rPr>
                <w:b/>
                <w:noProof/>
              </w:rPr>
              <w:t>eutra_nr</w:t>
            </w:r>
            <w:r w:rsidRPr="008D3C05">
              <w:rPr>
                <w:noProof/>
              </w:rPr>
              <w:t>)</w:t>
            </w:r>
            <w:r>
              <w:rPr>
                <w:noProof/>
              </w:rPr>
              <w:t xml:space="preserve">. </w:t>
            </w:r>
          </w:p>
          <w:p w14:paraId="3AFD83E6" w14:textId="77777777" w:rsidR="0007553A" w:rsidRDefault="0007553A" w:rsidP="0007553A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It is proposed to add </w:t>
            </w:r>
            <w:r w:rsidRPr="008D3C05">
              <w:rPr>
                <w:noProof/>
              </w:rPr>
              <w:t>cr_UE_CapabilityRAT_Container_NR(eutra_nr)</w:t>
            </w:r>
            <w:r>
              <w:rPr>
                <w:noProof/>
              </w:rPr>
              <w:t xml:space="preserve"> as part of Ue capability Information as UE is requested for both NR and EUTRA_NR capabilities</w:t>
            </w:r>
          </w:p>
          <w:p w14:paraId="2AB9D6F0" w14:textId="77777777" w:rsidR="0007553A" w:rsidRDefault="0007553A" w:rsidP="0007553A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6777A7F" w14:textId="77777777" w:rsidR="0007553A" w:rsidRPr="0037699A" w:rsidRDefault="0007553A" w:rsidP="0007553A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5 , </w:t>
            </w:r>
            <w:r w:rsidRPr="00643594">
              <w:rPr>
                <w:noProof/>
              </w:rPr>
              <w:t>SS transmits periodic grant</w:t>
            </w:r>
            <w:r>
              <w:rPr>
                <w:noProof/>
              </w:rPr>
              <w:t xml:space="preserve"> for every 10ms – but this 10ms is leading to the stability issues where </w:t>
            </w:r>
            <w:r w:rsidRPr="00643594">
              <w:rPr>
                <w:noProof/>
              </w:rPr>
              <w:t xml:space="preserve">,  by the </w:t>
            </w:r>
            <w:r>
              <w:rPr>
                <w:noProof/>
              </w:rPr>
              <w:t xml:space="preserve">time </w:t>
            </w:r>
            <w:r w:rsidRPr="00643594">
              <w:rPr>
                <w:noProof/>
              </w:rPr>
              <w:t xml:space="preserve">cr_ULDedicatedMessageSegment_r16(0) </w:t>
            </w:r>
            <w:r>
              <w:rPr>
                <w:noProof/>
              </w:rPr>
              <w:t xml:space="preserve">message is processed , </w:t>
            </w:r>
            <w:r w:rsidRPr="00643594">
              <w:rPr>
                <w:noProof/>
              </w:rPr>
              <w:t>10msec would have been elapsed and another grant would have been sent which lead to the unexpected reception of cr_ULDedicatedMessageSegment_r16(1)</w:t>
            </w:r>
            <w:r>
              <w:rPr>
                <w:noProof/>
              </w:rPr>
              <w:t>. Hence it is proposed to increase the periodicity to 25ms to improve the stability</w:t>
            </w:r>
            <w:r>
              <w:t xml:space="preserve"> </w:t>
            </w:r>
          </w:p>
        </w:tc>
      </w:tr>
      <w:tr w:rsidR="0007553A" w14:paraId="26B5614F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7AE54" w14:textId="77777777" w:rsidR="0007553A" w:rsidRDefault="0007553A" w:rsidP="00075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7A72D" w14:textId="77777777" w:rsidR="0007553A" w:rsidRPr="00D52659" w:rsidRDefault="0007553A" w:rsidP="0007553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7553A" w14:paraId="62585059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2E633" w14:textId="77777777" w:rsidR="0007553A" w:rsidRDefault="0007553A" w:rsidP="00075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25E57A" w14:textId="77777777" w:rsidR="0007553A" w:rsidRDefault="0007553A" w:rsidP="0007553A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In the function </w:t>
            </w:r>
            <w:r w:rsidRPr="007C436E">
              <w:rPr>
                <w:b/>
                <w:noProof/>
              </w:rPr>
              <w:t>f_TC_8_1_5_9_1_NR5GC()</w:t>
            </w:r>
            <w:r>
              <w:rPr>
                <w:noProof/>
              </w:rPr>
              <w:t xml:space="preserve"> </w:t>
            </w:r>
            <w:r>
              <w:t xml:space="preserve">Placed the </w:t>
            </w:r>
            <w:r w:rsidRPr="0056411C">
              <w:rPr>
                <w:noProof/>
              </w:rPr>
              <w:t>f_NR_Set_RLF_TimersAndConstants_t311(nr_Cell1)</w:t>
            </w:r>
            <w:r>
              <w:rPr>
                <w:noProof/>
              </w:rPr>
              <w:t xml:space="preserve"> </w:t>
            </w:r>
            <w:r w:rsidRPr="0056411C">
              <w:rPr>
                <w:noProof/>
              </w:rPr>
              <w:t>ahead of the function f_NR_CellConfig_Def(nr_Cell1)</w:t>
            </w:r>
            <w:r>
              <w:rPr>
                <w:noProof/>
              </w:rPr>
              <w:t xml:space="preserve"> </w:t>
            </w:r>
            <w:r w:rsidRPr="0056411C">
              <w:rPr>
                <w:noProof/>
              </w:rPr>
              <w:t>to take effect</w:t>
            </w:r>
            <w:r>
              <w:rPr>
                <w:noProof/>
              </w:rPr>
              <w:t xml:space="preserve">. </w:t>
            </w:r>
          </w:p>
          <w:p w14:paraId="70E166F0" w14:textId="77777777" w:rsidR="0007553A" w:rsidRDefault="0007553A" w:rsidP="0007553A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In the function </w:t>
            </w:r>
            <w:r w:rsidRPr="00C7043C">
              <w:rPr>
                <w:b/>
                <w:noProof/>
              </w:rPr>
              <w:t>f_TC_8_1_5_9_1_NR5GC_TestBody ()</w:t>
            </w:r>
            <w:r>
              <w:rPr>
                <w:noProof/>
              </w:rPr>
              <w:t xml:space="preserve"> , at Step 2b1 </w:t>
            </w:r>
            <w:r w:rsidRPr="00EC428E">
              <w:rPr>
                <w:noProof/>
              </w:rPr>
              <w:t>UeCapabilityInformation</w:t>
            </w:r>
            <w:r>
              <w:rPr>
                <w:noProof/>
              </w:rPr>
              <w:t xml:space="preserve"> is modified to expect both NR as well EUTRA_NR container</w:t>
            </w:r>
          </w:p>
          <w:p w14:paraId="1236FB6D" w14:textId="77777777" w:rsidR="0007553A" w:rsidRPr="006316B2" w:rsidRDefault="0007553A" w:rsidP="0007553A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432155">
              <w:rPr>
                <w:b/>
                <w:noProof/>
              </w:rPr>
              <w:t>f_TC_8_1_5_9_1_NR5GC_TestBody (),</w:t>
            </w:r>
            <w:r>
              <w:rPr>
                <w:noProof/>
              </w:rPr>
              <w:t xml:space="preserve"> at step 5 Periodic grant transmission is scheduled for every 25ms instead of 10ms to improve the test case stability</w:t>
            </w:r>
          </w:p>
        </w:tc>
      </w:tr>
      <w:tr w:rsidR="0007553A" w14:paraId="75F3ADBD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F58AC" w14:textId="77777777" w:rsidR="0007553A" w:rsidRDefault="0007553A" w:rsidP="00075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99F5D" w14:textId="77777777" w:rsidR="0007553A" w:rsidRPr="00CF39F2" w:rsidRDefault="0007553A" w:rsidP="0007553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7553A" w14:paraId="71B7BE1B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5D2EB6" w14:textId="77777777" w:rsidR="0007553A" w:rsidRDefault="0007553A" w:rsidP="00075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5CA1E" w14:textId="77777777" w:rsidR="0007553A" w:rsidRPr="00CF39F2" w:rsidRDefault="0007553A" w:rsidP="0007553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07553A" w14:paraId="72DB8249" w14:textId="77777777" w:rsidTr="001045A3">
        <w:tc>
          <w:tcPr>
            <w:tcW w:w="2694" w:type="dxa"/>
            <w:gridSpan w:val="2"/>
          </w:tcPr>
          <w:p w14:paraId="31051083" w14:textId="77777777" w:rsidR="0007553A" w:rsidRDefault="0007553A" w:rsidP="00075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57516D" w14:textId="77777777" w:rsidR="0007553A" w:rsidRDefault="0007553A" w:rsidP="00075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53A" w14:paraId="57F852E4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22137E" w14:textId="77777777" w:rsidR="0007553A" w:rsidRDefault="0007553A" w:rsidP="00075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2B50C" w14:textId="77777777" w:rsidR="0007553A" w:rsidRDefault="0007553A" w:rsidP="000755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8.1.5.9.1.NR5GC</w:t>
            </w:r>
          </w:p>
        </w:tc>
      </w:tr>
      <w:tr w:rsidR="0007553A" w14:paraId="13E730CD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0E43E" w14:textId="77777777" w:rsidR="0007553A" w:rsidRDefault="0007553A" w:rsidP="00075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1228D" w14:textId="77777777" w:rsidR="0007553A" w:rsidRDefault="0007553A" w:rsidP="00075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53A" w14:paraId="509C0C0D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7D714" w14:textId="77777777" w:rsidR="0007553A" w:rsidRDefault="0007553A" w:rsidP="00075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2F35C" w14:textId="77777777" w:rsidR="0007553A" w:rsidRDefault="0007553A" w:rsidP="00075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EC2C7" w14:textId="77777777" w:rsidR="0007553A" w:rsidRDefault="0007553A" w:rsidP="00075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53022B" w14:textId="77777777" w:rsidR="0007553A" w:rsidRDefault="0007553A" w:rsidP="000755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86F61A" w14:textId="77777777" w:rsidR="0007553A" w:rsidRDefault="0007553A" w:rsidP="000755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553A" w14:paraId="312870CC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728F1" w14:textId="77777777" w:rsidR="0007553A" w:rsidRDefault="0007553A" w:rsidP="00075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3A4D57" w14:textId="77777777" w:rsidR="0007553A" w:rsidRDefault="0007553A" w:rsidP="00075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5C763" w14:textId="77777777" w:rsidR="0007553A" w:rsidRDefault="0007553A" w:rsidP="00075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AF176D" w14:textId="77777777" w:rsidR="0007553A" w:rsidRDefault="0007553A" w:rsidP="000755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2912F" w14:textId="77777777" w:rsidR="0007553A" w:rsidRDefault="0007553A" w:rsidP="000755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553A" w14:paraId="25A85DEC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C08D7" w14:textId="77777777" w:rsidR="0007553A" w:rsidRDefault="0007553A" w:rsidP="000755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6C0BED" w14:textId="77777777" w:rsidR="0007553A" w:rsidRDefault="0007553A" w:rsidP="00075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26BA0" w14:textId="77777777" w:rsidR="0007553A" w:rsidRDefault="0007553A" w:rsidP="00075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B79B96" w14:textId="77777777" w:rsidR="0007553A" w:rsidRDefault="0007553A" w:rsidP="000755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D8A7C1" w14:textId="77777777" w:rsidR="0007553A" w:rsidRDefault="0007553A" w:rsidP="000755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553A" w14:paraId="353C88B7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7F329" w14:textId="77777777" w:rsidR="0007553A" w:rsidRDefault="0007553A" w:rsidP="000755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A85039" w14:textId="77777777" w:rsidR="0007553A" w:rsidRDefault="0007553A" w:rsidP="00075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A7CDC" w14:textId="77777777" w:rsidR="0007553A" w:rsidRDefault="0007553A" w:rsidP="00075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35022E" w14:textId="77777777" w:rsidR="0007553A" w:rsidRDefault="0007553A" w:rsidP="000755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A154BC" w14:textId="77777777" w:rsidR="0007553A" w:rsidRDefault="0007553A" w:rsidP="000755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553A" w14:paraId="6C765294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594D7" w14:textId="77777777" w:rsidR="0007553A" w:rsidRDefault="0007553A" w:rsidP="000755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BFD6E" w14:textId="77777777" w:rsidR="0007553A" w:rsidRDefault="0007553A" w:rsidP="0007553A">
            <w:pPr>
              <w:pStyle w:val="CRCoverPage"/>
              <w:spacing w:after="0"/>
              <w:rPr>
                <w:noProof/>
              </w:rPr>
            </w:pPr>
          </w:p>
        </w:tc>
      </w:tr>
      <w:tr w:rsidR="0007553A" w14:paraId="1B3C12E1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4AEE01" w14:textId="77777777" w:rsidR="0007553A" w:rsidRDefault="0007553A" w:rsidP="00075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9681D" w14:textId="77777777" w:rsidR="0007553A" w:rsidRDefault="0007553A" w:rsidP="000755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553A" w:rsidRPr="008863B9" w14:paraId="4D8E91C7" w14:textId="77777777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ACFC41" w14:textId="77777777" w:rsidR="0007553A" w:rsidRPr="008863B9" w:rsidRDefault="0007553A" w:rsidP="00075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564480" w14:textId="77777777" w:rsidR="0007553A" w:rsidRPr="008863B9" w:rsidRDefault="0007553A" w:rsidP="000755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553A" w14:paraId="5B7DEE34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7B70BB" w14:textId="77777777" w:rsidR="0007553A" w:rsidRDefault="0007553A" w:rsidP="00075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0B64A" w14:textId="77777777" w:rsidR="0007553A" w:rsidRDefault="0007553A" w:rsidP="000755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281903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2542C94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3F1536" w14:textId="77777777" w:rsidR="009478EE" w:rsidRDefault="009478EE" w:rsidP="009478EE">
      <w:pPr>
        <w:rPr>
          <w:noProof/>
        </w:rPr>
      </w:pPr>
    </w:p>
    <w:p w14:paraId="591DA496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476715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14004E1" w14:textId="77777777" w:rsidR="0007553A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7553A" w:rsidRPr="00D720AB">
        <w:rPr>
          <w:rFonts w:ascii="Arial" w:hAnsi="Arial" w:cs="Arial"/>
          <w:iCs/>
        </w:rPr>
        <w:t>Table of Contents</w:t>
      </w:r>
      <w:r w:rsidR="0007553A">
        <w:tab/>
      </w:r>
      <w:r w:rsidR="0007553A">
        <w:fldChar w:fldCharType="begin"/>
      </w:r>
      <w:r w:rsidR="0007553A">
        <w:instrText xml:space="preserve"> PAGEREF _Toc114767159 \h </w:instrText>
      </w:r>
      <w:r w:rsidR="0007553A">
        <w:fldChar w:fldCharType="separate"/>
      </w:r>
      <w:r w:rsidR="0007553A">
        <w:t>3</w:t>
      </w:r>
      <w:r w:rsidR="0007553A">
        <w:fldChar w:fldCharType="end"/>
      </w:r>
    </w:p>
    <w:p w14:paraId="70080546" w14:textId="77777777" w:rsidR="0007553A" w:rsidRDefault="0007553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720A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720A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_Toc114767160 \h </w:instrText>
      </w:r>
      <w:r>
        <w:fldChar w:fldCharType="separate"/>
      </w:r>
      <w:r>
        <w:t>3</w:t>
      </w:r>
      <w:r>
        <w:fldChar w:fldCharType="end"/>
      </w:r>
    </w:p>
    <w:p w14:paraId="7EBF50F4" w14:textId="77777777" w:rsidR="0007553A" w:rsidRDefault="0007553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720A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720A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_Toc114767161 \h </w:instrText>
      </w:r>
      <w:r>
        <w:fldChar w:fldCharType="separate"/>
      </w:r>
      <w:r>
        <w:t>3</w:t>
      </w:r>
      <w:r>
        <w:fldChar w:fldCharType="end"/>
      </w:r>
    </w:p>
    <w:p w14:paraId="0C918AAB" w14:textId="77777777" w:rsidR="0007553A" w:rsidRDefault="0007553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720A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720AB">
        <w:rPr>
          <w:rFonts w:cs="Arial"/>
          <w:b/>
          <w:color w:val="000000"/>
          <w:lang w:eastAsia="en-GB"/>
        </w:rPr>
        <w:t xml:space="preserve">Correction to the </w:t>
      </w:r>
      <w:r w:rsidRPr="00D720AB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D720AB">
        <w:rPr>
          <w:b/>
        </w:rPr>
        <w:t>f_</w:t>
      </w:r>
      <w:r>
        <w:t xml:space="preserve"> </w:t>
      </w:r>
      <w:r w:rsidRPr="00D720AB">
        <w:rPr>
          <w:b/>
        </w:rPr>
        <w:t>f_TC_8_1_5_9_1_NR5GC</w:t>
      </w:r>
      <w:r>
        <w:tab/>
      </w:r>
      <w:r>
        <w:fldChar w:fldCharType="begin"/>
      </w:r>
      <w:r>
        <w:instrText xml:space="preserve"> PAGEREF _Toc114767162 \h </w:instrText>
      </w:r>
      <w:r>
        <w:fldChar w:fldCharType="separate"/>
      </w:r>
      <w:r>
        <w:t>3</w:t>
      </w:r>
      <w:r>
        <w:fldChar w:fldCharType="end"/>
      </w:r>
    </w:p>
    <w:p w14:paraId="4681767F" w14:textId="77777777" w:rsidR="0007553A" w:rsidRDefault="0007553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720AB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720AB">
        <w:rPr>
          <w:rFonts w:cs="Arial"/>
          <w:b/>
          <w:color w:val="000000"/>
          <w:lang w:eastAsia="en-GB"/>
        </w:rPr>
        <w:t xml:space="preserve">Correction to the </w:t>
      </w:r>
      <w:r w:rsidRPr="00D720AB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D720AB">
        <w:rPr>
          <w:b/>
        </w:rPr>
        <w:t>f_TC_8_1_5_9_1_NR5GC_TestBody</w:t>
      </w:r>
      <w:r>
        <w:tab/>
      </w:r>
      <w:r>
        <w:fldChar w:fldCharType="begin"/>
      </w:r>
      <w:r>
        <w:instrText xml:space="preserve"> PAGEREF _Toc114767163 \h </w:instrText>
      </w:r>
      <w:r>
        <w:fldChar w:fldCharType="separate"/>
      </w:r>
      <w:r>
        <w:t>5</w:t>
      </w:r>
      <w:r>
        <w:fldChar w:fldCharType="end"/>
      </w:r>
    </w:p>
    <w:p w14:paraId="6FABBEB3" w14:textId="77777777" w:rsidR="006F0DBD" w:rsidRDefault="007A73E5" w:rsidP="006F0DB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6F0DBD" w:rsidRPr="00994024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160"/>
      <w:bookmarkStart w:id="25" w:name="_Hlk114649573"/>
      <w:bookmarkStart w:id="26" w:name="_Hlk107318485"/>
      <w:r w:rsidR="006F0DBD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ABFCDB1" w14:textId="77777777"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1B42D219" w14:textId="77777777"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D82D7E7" w14:textId="77777777"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5"/>
    <w:bookmarkEnd w:id="26"/>
    <w:p w14:paraId="4FA1BC6B" w14:textId="77777777" w:rsidR="007A73E5" w:rsidRDefault="007A73E5" w:rsidP="007A73E5">
      <w:pPr>
        <w:rPr>
          <w:b/>
          <w:sz w:val="24"/>
          <w:lang w:eastAsia="ja-JP"/>
        </w:rPr>
      </w:pPr>
    </w:p>
    <w:p w14:paraId="0AC62652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7" w:name="_Toc122434488"/>
      <w:bookmarkStart w:id="28" w:name="_Toc295288959"/>
      <w:bookmarkStart w:id="29" w:name="_Toc114767161"/>
      <w:r w:rsidRPr="00854C55">
        <w:rPr>
          <w:b/>
        </w:rPr>
        <w:t>Corrections required</w:t>
      </w:r>
      <w:bookmarkEnd w:id="27"/>
      <w:bookmarkEnd w:id="28"/>
      <w:bookmarkEnd w:id="29"/>
    </w:p>
    <w:p w14:paraId="6EB8DC45" w14:textId="77777777"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0" w:name="_Toc114767162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F01CE5" w:rsidRPr="00F01CE5">
        <w:rPr>
          <w:b/>
          <w:noProof/>
        </w:rPr>
        <w:t>f_</w:t>
      </w:r>
      <w:r w:rsidR="00F439F1" w:rsidRPr="00F439F1">
        <w:t xml:space="preserve"> </w:t>
      </w:r>
      <w:r w:rsidR="00F439F1" w:rsidRPr="00F439F1">
        <w:rPr>
          <w:b/>
          <w:noProof/>
        </w:rPr>
        <w:t>f_TC_8_1_5_9_1_NR5GC</w:t>
      </w:r>
      <w:bookmarkEnd w:id="3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045051D5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4405" w14:textId="77777777"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3E84" w14:textId="77777777" w:rsidR="00FB0A08" w:rsidRPr="00E44127" w:rsidRDefault="00F439F1" w:rsidP="002B42D8">
            <w:pPr>
              <w:pStyle w:val="CRCoverPage"/>
              <w:spacing w:after="0"/>
              <w:rPr>
                <w:noProof/>
              </w:rPr>
            </w:pPr>
            <w:r w:rsidRPr="00F439F1">
              <w:rPr>
                <w:noProof/>
              </w:rPr>
              <w:t>f_TC_8_1_5_9_1_NR5GC</w:t>
            </w:r>
          </w:p>
        </w:tc>
      </w:tr>
      <w:tr w:rsidR="00FB0A08" w14:paraId="60EBF1B8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FFDE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B6EC" w14:textId="77777777" w:rsidR="006714DC" w:rsidRDefault="006714DC" w:rsidP="00671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="00F439F1" w:rsidRPr="00F439F1">
              <w:rPr>
                <w:noProof/>
              </w:rPr>
              <w:t>f_TC_8_1_5_9_1_NR5GC</w:t>
            </w:r>
          </w:p>
          <w:p w14:paraId="15615C52" w14:textId="77777777" w:rsidR="006714DC" w:rsidRDefault="006714DC" w:rsidP="006714DC">
            <w:pPr>
              <w:pStyle w:val="CRCoverPage"/>
              <w:spacing w:after="0"/>
              <w:rPr>
                <w:noProof/>
              </w:rPr>
            </w:pPr>
          </w:p>
          <w:p w14:paraId="531F6E6F" w14:textId="77777777" w:rsidR="00790067" w:rsidRDefault="00790067" w:rsidP="007900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TTCN,</w:t>
            </w:r>
            <w:r w:rsidRPr="0056411C">
              <w:rPr>
                <w:noProof/>
              </w:rPr>
              <w:t xml:space="preserve">The call </w:t>
            </w:r>
            <w:r>
              <w:rPr>
                <w:noProof/>
              </w:rPr>
              <w:t xml:space="preserve">of </w:t>
            </w:r>
            <w:r w:rsidRPr="0056411C">
              <w:rPr>
                <w:noProof/>
              </w:rPr>
              <w:t>function</w:t>
            </w:r>
            <w:r>
              <w:rPr>
                <w:noProof/>
              </w:rPr>
              <w:t xml:space="preserve"> </w:t>
            </w:r>
            <w:r w:rsidRPr="0056411C">
              <w:rPr>
                <w:noProof/>
              </w:rPr>
              <w:t>to set the T311 to 10000ms is misplaced. It should have been ahead of the function f_NR_CellConfig_Def(nr_Cell1) to take effect</w:t>
            </w:r>
          </w:p>
          <w:p w14:paraId="77DC7E73" w14:textId="77777777" w:rsidR="00FB0A08" w:rsidRPr="00AD4ADA" w:rsidRDefault="00FB0A08" w:rsidP="00790067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14:paraId="2C17CE0E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0811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676B" w14:textId="77777777" w:rsidR="00790067" w:rsidRDefault="00790067" w:rsidP="007900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="00F439F1" w:rsidRPr="00F439F1">
              <w:rPr>
                <w:noProof/>
              </w:rPr>
              <w:t>f_TC_8_1_5_9_1_NR5GC</w:t>
            </w:r>
          </w:p>
          <w:p w14:paraId="13133549" w14:textId="77777777" w:rsidR="00790067" w:rsidRDefault="00790067" w:rsidP="00790067">
            <w:pPr>
              <w:pStyle w:val="CRCoverPage"/>
              <w:spacing w:after="0"/>
              <w:rPr>
                <w:noProof/>
              </w:rPr>
            </w:pPr>
          </w:p>
          <w:p w14:paraId="62EFFAF3" w14:textId="77777777" w:rsidR="00857715" w:rsidRDefault="00790067" w:rsidP="00857715">
            <w:pPr>
              <w:pStyle w:val="CRCoverPage"/>
              <w:spacing w:after="0"/>
            </w:pPr>
            <w:r>
              <w:lastRenderedPageBreak/>
              <w:t xml:space="preserve">Placed the </w:t>
            </w:r>
            <w:r w:rsidRPr="0056411C">
              <w:rPr>
                <w:noProof/>
              </w:rPr>
              <w:t>f_NR_Set_RLF_TimersAndConstants_t311(nr_Cell1)</w:t>
            </w:r>
            <w:r>
              <w:rPr>
                <w:noProof/>
              </w:rPr>
              <w:t xml:space="preserve"> </w:t>
            </w:r>
            <w:r w:rsidRPr="0056411C">
              <w:rPr>
                <w:noProof/>
              </w:rPr>
              <w:t>ahead of the</w:t>
            </w:r>
            <w:r>
              <w:rPr>
                <w:noProof/>
              </w:rPr>
              <w:t xml:space="preserve"> </w:t>
            </w:r>
            <w:r w:rsidRPr="0056411C">
              <w:rPr>
                <w:noProof/>
              </w:rPr>
              <w:t>function f_NR_CellConfig_Def(nr_Cell1)</w:t>
            </w:r>
            <w:r>
              <w:rPr>
                <w:noProof/>
              </w:rPr>
              <w:t xml:space="preserve"> </w:t>
            </w:r>
            <w:r w:rsidRPr="0056411C">
              <w:rPr>
                <w:noProof/>
              </w:rPr>
              <w:t>to take effect</w:t>
            </w:r>
            <w:r>
              <w:rPr>
                <w:noProof/>
              </w:rPr>
              <w:t>.</w:t>
            </w:r>
          </w:p>
          <w:p w14:paraId="2B7B166B" w14:textId="77777777" w:rsidR="005C6479" w:rsidRPr="001124B3" w:rsidRDefault="005C6479" w:rsidP="00790067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FB0A08" w14:paraId="62FACCAA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B7FE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5B00" w14:textId="77777777" w:rsidR="00FB0A08" w:rsidRPr="00CC39F9" w:rsidRDefault="00790067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790067">
              <w:rPr>
                <w:rFonts w:ascii="Arial" w:hAnsi="Arial" w:cs="Arial"/>
                <w:lang w:eastAsia="en-GB"/>
              </w:rPr>
              <w:t>RRC_Others_NR5GC</w:t>
            </w:r>
            <w:r w:rsidR="006F0DBD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B0A08" w14:paraId="701AF38E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8267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91CB" w14:textId="61A9DC6E" w:rsidR="00FB0A08" w:rsidRDefault="00511CD1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Accepted.</w:t>
            </w:r>
          </w:p>
        </w:tc>
      </w:tr>
    </w:tbl>
    <w:p w14:paraId="54FE947B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4593234D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38BE1B0A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5D1F2802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0ED8" w14:textId="77777777" w:rsidR="002B0E7C" w:rsidRPr="002B0E7C" w:rsidRDefault="00D224F0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2B0E7C" w:rsidRPr="002B0E7C">
              <w:rPr>
                <w:rFonts w:ascii="Courier New" w:hAnsi="Courier New" w:cs="Courier New"/>
                <w:color w:val="000000"/>
                <w:lang w:eastAsia="de-DE"/>
              </w:rPr>
              <w:t>function f_TC_8_1_5_9_1_NR5GC() runs on NR5GC_PTC</w:t>
            </w:r>
          </w:p>
          <w:p w14:paraId="18E667DC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{// RACS / UL Message Segment transfer / UECapabilityInformation</w:t>
            </w:r>
          </w:p>
          <w:p w14:paraId="5A2B3245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634689E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14:paraId="639E5049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B7AE705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// Create and configure cell</w:t>
            </w:r>
          </w:p>
          <w:p w14:paraId="44FD973D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4F9FD2A1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16051AA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f_NR_Set_RLF_TimersAndConstants_t311(nr_Cell1); //@sic R5-220330 sic@</w:t>
            </w:r>
          </w:p>
          <w:p w14:paraId="2729C52B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087DD75E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according to TS 38.508-1, clause 4.4A.2 Table 4.4A.2-1</w:t>
            </w:r>
          </w:p>
          <w:p w14:paraId="5EBBF555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STATE_CONNECTED_3A);</w:t>
            </w:r>
          </w:p>
          <w:p w14:paraId="6BBFA2F4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1DB6C1E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49CF8FF1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f_TC_8_1_5_9_1_NR5GC_TestBody();</w:t>
            </w:r>
          </w:p>
          <w:p w14:paraId="3AD1F09C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23086545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421BE51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14:paraId="6D8EF061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STATE_CONNECTED_3A);</w:t>
            </w:r>
          </w:p>
          <w:p w14:paraId="1FA8B9F8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} //end of f_TC_8_1_5_9_1_NR5GC</w:t>
            </w:r>
          </w:p>
          <w:p w14:paraId="26F314F8" w14:textId="77777777" w:rsidR="00D224F0" w:rsidRPr="00D224F0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6783892" w14:textId="77777777" w:rsidR="002C2496" w:rsidRPr="00455951" w:rsidRDefault="00D224F0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</w:tc>
      </w:tr>
    </w:tbl>
    <w:p w14:paraId="0F4EAEF2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589A21B3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000EA0C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BB2D" w14:textId="77777777" w:rsidR="002B0E7C" w:rsidRPr="002B0E7C" w:rsidRDefault="003048C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2B0E7C" w:rsidRPr="002B0E7C">
              <w:rPr>
                <w:rFonts w:ascii="Courier New" w:hAnsi="Courier New" w:cs="Courier New"/>
                <w:color w:val="000000"/>
                <w:lang w:eastAsia="de-DE"/>
              </w:rPr>
              <w:t>function f_TC_8_1_5_9_1_NR5GC() runs on NR5GC_PTC</w:t>
            </w:r>
          </w:p>
          <w:p w14:paraId="59187D72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{// RACS / UL Message Segment transfer / UECapabilityInformation</w:t>
            </w:r>
          </w:p>
          <w:p w14:paraId="1B915EED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2F35BC7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14:paraId="3D14A52E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C119EEA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B0E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f_NR_Set_RLF_TimersAndConstants_t311(nr_Cell1); //@sic R5-220330 sic@//WA#WI=1008674</w:t>
            </w:r>
          </w:p>
          <w:p w14:paraId="2B0A629B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4875A7DA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14:paraId="64B54457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f_NR_CellConfig_Def(nr_Cell1);</w:t>
            </w:r>
          </w:p>
          <w:p w14:paraId="190B97E6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CF014F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according to TS 38.508-1, clause 4.4A.2 Table 4.4A.2-1</w:t>
            </w:r>
          </w:p>
          <w:p w14:paraId="5C721AB9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STATE_CONNECTED_3A);</w:t>
            </w:r>
          </w:p>
          <w:p w14:paraId="2078221F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C1BCDA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1276DCE0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f_TC_8_1_5_9_1_NR5GC_TestBody();</w:t>
            </w:r>
          </w:p>
          <w:p w14:paraId="75044381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3F9EACAA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552D8E3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14:paraId="16576238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STATE_CONNECTED_3A);</w:t>
            </w:r>
          </w:p>
          <w:p w14:paraId="315FCB72" w14:textId="77777777" w:rsidR="002B0E7C" w:rsidRPr="002B0E7C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} //end of f_TC_8_1_5_9_1_NR5GC</w:t>
            </w:r>
          </w:p>
          <w:p w14:paraId="430CAABB" w14:textId="77777777" w:rsidR="002B0E7C" w:rsidRPr="006D35E4" w:rsidRDefault="002B0E7C" w:rsidP="002B0E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B0E7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7FEAB5D" w14:textId="77777777" w:rsidR="00FB0A08" w:rsidRPr="006D35E4" w:rsidRDefault="00FB0A08" w:rsidP="003048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1E1FB158" w14:textId="77777777" w:rsidR="00222A98" w:rsidRPr="00586E2E" w:rsidRDefault="00222A98" w:rsidP="00222A9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1" w:name="_Toc114767163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9069B0" w:rsidRPr="009069B0">
        <w:rPr>
          <w:b/>
          <w:noProof/>
        </w:rPr>
        <w:t>f_TC_8_1_5_9_1_NR5GC_TestBody</w:t>
      </w:r>
      <w:bookmarkEnd w:id="3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22A98" w14:paraId="409A9556" w14:textId="77777777" w:rsidTr="00B50F9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2E6C" w14:textId="77777777" w:rsidR="00222A98" w:rsidRDefault="00222A98" w:rsidP="00B50F9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BA93" w14:textId="77777777" w:rsidR="00222A98" w:rsidRPr="00E44127" w:rsidRDefault="00ED7981" w:rsidP="00B50F98">
            <w:pPr>
              <w:pStyle w:val="CRCoverPage"/>
              <w:spacing w:after="0"/>
              <w:rPr>
                <w:noProof/>
              </w:rPr>
            </w:pPr>
            <w:r w:rsidRPr="00ED7981">
              <w:rPr>
                <w:noProof/>
              </w:rPr>
              <w:t>f_TC_8_1_5_9_1_NR5GC_TestBody</w:t>
            </w:r>
          </w:p>
        </w:tc>
      </w:tr>
      <w:tr w:rsidR="00222A98" w14:paraId="4013FC6E" w14:textId="77777777" w:rsidTr="00B50F9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C85B" w14:textId="77777777" w:rsidR="00222A98" w:rsidRDefault="00222A98" w:rsidP="00B50F9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02CE" w14:textId="77777777" w:rsidR="00CC6CCF" w:rsidRDefault="00CC6CCF" w:rsidP="00CC6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Pr="00EA7FE5">
              <w:rPr>
                <w:noProof/>
              </w:rPr>
              <w:t xml:space="preserve">f_TC_8_1_5_9_1_NR5GC_TestBody </w:t>
            </w:r>
            <w:r w:rsidRPr="0056411C">
              <w:rPr>
                <w:noProof/>
              </w:rPr>
              <w:t>()</w:t>
            </w:r>
          </w:p>
          <w:p w14:paraId="03F67813" w14:textId="77777777" w:rsidR="00D614CC" w:rsidRDefault="00D614CC" w:rsidP="00CC6CCF">
            <w:pPr>
              <w:pStyle w:val="CRCoverPage"/>
              <w:spacing w:after="0"/>
              <w:rPr>
                <w:noProof/>
              </w:rPr>
            </w:pPr>
          </w:p>
          <w:p w14:paraId="21691F36" w14:textId="77777777" w:rsidR="00CC6CCF" w:rsidRDefault="00CC6CCF" w:rsidP="00CC6CCF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1, </w:t>
            </w:r>
            <w:r w:rsidRPr="008D3C05">
              <w:rPr>
                <w:noProof/>
              </w:rPr>
              <w:t>SS transmits a UECapabilityEnquiry message to enquire max capability</w:t>
            </w:r>
            <w:r>
              <w:rPr>
                <w:noProof/>
              </w:rPr>
              <w:t xml:space="preserve"> and with </w:t>
            </w:r>
            <w:r w:rsidRPr="008D3C05">
              <w:rPr>
                <w:noProof/>
              </w:rPr>
              <w:t>v_CapRAT_RequestList</w:t>
            </w:r>
            <w:r>
              <w:rPr>
                <w:noProof/>
              </w:rPr>
              <w:t xml:space="preserve"> set to Nr and Eutra_Nr</w:t>
            </w:r>
            <w:r w:rsidR="00B16AC6">
              <w:rPr>
                <w:noProof/>
              </w:rPr>
              <w:t>.</w:t>
            </w:r>
          </w:p>
          <w:p w14:paraId="58DF17D5" w14:textId="77777777" w:rsidR="00D30160" w:rsidRDefault="00CC6CCF" w:rsidP="00D30160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In response if UE follows Step 2b1 , UE capability Information is expecting only </w:t>
            </w:r>
            <w:r w:rsidRPr="008D3C05">
              <w:rPr>
                <w:noProof/>
              </w:rPr>
              <w:t>cr_UE_CapabilityRAT_Container_NR(nr)</w:t>
            </w:r>
            <w:r>
              <w:rPr>
                <w:noProof/>
              </w:rPr>
              <w:t xml:space="preserve"> but not </w:t>
            </w:r>
            <w:r w:rsidRPr="008D3C05">
              <w:rPr>
                <w:noProof/>
              </w:rPr>
              <w:t>cr_UE_CapabilityRAT_Container_NR(eutra_nr)</w:t>
            </w:r>
            <w:r>
              <w:rPr>
                <w:noProof/>
              </w:rPr>
              <w:t xml:space="preserve">. It is proposed to add </w:t>
            </w:r>
            <w:r w:rsidRPr="008D3C05">
              <w:rPr>
                <w:noProof/>
              </w:rPr>
              <w:t>cr_UE_CapabilityRAT_Container_NR(eutra_nr)</w:t>
            </w:r>
            <w:r>
              <w:rPr>
                <w:noProof/>
              </w:rPr>
              <w:t xml:space="preserve"> as part of Ue capability Information as UE is requested for both NR and EUTRA_NR</w:t>
            </w:r>
          </w:p>
          <w:p w14:paraId="01A22F95" w14:textId="77777777" w:rsidR="006263B4" w:rsidRDefault="006263B4" w:rsidP="00D30160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46081B81" w14:textId="77777777" w:rsidR="00222A98" w:rsidRPr="00AD4ADA" w:rsidRDefault="00CC6CCF" w:rsidP="00D30160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5 , </w:t>
            </w:r>
            <w:r w:rsidRPr="00643594">
              <w:rPr>
                <w:noProof/>
              </w:rPr>
              <w:t>SS transmits periodic grant</w:t>
            </w:r>
            <w:r>
              <w:rPr>
                <w:noProof/>
              </w:rPr>
              <w:t xml:space="preserve"> for every 10ms – but this 10ms is leading to the stability issues where </w:t>
            </w:r>
            <w:r w:rsidRPr="00643594">
              <w:rPr>
                <w:noProof/>
              </w:rPr>
              <w:t>,  by the</w:t>
            </w:r>
            <w:r w:rsidR="00B275B5">
              <w:rPr>
                <w:noProof/>
              </w:rPr>
              <w:t xml:space="preserve"> time</w:t>
            </w:r>
            <w:r w:rsidRPr="00643594">
              <w:rPr>
                <w:noProof/>
              </w:rPr>
              <w:t xml:space="preserve"> cr_ULDedicatedMessageSegment_r16(0)</w:t>
            </w:r>
            <w:r w:rsidR="00B275B5">
              <w:rPr>
                <w:noProof/>
              </w:rPr>
              <w:t xml:space="preserve"> message is processed,</w:t>
            </w:r>
            <w:r w:rsidRPr="00643594">
              <w:rPr>
                <w:noProof/>
              </w:rPr>
              <w:t xml:space="preserve"> 10msec would have been elapsed and another grant would have been sent which lead to the unexpected reception of cr_ULDedicatedMessageSegment_r16(1)</w:t>
            </w:r>
            <w:r>
              <w:rPr>
                <w:noProof/>
              </w:rPr>
              <w:t>. Hence it is proposed to increase the periodicity to 25ms to improve the stability</w:t>
            </w:r>
            <w:r>
              <w:t xml:space="preserve"> </w:t>
            </w:r>
          </w:p>
        </w:tc>
      </w:tr>
      <w:tr w:rsidR="00222A98" w14:paraId="29DC4AC5" w14:textId="77777777" w:rsidTr="00B50F9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E1B9" w14:textId="77777777" w:rsidR="00222A98" w:rsidRDefault="00222A98" w:rsidP="00B50F9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6746" w14:textId="77777777" w:rsidR="00D0581D" w:rsidRDefault="00D53F5A" w:rsidP="00D0581D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EA7FE5">
              <w:rPr>
                <w:noProof/>
              </w:rPr>
              <w:t xml:space="preserve">f_TC_8_1_5_9_1_NR5GC_TestBody </w:t>
            </w:r>
            <w:r w:rsidRPr="0056411C">
              <w:rPr>
                <w:noProof/>
              </w:rPr>
              <w:t>()</w:t>
            </w:r>
            <w:r>
              <w:rPr>
                <w:noProof/>
              </w:rPr>
              <w:t xml:space="preserve"> , at Step 2b1 </w:t>
            </w:r>
            <w:r w:rsidRPr="00EC428E">
              <w:rPr>
                <w:noProof/>
              </w:rPr>
              <w:t>UeCapabilityInformation</w:t>
            </w:r>
            <w:r>
              <w:rPr>
                <w:noProof/>
              </w:rPr>
              <w:t xml:space="preserve"> is modified to expect both NR as well EUTRA_NR container</w:t>
            </w:r>
          </w:p>
          <w:p w14:paraId="7025C5F0" w14:textId="77777777" w:rsidR="00397110" w:rsidRDefault="00397110" w:rsidP="00F00581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74277C66" w14:textId="77777777" w:rsidR="00222A98" w:rsidRPr="001124B3" w:rsidRDefault="00D53F5A" w:rsidP="00D0581D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EA7FE5">
              <w:rPr>
                <w:noProof/>
              </w:rPr>
              <w:lastRenderedPageBreak/>
              <w:t xml:space="preserve">f_TC_8_1_5_9_1_NR5GC_TestBody </w:t>
            </w:r>
            <w:r w:rsidRPr="0056411C">
              <w:rPr>
                <w:noProof/>
              </w:rPr>
              <w:t>()</w:t>
            </w:r>
            <w:r>
              <w:rPr>
                <w:noProof/>
              </w:rPr>
              <w:t>, at step 5 Periodic grant transmission is scheduled for every 25ms instead of 10ms to improve the test case stability</w:t>
            </w:r>
          </w:p>
        </w:tc>
      </w:tr>
      <w:tr w:rsidR="00222A98" w14:paraId="48070365" w14:textId="77777777" w:rsidTr="00B50F9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D28D5" w14:textId="77777777" w:rsidR="00222A98" w:rsidRDefault="00222A98" w:rsidP="00B50F9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2EDE" w14:textId="77777777" w:rsidR="00222A98" w:rsidRPr="00CC39F9" w:rsidRDefault="00222A98" w:rsidP="00B50F98">
            <w:pPr>
              <w:spacing w:after="0"/>
              <w:rPr>
                <w:rFonts w:ascii="Arial" w:hAnsi="Arial" w:cs="Arial"/>
                <w:lang w:eastAsia="en-GB"/>
              </w:rPr>
            </w:pPr>
            <w:r w:rsidRPr="00790067">
              <w:rPr>
                <w:rFonts w:ascii="Arial" w:hAnsi="Arial" w:cs="Arial"/>
                <w:lang w:eastAsia="en-GB"/>
              </w:rPr>
              <w:t>RRC_Others_NR5GC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222A98" w14:paraId="62652568" w14:textId="77777777" w:rsidTr="00B50F9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1720" w14:textId="77777777" w:rsidR="00222A98" w:rsidRDefault="00222A98" w:rsidP="00B50F9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13E0" w14:textId="66513490" w:rsidR="00222A98" w:rsidRDefault="00EA5908" w:rsidP="00B50F9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Accepted, conditional to approva</w:t>
            </w:r>
            <w:r w:rsidR="004240ED">
              <w:rPr>
                <w:rFonts w:ascii="Arial" w:hAnsi="Arial"/>
                <w:highlight w:val="cyan"/>
                <w:lang w:eastAsia="zh-CN"/>
              </w:rPr>
              <w:t xml:space="preserve">l </w:t>
            </w:r>
            <w:r>
              <w:rPr>
                <w:rFonts w:ascii="Arial" w:hAnsi="Arial"/>
                <w:highlight w:val="cyan"/>
                <w:lang w:eastAsia="zh-CN"/>
              </w:rPr>
              <w:t>of prose CR.</w:t>
            </w:r>
          </w:p>
        </w:tc>
      </w:tr>
    </w:tbl>
    <w:p w14:paraId="5D58E6FD" w14:textId="77777777" w:rsidR="00222A98" w:rsidRDefault="00222A98" w:rsidP="00222A98">
      <w:pPr>
        <w:spacing w:after="0"/>
        <w:rPr>
          <w:rFonts w:ascii="Arial" w:hAnsi="Arial"/>
          <w:b/>
          <w:lang w:eastAsia="en-GB"/>
        </w:rPr>
      </w:pPr>
    </w:p>
    <w:p w14:paraId="36A25A71" w14:textId="77777777" w:rsidR="00222A98" w:rsidRDefault="00222A98" w:rsidP="00222A98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D74756C" w14:textId="77777777" w:rsidR="00222A98" w:rsidRDefault="00222A98" w:rsidP="00222A9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222A98" w:rsidRPr="00CD057D" w14:paraId="56C7C70D" w14:textId="77777777" w:rsidTr="00B50F9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77F1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>function f_TC_8_1_5_9_1_NR5GC_TestBody() runs on NR5GC_PTC</w:t>
            </w:r>
          </w:p>
          <w:p w14:paraId="170B2BE0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{ // @sic R5s200933 R5-204456 R5-216276 sic@</w:t>
            </w:r>
          </w:p>
          <w:p w14:paraId="229EE341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v_ReceivedAspForUeCapabilityInfo;</w:t>
            </w:r>
          </w:p>
          <w:p w14:paraId="4480F4E7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v_Received_DedicatedMessageSegment;</w:t>
            </w:r>
          </w:p>
          <w:p w14:paraId="224015EA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v_Rx_SegmentOct := ''O;</w:t>
            </w:r>
          </w:p>
          <w:p w14:paraId="0F957D3D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v_Completed_AllSegments := false;</w:t>
            </w:r>
          </w:p>
          <w:p w14:paraId="74F24EB8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ULDedicatedMessageSegment_r16_IEs.segmentNumber_r16 v_MessageSegmentRx := 0; //INTEGER (0..15)</w:t>
            </w:r>
          </w:p>
          <w:p w14:paraId="0EC2E694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FreqBandList v_FreqBandList := f_NR_Build_FreqBandList_MaxCap(tsc_ListFreqBandIndicator); // Acc. Table 8.1.5.9.1.3.3-3</w:t>
            </w:r>
          </w:p>
          <w:p w14:paraId="66146772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v_EncodeCapRequestNR := bit2oct(encvalue(cs_38508_UECapabilityRequestFilterNR(v_FreqBandList)));</w:t>
            </w:r>
          </w:p>
          <w:p w14:paraId="37D17CA5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UE_CapabilityRAT_RequestList v_CapRAT_RequestList:= {cs_UE_CapabilityRAT_Request(nr, v_EncodeCapRequestNR), cs_UE_CapabilityRAT_Request(eutra_nr, v_EncodeCapRequestNR)};  //@sic R5-223425 sic@</w:t>
            </w:r>
          </w:p>
          <w:p w14:paraId="7AA7A5EC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v_EncodeUECapabilityEnquiry_v1560_RACS := bit2oct(encvalue(cs_UECapabilityEnquiry_v1560_RACS));</w:t>
            </w:r>
          </w:p>
          <w:p w14:paraId="0C9542BA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v_CellPowerList_AtT1 := {cs_NR_CellPower(nr_Cell1, tsc_NR_NonSuitableOffCellSSS_EPRE, tsc_NR_NonSuitableOffCellSSS_EPRE)};</w:t>
            </w:r>
          </w:p>
          <w:p w14:paraId="552D93F0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v_CellPowerList_AtT2 := {cs_NR_CellPower(nr_Cell1, tsc_NR_ServingCellSSS_EPRE_FR1, tsc_NR_ServingCellSSS_EPRE_FR2)};</w:t>
            </w:r>
          </w:p>
          <w:p w14:paraId="50914B22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v_TimingInfoStep4;  //Step 4</w:t>
            </w:r>
          </w:p>
          <w:p w14:paraId="70FC353C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v_TimingInfoStep5;  //Step 5</w:t>
            </w:r>
          </w:p>
          <w:p w14:paraId="16932F7E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791AF72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 := 5.0;</w:t>
            </w:r>
          </w:p>
          <w:p w14:paraId="1B046482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2909CA1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50D59851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UECapabilityEnquiry message to enquire max capability and with rrc-segAllowed-r16 set to enabled.</w:t>
            </w:r>
          </w:p>
          <w:p w14:paraId="2D412E5F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SRB.send(cas_NR_SRB1_RrcPdu_REQ(nr_Cell1, -, cs_38508_UECapabilityEnquiryMultipleEntries(tsc_NR_RRC_TI_Def, v_CapRAT_RequestList, v_EncodeUECapabilityEnquiry_v1560_RACS))); //@sic R5-223425 sic@</w:t>
            </w:r>
          </w:p>
          <w:p w14:paraId="389CCF46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// IF UE's encoded UECapabilityInformation message &gt;= Max PDCP SDU size then step 2a1 will be performed else step 2b1 will be performed</w:t>
            </w:r>
          </w:p>
          <w:p w14:paraId="72C88552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11AF9347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// EXCEPTION: Step 2a1 is repeated a maximum of 16 times or till rrc-MessageSegmentType-16 IE within the UlDedicatedMessageSegment message indicates rrc-MessageSegmentType-r16 = lastSegment</w:t>
            </w:r>
          </w:p>
          <w:p w14:paraId="17B1C145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[] SRB.receive(car_NR_SRB1_RrcPdu_IND(nr_Cell1, cr_38508_ULDedicatedMessageSegment_r16(cr_ULDedicatedMessageSegment_r16(v_MessageSegmentRx))) ) -&gt; value v_Received_DedicatedMessageSegment</w:t>
            </w:r>
          </w:p>
          <w:p w14:paraId="19502991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33576DAD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(v_Received_DedicatedMessageSegment.Signalling.Rrc.Dcch.message_.messageClassExtension.c2.ulDedicatedMessageSegment_r16.criticalExtensions.ulDedicatedMessageSegment_r16.rrc_MessageSegmentType_r16 == lastSegment){ // no more segments to receive</w:t>
            </w:r>
          </w:p>
          <w:p w14:paraId="3C17630F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v_Completed_AllSegments := true;</w:t>
            </w:r>
          </w:p>
          <w:p w14:paraId="68400ECA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v_Rx_SegmentOct := v_Rx_SegmentOct &amp; v_Received_DedicatedMessageSegment.Signalling.Rrc.Dcch.message_.messageClassExtension.c2.ulDedicatedMessageSegment_r16.criticalExtensions.ulDedicatedMessageSegment_r16.rrc_MessageSegmentContainer_r16;   //compact last message</w:t>
            </w:r>
          </w:p>
          <w:p w14:paraId="7C843B23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7DDB329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else { // notLastSegment received</w:t>
            </w:r>
          </w:p>
          <w:p w14:paraId="0F2F1912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(v_MessageSegmentRx == 15) {</w:t>
            </w:r>
          </w:p>
          <w:p w14:paraId="1CE16DAE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f_NR_SetVerdictFailOrInconc(__FILE__,__LINE__, "Step 2a1: Received a notLastSegment as 16th segment from the UE");</w:t>
            </w:r>
          </w:p>
          <w:p w14:paraId="0F397126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9B6767A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v_MessageSegmentRx := v_MessageSegmentRx + 1;</w:t>
            </w:r>
          </w:p>
          <w:p w14:paraId="57EBFE96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v_Rx_SegmentOct := v_Rx_SegmentOct &amp; v_Received_DedicatedMessageSegment.Signalling.Rrc.Dcch.message_.messageClassExtension.c2.ulDedicatedMessageSegment_r16.criticalExtensions.ulDedicatedMessageSegment_r16.rrc_MessageSegmentContainer_r16;   //compact message</w:t>
            </w:r>
          </w:p>
          <w:p w14:paraId="13929949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repeat;</w:t>
            </w:r>
          </w:p>
          <w:p w14:paraId="7A0F425C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671B025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27F447F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//Step 2b1: Check: Does the UE transmit a UECapabilityInformation message including UE radio access capability information as per the ue-CapabilityRequest variable?</w:t>
            </w:r>
          </w:p>
          <w:p w14:paraId="277399CD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[] SRB.receive(car_NR_SRB1_RrcPdu_IND(nr_Cell1, cr_38508_UeCapabilityInformation(tsc_NR_RRC_TI_Def,</w:t>
            </w:r>
          </w:p>
          <w:p w14:paraId="18E002E6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{cr_UE_CapabilityRAT_Container_NR(nr)}))) -&gt; value v_ReceivedAspForUeCapabilityInfo</w:t>
            </w:r>
          </w:p>
          <w:p w14:paraId="64DBF896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65DC73D2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(v_MessageSegmentRx&gt;0) {</w:t>
            </w:r>
          </w:p>
          <w:p w14:paraId="55543D9E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"UE radio access capability information received after a segment"); // VerdictFail case: step 2b1 is mutually exclusive with 2ax</w:t>
            </w:r>
          </w:p>
          <w:p w14:paraId="1BCCB9AE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7FC158A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f_NR_8_1_5_9_1_Steps2b2_2b7(); //@sic R5s220330 sic@</w:t>
            </w:r>
          </w:p>
          <w:p w14:paraId="3CD313FE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8B2CE58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};//end alt</w:t>
            </w:r>
          </w:p>
          <w:p w14:paraId="4EA2BBFE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5412D7B0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// Decode and store the UE-CapabilityRAT-Container</w:t>
            </w:r>
          </w:p>
          <w:p w14:paraId="71E961A9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if (v_Completed_AllSegments){ //UECapabilityInformation Rx. on segments</w:t>
            </w:r>
          </w:p>
          <w:p w14:paraId="215491B9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if (lengthof(v_Rx_SegmentOct) &lt; tsc_Max_NR_PDCP_SDU_size) { //&lt;9000  @sic R5s220330 sic@</w:t>
            </w:r>
          </w:p>
          <w:p w14:paraId="44672D77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f_NR_SetVerdictFailOrInconc(__FILE__, __LINE__, "UE segmented the UECapabilityInformation message being smaller than Max PDCP SDU size");</w:t>
            </w:r>
          </w:p>
          <w:p w14:paraId="4547FE1B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5EC1D69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f_NR_DecodeULDcchMsg(v_Rx_SegmentOct);  //@sic R5s220330 sic@</w:t>
            </w:r>
          </w:p>
          <w:p w14:paraId="7E31298C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  f_NR_PreliminaryPass(__FILE__, __LINE__, "Step 2a1");</w:t>
            </w:r>
          </w:p>
          <w:p w14:paraId="3F13C8FC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5123F64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816C2FB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14:paraId="7C43077F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// SS stops regular grant transmission upon scheduling request.</w:t>
            </w:r>
          </w:p>
          <w:p w14:paraId="32839E0E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f_NR_ULGrantConfiguration_Stop(nr_Cell1, -, cs_NR_UplinkTimeAlignment_Keep);</w:t>
            </w:r>
          </w:p>
          <w:p w14:paraId="7E534FEE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D2E5D4A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14:paraId="56BDB53A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UECapabilityEnquiry message to enquire max capability and with rrc-segAllowed-r16 set to enabled.</w:t>
            </w:r>
          </w:p>
          <w:p w14:paraId="46DE47A3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v_TimingInfoStep4 := f_NR_GetNextSendOccasion_DL(nr_Cell1);</w:t>
            </w:r>
          </w:p>
          <w:p w14:paraId="586F22B0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SRB.send(cas_NR_SRB1_RrcPdu_REQ(nr_Cell1, cs_TimingInfo_NR(v_TimingInfoStep4), cs_38508_UECapabilityEnquiryMultipleEntries(tsc_NR_RRC_TI_Def, v_CapRAT_RequestList, v_EncodeUECapabilityEnquiry_v1560_RACS))); //@sic R5-223425 sic@</w:t>
            </w:r>
          </w:p>
          <w:p w14:paraId="3A92980C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DFE398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14:paraId="3C2B12E3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periodic grant from (80*2microsec+1+TDL) slots after step 4 to schedule PUSCH till the ULDedicatedMessageSegment at step 6 is received.</w:t>
            </w:r>
          </w:p>
          <w:p w14:paraId="5B80720B" w14:textId="77777777" w:rsidR="005507F3" w:rsidRP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v_TimingInfoStep5 := fl_CalculateTiming_8_1_5_9_1(v_TimingInfoStep4);</w:t>
            </w:r>
          </w:p>
          <w:p w14:paraId="69A3F931" w14:textId="77777777" w:rsid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f_NR_ULGrantConfiguration_StartPeriodicGrant(nr_Cell1, cs_TimingInfo_NR(v_TimingInfoStep5), valueof (cs_NR_ResourceAllocationDef), 10); //periodic grant every 10ms</w:t>
            </w:r>
          </w:p>
          <w:p w14:paraId="529BCDE7" w14:textId="77777777" w:rsidR="005507F3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E36EF7C" w14:textId="77777777" w:rsidR="00222A98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507F3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  <w:r w:rsidR="00222A98" w:rsidRPr="005507F3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</w:p>
          <w:p w14:paraId="5C8E3658" w14:textId="77777777" w:rsidR="005507F3" w:rsidRPr="008C679A" w:rsidRDefault="005507F3" w:rsidP="005507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679A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492C2BF1" w14:textId="77777777" w:rsidR="00222A98" w:rsidRPr="00CD057D" w:rsidRDefault="00222A98" w:rsidP="00222A98">
      <w:pPr>
        <w:spacing w:after="0"/>
        <w:rPr>
          <w:rFonts w:ascii="Arial" w:hAnsi="Arial"/>
          <w:b/>
          <w:color w:val="000000"/>
          <w:lang w:eastAsia="en-GB"/>
        </w:rPr>
      </w:pPr>
    </w:p>
    <w:p w14:paraId="3E9E9DCF" w14:textId="77777777" w:rsidR="00222A98" w:rsidRPr="00CD057D" w:rsidRDefault="00222A98" w:rsidP="00222A9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222A98" w:rsidRPr="00CD057D" w14:paraId="0B6159DC" w14:textId="77777777" w:rsidTr="00B50F9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DF32" w14:textId="77777777" w:rsidR="006D391C" w:rsidRPr="006D391C" w:rsidRDefault="00222A98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8C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6D391C"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function f_TC_8_1_5_9_1_NR5GC_TestBody() runs on NR5GC_PTC</w:t>
            </w:r>
          </w:p>
          <w:p w14:paraId="63376890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{ // @sic R5s200933 R5-204456 R5-216276 sic@</w:t>
            </w:r>
          </w:p>
          <w:p w14:paraId="5FB34FA0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v_ReceivedAspForUeCapabilityInfo;</w:t>
            </w:r>
          </w:p>
          <w:p w14:paraId="7D029BDE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v_Received_DedicatedMessageSegment;</w:t>
            </w:r>
          </w:p>
          <w:p w14:paraId="68227F51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v_Rx_SegmentOct := ''O;</w:t>
            </w:r>
          </w:p>
          <w:p w14:paraId="0E7B4761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v_Completed_AllSegments := false;</w:t>
            </w:r>
          </w:p>
          <w:p w14:paraId="2A6E1EDE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ULDedicatedMessageSegment_r16_IEs.segmentNumber_r16 v_MessageSegmentRx := 0; //INTEGER (0..15)</w:t>
            </w:r>
          </w:p>
          <w:p w14:paraId="5DA30130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FreqBandList v_FreqBandList := f_NR_Build_FreqBandList_MaxCap(tsc_ListFreqBandIndicator); // Acc. Table 8.1.5.9.1.3.3-3</w:t>
            </w:r>
          </w:p>
          <w:p w14:paraId="517186C6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v_EncodeCapRequestNR := bit2oct(encvalue(cs_38508_UECapabilityRequestFilterNR(v_FreqBandList)));</w:t>
            </w:r>
          </w:p>
          <w:p w14:paraId="0B4C28D5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UE_CapabilityRAT_RequestList v_CapRAT_RequestList:= {cs_UE_CapabilityRAT_Request(nr, v_EncodeCapRequestNR), cs_UE_CapabilityRAT_Request(eutra_nr, v_EncodeCapRequestNR)};  //@sic R5-223425 sic@</w:t>
            </w:r>
          </w:p>
          <w:p w14:paraId="03C73120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octetstring v_EncodeUECapabilityEnquiry_v1560_RACS := bit2oct(encvalue(cs_UECapabilityEnquiry_v1560_RACS));</w:t>
            </w:r>
          </w:p>
          <w:p w14:paraId="0BB43F84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v_CellPowerList_AtT1 := {cs_NR_CellPower(nr_Cell1, tsc_NR_NonSuitableOffCellSSS_EPRE, tsc_NR_NonSuitableOffCellSSS_EPRE)};</w:t>
            </w:r>
          </w:p>
          <w:p w14:paraId="1CF568D9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v_CellPowerList_AtT2 := {cs_NR_CellPower(nr_Cell1, tsc_NR_ServingCellSSS_EPRE_FR1, tsc_NR_ServingCellSSS_EPRE_FR2)};</w:t>
            </w:r>
          </w:p>
          <w:p w14:paraId="0DC401A9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v_TimingInfoStep4;  //Step 4</w:t>
            </w:r>
          </w:p>
          <w:p w14:paraId="3380660B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v_TimingInfoStep5;  //Step 5</w:t>
            </w:r>
          </w:p>
          <w:p w14:paraId="5FD78FEE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BB998CA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 := 5.0;</w:t>
            </w:r>
          </w:p>
          <w:p w14:paraId="4A277CD6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7ECF688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08BAA29D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UECapabilityEnquiry message to enquire max capability and with rrc-segAllowed-r16 set to enabled.</w:t>
            </w:r>
          </w:p>
          <w:p w14:paraId="7AFD2764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SRB.send(cas_NR_SRB1_RrcPdu_REQ(nr_Cell1, -, cs_38508_UECapabilityEnquiryMultipleEntries(tsc_NR_RRC_TI_Def, v_CapRAT_RequestList, v_EncodeUECapabilityEnquiry_v1560_RACS))); //@sic R5-223425 sic@</w:t>
            </w:r>
          </w:p>
          <w:p w14:paraId="5CDD16AC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// IF UE's encoded UECapabilityInformation message &gt;= Max PDCP SDU size then step 2a1 will be performed else step 2b1 will be performed</w:t>
            </w:r>
          </w:p>
          <w:p w14:paraId="28BB9B54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4042ACFF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// EXCEPTION: Step 2a1 is repeated a maximum of 16 times or till rrc-MessageSegmentType-16 IE within the UlDedicatedMessageSegment message indicates rrc-MessageSegmentType-r16 = lastSegment</w:t>
            </w:r>
          </w:p>
          <w:p w14:paraId="58F3976A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[] SRB.receive(car_NR_SRB1_RrcPdu_IND(nr_Cell1, cr_38508_ULDedicatedMessageSegment_r16(cr_ULDedicatedMessageSegment_r16(v_MessageSegmentRx))) ) -&gt; value v_Received_DedicatedMessageSegment</w:t>
            </w:r>
          </w:p>
          <w:p w14:paraId="1404A31D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10F24EB4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(v_Received_DedicatedMessageSegment.Signalling.Rrc.Dcch.message_.messageClassExtension.c2.ulDedicatedMessageSegment_r16.criticalExtensions.ulDedicatedMessageSegment_r16.rrc_MessageSegmentType_r16 == lastSegment){ // no more segments to receive</w:t>
            </w:r>
          </w:p>
          <w:p w14:paraId="3AC20796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v_Completed_AllSegments := true;</w:t>
            </w:r>
          </w:p>
          <w:p w14:paraId="40A9E82C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v_Rx_SegmentOct := v_Rx_SegmentOct &amp; v_Received_DedicatedMessageSegment.Signalling.Rrc.Dcch.message_.messageClassExtension.c2.ulDedicatedMessageSegment_r16.criticalExtensions.ulDedicatedMessageSegment_r16.rrc_MessageSegmentContainer_r16;   //compact last message</w:t>
            </w:r>
          </w:p>
          <w:p w14:paraId="513CC24A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2F676B6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else { // notLastSegment received</w:t>
            </w:r>
          </w:p>
          <w:p w14:paraId="6434F82F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(v_MessageSegmentRx == 15) {</w:t>
            </w:r>
          </w:p>
          <w:p w14:paraId="5F221BA2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f_NR_SetVerdictFailOrInconc(__FILE__,__LINE__, "Step 2a1: Received a notLastSegment as 16th segment from the UE");</w:t>
            </w:r>
          </w:p>
          <w:p w14:paraId="3A8AF9A8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09879C7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v_MessageSegmentRx := v_MessageSegmentRx + 1;</w:t>
            </w:r>
          </w:p>
          <w:p w14:paraId="74846F4D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v_Rx_SegmentOct := v_Rx_SegmentOct &amp; v_Received_DedicatedMessageSegment.Signalling.Rrc.Dcch.message_.messageClassExtension.c2.ulDedicatedMessageSegment_r16.criticalExtensions.ulDedicatedMessageSegment_r16.rrc_MessageSegmentContainer_r16;   //compact message</w:t>
            </w:r>
          </w:p>
          <w:p w14:paraId="17AEDD07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repeat;</w:t>
            </w:r>
          </w:p>
          <w:p w14:paraId="2A6224E5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22E2662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F833221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//Step 2b1: Check: Does the UE transmit a UECapabilityInformation message including UE radio access capability information as per the ue-CapabilityRequest variable?</w:t>
            </w:r>
          </w:p>
          <w:p w14:paraId="3726DC21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[] SRB.receive(car_NR_SRB1_RrcPdu_IND(nr_Cell1, cr_38508_UeCapabilityInformation(tsc_NR_RRC_TI_Def,</w:t>
            </w:r>
          </w:p>
          <w:p w14:paraId="68D7A40B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</w:t>
            </w:r>
            <w:r w:rsidRPr="00C84E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{cr_UE_CapabilityRAT_Container_NR(nr),cr_UE_CapabilityRAT_Container_NR(eutra_nr)})))</w:t>
            </w: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-&gt; value v_ReceivedAspForUeCapabilityInfo //WA#WI=1008674</w:t>
            </w:r>
          </w:p>
          <w:p w14:paraId="33BD33D5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7C7A3330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(v_MessageSegmentRx&gt;0) {</w:t>
            </w:r>
          </w:p>
          <w:p w14:paraId="770ABD35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"UE radio access capability information received after a segment"); // VerdictFail case: step 2b1 is mutually exclusive with 2ax</w:t>
            </w:r>
          </w:p>
          <w:p w14:paraId="7209955C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4B3D50B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f_NR_8_1_5_9_1_Steps2b2_2b7(); //@sic R5s220330 sic@</w:t>
            </w:r>
          </w:p>
          <w:p w14:paraId="3200F31E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97BA3EE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};//end alt</w:t>
            </w:r>
          </w:p>
          <w:p w14:paraId="474CE017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6B3DAB25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// Decode and store the UE-CapabilityRAT-Container</w:t>
            </w:r>
          </w:p>
          <w:p w14:paraId="37DB8DA6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if (v_Completed_AllSegments){ //UECapabilityInformation Rx. on segments</w:t>
            </w:r>
          </w:p>
          <w:p w14:paraId="7CD5DFA9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if (lengthof(v_Rx_SegmentOct) &lt; tsc_Max_NR_PDCP_SDU_size) { //&lt;9000  @sic R5s220330 sic@</w:t>
            </w:r>
          </w:p>
          <w:p w14:paraId="33F245BD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"UE segmented the UECapabilityInformation message being smaller than Max PDCP SDU size");</w:t>
            </w:r>
          </w:p>
          <w:p w14:paraId="706A3A80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6532E59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f_NR_DecodeULDcchMsg(v_Rx_SegmentOct);  //@sic R5s220330 sic@</w:t>
            </w:r>
          </w:p>
          <w:p w14:paraId="3025CAE6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  f_NR_PreliminaryPass(__FILE__, __LINE__, "Step 2a1");</w:t>
            </w:r>
          </w:p>
          <w:p w14:paraId="34E5A6BB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93A3138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7F10A6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14:paraId="3DAEB24E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// SS stops regular grant transmission upon scheduling request.</w:t>
            </w:r>
          </w:p>
          <w:p w14:paraId="71FB39DE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f_NR_ULGrantConfiguration_Stop(nr_Cell1, -, cs_NR_UplinkTimeAlignment_Keep);</w:t>
            </w:r>
          </w:p>
          <w:p w14:paraId="4DE7EA31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5102D0C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14:paraId="689CF7A1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UECapabilityEnquiry message to enquire max capability and with rrc-segAllowed-r16 set to enabled.</w:t>
            </w:r>
          </w:p>
          <w:p w14:paraId="68D4C642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v_TimingInfoStep4 := f_NR_GetNextSendOccasion_DL(nr_Cell1);</w:t>
            </w:r>
          </w:p>
          <w:p w14:paraId="45C6CBF6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SRB.send(cas_NR_SRB1_RrcPdu_REQ(nr_Cell1, cs_TimingInfo_NR(v_TimingInfoStep4), cs_38508_UECapabilityEnquiryMultipleEntries(tsc_NR_RRC_TI_Def, v_CapRAT_RequestList, v_EncodeUECapabilityEnquiry_v1560_RACS))); //@sic R5-223425 sic@</w:t>
            </w:r>
          </w:p>
          <w:p w14:paraId="768B6B1D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D993411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14:paraId="596F45D1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SS transmits periodic grant from (80*2microsec+1+TDL) slots after step 4 to schedule PUSCH till the ULDedicatedMessageSegment at step 6 is received.</w:t>
            </w:r>
          </w:p>
          <w:p w14:paraId="1CD6545F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v_TimingInfoStep5 := fl_CalculateTiming_8_1_5_9_1(v_TimingInfoStep4);</w:t>
            </w:r>
          </w:p>
          <w:p w14:paraId="656F7423" w14:textId="77777777" w:rsidR="006D391C" w:rsidRPr="006D391C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f_NR_ULGrantConfiguration_StartPeriodicGrant(nr_Cell1, cs_TimingInfo_NR(v_TimingInfoStep5), valueof (cs_NR_ResourceAllocationDef), </w:t>
            </w:r>
            <w:r w:rsidRPr="00AB05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="00AB05D8" w:rsidRPr="00AB05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</w:t>
            </w: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r w:rsidRPr="00AB05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//periodic grant every 2</w:t>
            </w:r>
            <w:r w:rsidR="00AB05D8" w:rsidRPr="00AB05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</w:t>
            </w:r>
            <w:r w:rsidRPr="00AB05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</w:t>
            </w: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//WA#WI=1008674</w:t>
            </w:r>
          </w:p>
          <w:p w14:paraId="7FC74252" w14:textId="77777777" w:rsidR="00222A98" w:rsidRDefault="006D391C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D391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1A483B4D" w14:textId="77777777" w:rsidR="00AD2349" w:rsidRDefault="00AD2349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6017C805" w14:textId="77777777" w:rsidR="00AD2349" w:rsidRPr="00AD2349" w:rsidRDefault="00AD2349" w:rsidP="006D39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234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30C111EF" w14:textId="77777777" w:rsidR="00222A98" w:rsidRDefault="00222A98" w:rsidP="00222A9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79D9BC76" w14:textId="77777777" w:rsidR="00F96833" w:rsidRDefault="00F96833" w:rsidP="009F1B1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5762A" w14:textId="77777777" w:rsidR="005E2097" w:rsidRDefault="005E2097">
      <w:r>
        <w:separator/>
      </w:r>
    </w:p>
  </w:endnote>
  <w:endnote w:type="continuationSeparator" w:id="0">
    <w:p w14:paraId="7A40403C" w14:textId="77777777" w:rsidR="005E2097" w:rsidRDefault="005E2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71EEF" w14:textId="77777777" w:rsidR="006F0DBD" w:rsidRDefault="006F0D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19413" w14:textId="77777777" w:rsidR="006F0DBD" w:rsidRDefault="006F0D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B8D6F" w14:textId="77777777" w:rsidR="006F0DBD" w:rsidRDefault="006F0D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FFCCE" w14:textId="77777777" w:rsidR="005E2097" w:rsidRDefault="005E2097">
      <w:r>
        <w:separator/>
      </w:r>
    </w:p>
  </w:footnote>
  <w:footnote w:type="continuationSeparator" w:id="0">
    <w:p w14:paraId="5E25B6F9" w14:textId="77777777" w:rsidR="005E2097" w:rsidRDefault="005E2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D2666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FA4F53" wp14:editId="14C20A0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0F368960" w14:textId="77777777"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FA4F5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0F368960" w14:textId="77777777"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57B62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3079771" wp14:editId="0549AF4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680E9C21" w14:textId="77777777"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07977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680E9C21" w14:textId="77777777"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24B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6D61FEA" wp14:editId="0F934E2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779A5877" w14:textId="77777777"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D61FE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779A5877" w14:textId="77777777"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22EEE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12997EB" wp14:editId="53B5C7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0C524A49" w14:textId="77777777"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2997E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0C524A49" w14:textId="77777777"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3E8FD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FC18402" wp14:editId="3DF2444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16B26AE6" w14:textId="77777777"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C1840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16B26AE6" w14:textId="77777777"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7CE68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2331651" wp14:editId="4CEBDAD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1F597602" w14:textId="77777777"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331651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1F597602" w14:textId="77777777"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57B15"/>
    <w:multiLevelType w:val="hybridMultilevel"/>
    <w:tmpl w:val="B68A3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2D35E92"/>
    <w:multiLevelType w:val="hybridMultilevel"/>
    <w:tmpl w:val="A178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6400B8"/>
    <w:multiLevelType w:val="hybridMultilevel"/>
    <w:tmpl w:val="A178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AA3CF2"/>
    <w:multiLevelType w:val="hybridMultilevel"/>
    <w:tmpl w:val="B68A3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6790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4352198">
    <w:abstractNumId w:val="7"/>
  </w:num>
  <w:num w:numId="3" w16cid:durableId="958605011">
    <w:abstractNumId w:val="3"/>
  </w:num>
  <w:num w:numId="4" w16cid:durableId="952789140">
    <w:abstractNumId w:val="14"/>
  </w:num>
  <w:num w:numId="5" w16cid:durableId="479034851">
    <w:abstractNumId w:val="10"/>
  </w:num>
  <w:num w:numId="6" w16cid:durableId="82268690">
    <w:abstractNumId w:val="12"/>
  </w:num>
  <w:num w:numId="7" w16cid:durableId="1780837550">
    <w:abstractNumId w:val="5"/>
  </w:num>
  <w:num w:numId="8" w16cid:durableId="1920560043">
    <w:abstractNumId w:val="13"/>
  </w:num>
  <w:num w:numId="9" w16cid:durableId="1474643753">
    <w:abstractNumId w:val="6"/>
  </w:num>
  <w:num w:numId="10" w16cid:durableId="1765033477">
    <w:abstractNumId w:val="9"/>
  </w:num>
  <w:num w:numId="11" w16cid:durableId="825780986">
    <w:abstractNumId w:val="0"/>
  </w:num>
  <w:num w:numId="12" w16cid:durableId="555625457">
    <w:abstractNumId w:val="4"/>
  </w:num>
  <w:num w:numId="13" w16cid:durableId="1989629594">
    <w:abstractNumId w:val="16"/>
  </w:num>
  <w:num w:numId="14" w16cid:durableId="1189296359">
    <w:abstractNumId w:val="2"/>
  </w:num>
  <w:num w:numId="15" w16cid:durableId="824320479">
    <w:abstractNumId w:val="15"/>
  </w:num>
  <w:num w:numId="16" w16cid:durableId="1919750420">
    <w:abstractNumId w:val="11"/>
  </w:num>
  <w:num w:numId="17" w16cid:durableId="532039971">
    <w:abstractNumId w:val="1"/>
  </w:num>
  <w:num w:numId="18" w16cid:durableId="16195282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1F1A"/>
    <w:rsid w:val="00022E4A"/>
    <w:rsid w:val="000239BD"/>
    <w:rsid w:val="00024866"/>
    <w:rsid w:val="000249D9"/>
    <w:rsid w:val="0002580B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53A"/>
    <w:rsid w:val="00075DDB"/>
    <w:rsid w:val="00076BD8"/>
    <w:rsid w:val="00077D67"/>
    <w:rsid w:val="00080856"/>
    <w:rsid w:val="000808F6"/>
    <w:rsid w:val="000814A5"/>
    <w:rsid w:val="00081A5A"/>
    <w:rsid w:val="00082F84"/>
    <w:rsid w:val="0008356D"/>
    <w:rsid w:val="00084025"/>
    <w:rsid w:val="00084DD9"/>
    <w:rsid w:val="00085CA5"/>
    <w:rsid w:val="00086B57"/>
    <w:rsid w:val="00086DFC"/>
    <w:rsid w:val="00086E4A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E15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3141"/>
    <w:rsid w:val="000B3C1D"/>
    <w:rsid w:val="000B5A4D"/>
    <w:rsid w:val="000B70AF"/>
    <w:rsid w:val="000B7FED"/>
    <w:rsid w:val="000C038A"/>
    <w:rsid w:val="000C104F"/>
    <w:rsid w:val="000C430E"/>
    <w:rsid w:val="000C6598"/>
    <w:rsid w:val="000C72FB"/>
    <w:rsid w:val="000D098B"/>
    <w:rsid w:val="000D1216"/>
    <w:rsid w:val="000D2446"/>
    <w:rsid w:val="000D2BD3"/>
    <w:rsid w:val="000D32DC"/>
    <w:rsid w:val="000D3714"/>
    <w:rsid w:val="000D40AB"/>
    <w:rsid w:val="000D45C3"/>
    <w:rsid w:val="000D4F01"/>
    <w:rsid w:val="000D5450"/>
    <w:rsid w:val="000D56C0"/>
    <w:rsid w:val="000D62AE"/>
    <w:rsid w:val="000D6694"/>
    <w:rsid w:val="000D6B6D"/>
    <w:rsid w:val="000E07FB"/>
    <w:rsid w:val="000E0B9A"/>
    <w:rsid w:val="000E1C08"/>
    <w:rsid w:val="000E2881"/>
    <w:rsid w:val="000E34B8"/>
    <w:rsid w:val="000E5A69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1135"/>
    <w:rsid w:val="00101905"/>
    <w:rsid w:val="00101E79"/>
    <w:rsid w:val="001033E9"/>
    <w:rsid w:val="001037D4"/>
    <w:rsid w:val="00103810"/>
    <w:rsid w:val="00103C72"/>
    <w:rsid w:val="00105AD9"/>
    <w:rsid w:val="0010735D"/>
    <w:rsid w:val="00110724"/>
    <w:rsid w:val="001109AC"/>
    <w:rsid w:val="0011146B"/>
    <w:rsid w:val="00111B77"/>
    <w:rsid w:val="001124B3"/>
    <w:rsid w:val="00112785"/>
    <w:rsid w:val="001127D4"/>
    <w:rsid w:val="00112C21"/>
    <w:rsid w:val="0011415B"/>
    <w:rsid w:val="00114637"/>
    <w:rsid w:val="00115405"/>
    <w:rsid w:val="001166B1"/>
    <w:rsid w:val="00117390"/>
    <w:rsid w:val="001209DE"/>
    <w:rsid w:val="001211F6"/>
    <w:rsid w:val="001212C7"/>
    <w:rsid w:val="0012136E"/>
    <w:rsid w:val="00121DF3"/>
    <w:rsid w:val="00125935"/>
    <w:rsid w:val="00125F25"/>
    <w:rsid w:val="00126237"/>
    <w:rsid w:val="001302CE"/>
    <w:rsid w:val="0013099C"/>
    <w:rsid w:val="00130C2E"/>
    <w:rsid w:val="0013147F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835"/>
    <w:rsid w:val="001748D6"/>
    <w:rsid w:val="00176185"/>
    <w:rsid w:val="00176B97"/>
    <w:rsid w:val="001778B1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A0703"/>
    <w:rsid w:val="001A08B3"/>
    <w:rsid w:val="001A0D31"/>
    <w:rsid w:val="001A1F6E"/>
    <w:rsid w:val="001A34BF"/>
    <w:rsid w:val="001A3A40"/>
    <w:rsid w:val="001A3E1A"/>
    <w:rsid w:val="001A41BB"/>
    <w:rsid w:val="001A62F8"/>
    <w:rsid w:val="001A675D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6641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2A98"/>
    <w:rsid w:val="00223485"/>
    <w:rsid w:val="002249E0"/>
    <w:rsid w:val="00224D88"/>
    <w:rsid w:val="0022628F"/>
    <w:rsid w:val="002264D8"/>
    <w:rsid w:val="00230073"/>
    <w:rsid w:val="00232611"/>
    <w:rsid w:val="00232B70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6D3D"/>
    <w:rsid w:val="0024707C"/>
    <w:rsid w:val="002503D3"/>
    <w:rsid w:val="00252364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86D8C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0E7C"/>
    <w:rsid w:val="002B14D3"/>
    <w:rsid w:val="002B159B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2496"/>
    <w:rsid w:val="002C2E46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48CC"/>
    <w:rsid w:val="00305409"/>
    <w:rsid w:val="003068A6"/>
    <w:rsid w:val="00307CD1"/>
    <w:rsid w:val="00310217"/>
    <w:rsid w:val="0031061D"/>
    <w:rsid w:val="003108AC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0413"/>
    <w:rsid w:val="003413B5"/>
    <w:rsid w:val="00341F6F"/>
    <w:rsid w:val="00342D98"/>
    <w:rsid w:val="0034341E"/>
    <w:rsid w:val="00343CD7"/>
    <w:rsid w:val="003448A4"/>
    <w:rsid w:val="00345383"/>
    <w:rsid w:val="00346D77"/>
    <w:rsid w:val="00350C3D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3C3D"/>
    <w:rsid w:val="00383CCB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97110"/>
    <w:rsid w:val="003A0D19"/>
    <w:rsid w:val="003A17EE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AF6"/>
    <w:rsid w:val="003D6BC5"/>
    <w:rsid w:val="003E0DD2"/>
    <w:rsid w:val="003E149A"/>
    <w:rsid w:val="003E1A36"/>
    <w:rsid w:val="003E3232"/>
    <w:rsid w:val="003E33B8"/>
    <w:rsid w:val="003E36BC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B3D"/>
    <w:rsid w:val="003F7CD1"/>
    <w:rsid w:val="004013ED"/>
    <w:rsid w:val="00401946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2ED3"/>
    <w:rsid w:val="00413E33"/>
    <w:rsid w:val="0041471B"/>
    <w:rsid w:val="004153A1"/>
    <w:rsid w:val="00415491"/>
    <w:rsid w:val="00416ABF"/>
    <w:rsid w:val="00416E09"/>
    <w:rsid w:val="00416FA7"/>
    <w:rsid w:val="00417C34"/>
    <w:rsid w:val="004240ED"/>
    <w:rsid w:val="004242F1"/>
    <w:rsid w:val="0042625D"/>
    <w:rsid w:val="00426FCD"/>
    <w:rsid w:val="00431186"/>
    <w:rsid w:val="0043163D"/>
    <w:rsid w:val="00432155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B0A"/>
    <w:rsid w:val="00461F12"/>
    <w:rsid w:val="004623C2"/>
    <w:rsid w:val="004635E5"/>
    <w:rsid w:val="004642B2"/>
    <w:rsid w:val="00467921"/>
    <w:rsid w:val="00471065"/>
    <w:rsid w:val="004717EA"/>
    <w:rsid w:val="00471D69"/>
    <w:rsid w:val="00472BBD"/>
    <w:rsid w:val="00473D94"/>
    <w:rsid w:val="004745E7"/>
    <w:rsid w:val="0047488D"/>
    <w:rsid w:val="00476A25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5060"/>
    <w:rsid w:val="00495E46"/>
    <w:rsid w:val="00496C8F"/>
    <w:rsid w:val="0049728D"/>
    <w:rsid w:val="004976F0"/>
    <w:rsid w:val="004A1CE5"/>
    <w:rsid w:val="004A2AED"/>
    <w:rsid w:val="004A39FF"/>
    <w:rsid w:val="004A428B"/>
    <w:rsid w:val="004A4DF6"/>
    <w:rsid w:val="004A533C"/>
    <w:rsid w:val="004A60F7"/>
    <w:rsid w:val="004A66D3"/>
    <w:rsid w:val="004A794F"/>
    <w:rsid w:val="004B01A5"/>
    <w:rsid w:val="004B0912"/>
    <w:rsid w:val="004B1493"/>
    <w:rsid w:val="004B1ACD"/>
    <w:rsid w:val="004B2BF2"/>
    <w:rsid w:val="004B2C2D"/>
    <w:rsid w:val="004B351D"/>
    <w:rsid w:val="004B418F"/>
    <w:rsid w:val="004B526E"/>
    <w:rsid w:val="004B6766"/>
    <w:rsid w:val="004B6F01"/>
    <w:rsid w:val="004B7016"/>
    <w:rsid w:val="004B720D"/>
    <w:rsid w:val="004B73D1"/>
    <w:rsid w:val="004B75B7"/>
    <w:rsid w:val="004B7B95"/>
    <w:rsid w:val="004C083C"/>
    <w:rsid w:val="004C0BE8"/>
    <w:rsid w:val="004C29A3"/>
    <w:rsid w:val="004C31F2"/>
    <w:rsid w:val="004C441C"/>
    <w:rsid w:val="004C56A7"/>
    <w:rsid w:val="004C5DAE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36AE"/>
    <w:rsid w:val="004F4319"/>
    <w:rsid w:val="004F57CD"/>
    <w:rsid w:val="004F5949"/>
    <w:rsid w:val="004F5BE9"/>
    <w:rsid w:val="004F613B"/>
    <w:rsid w:val="004F6175"/>
    <w:rsid w:val="004F6267"/>
    <w:rsid w:val="004F661B"/>
    <w:rsid w:val="004F72F6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1CD1"/>
    <w:rsid w:val="005132D3"/>
    <w:rsid w:val="005135A1"/>
    <w:rsid w:val="0051580D"/>
    <w:rsid w:val="00515CAB"/>
    <w:rsid w:val="005161C7"/>
    <w:rsid w:val="00520DB4"/>
    <w:rsid w:val="0052213F"/>
    <w:rsid w:val="005223D8"/>
    <w:rsid w:val="00523336"/>
    <w:rsid w:val="005262E4"/>
    <w:rsid w:val="00526932"/>
    <w:rsid w:val="00526E71"/>
    <w:rsid w:val="00526EF6"/>
    <w:rsid w:val="005279F5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7F3"/>
    <w:rsid w:val="00550D1E"/>
    <w:rsid w:val="00550D59"/>
    <w:rsid w:val="00552878"/>
    <w:rsid w:val="00554E43"/>
    <w:rsid w:val="00554F8C"/>
    <w:rsid w:val="00557BF6"/>
    <w:rsid w:val="0056128B"/>
    <w:rsid w:val="005613E0"/>
    <w:rsid w:val="00561695"/>
    <w:rsid w:val="0056378D"/>
    <w:rsid w:val="0056411C"/>
    <w:rsid w:val="00564EDF"/>
    <w:rsid w:val="0056673A"/>
    <w:rsid w:val="00566F6F"/>
    <w:rsid w:val="0057089C"/>
    <w:rsid w:val="00570DF6"/>
    <w:rsid w:val="005724D0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C61"/>
    <w:rsid w:val="005A61EB"/>
    <w:rsid w:val="005A6679"/>
    <w:rsid w:val="005A74DF"/>
    <w:rsid w:val="005B1FCC"/>
    <w:rsid w:val="005B3086"/>
    <w:rsid w:val="005B3792"/>
    <w:rsid w:val="005B4127"/>
    <w:rsid w:val="005B62B9"/>
    <w:rsid w:val="005B6F43"/>
    <w:rsid w:val="005B7AC3"/>
    <w:rsid w:val="005C0252"/>
    <w:rsid w:val="005C2245"/>
    <w:rsid w:val="005C2D20"/>
    <w:rsid w:val="005C3EAB"/>
    <w:rsid w:val="005C4B24"/>
    <w:rsid w:val="005C60FD"/>
    <w:rsid w:val="005C6135"/>
    <w:rsid w:val="005C6479"/>
    <w:rsid w:val="005C736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097"/>
    <w:rsid w:val="005E27C4"/>
    <w:rsid w:val="005E2C44"/>
    <w:rsid w:val="005E318A"/>
    <w:rsid w:val="005E3C50"/>
    <w:rsid w:val="005E3CF2"/>
    <w:rsid w:val="005E42FB"/>
    <w:rsid w:val="005E4D0A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E1A"/>
    <w:rsid w:val="0062527B"/>
    <w:rsid w:val="006257ED"/>
    <w:rsid w:val="00625935"/>
    <w:rsid w:val="006263B4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594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61976"/>
    <w:rsid w:val="00661E2C"/>
    <w:rsid w:val="00663542"/>
    <w:rsid w:val="00663B18"/>
    <w:rsid w:val="006657C1"/>
    <w:rsid w:val="0066679E"/>
    <w:rsid w:val="00667016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6A70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D391C"/>
    <w:rsid w:val="006D6FB1"/>
    <w:rsid w:val="006E0E88"/>
    <w:rsid w:val="006E21FB"/>
    <w:rsid w:val="006E4465"/>
    <w:rsid w:val="006E4F7C"/>
    <w:rsid w:val="006E5627"/>
    <w:rsid w:val="006E7092"/>
    <w:rsid w:val="006E7773"/>
    <w:rsid w:val="006F02F1"/>
    <w:rsid w:val="006F0DBD"/>
    <w:rsid w:val="006F2DE7"/>
    <w:rsid w:val="006F43B8"/>
    <w:rsid w:val="006F558B"/>
    <w:rsid w:val="006F5BF2"/>
    <w:rsid w:val="006F6B99"/>
    <w:rsid w:val="006F6CE9"/>
    <w:rsid w:val="006F7952"/>
    <w:rsid w:val="006F7B09"/>
    <w:rsid w:val="00703868"/>
    <w:rsid w:val="00704829"/>
    <w:rsid w:val="00704EE0"/>
    <w:rsid w:val="00705157"/>
    <w:rsid w:val="007056A2"/>
    <w:rsid w:val="007071A0"/>
    <w:rsid w:val="00707A54"/>
    <w:rsid w:val="007101ED"/>
    <w:rsid w:val="007101FB"/>
    <w:rsid w:val="00710F82"/>
    <w:rsid w:val="00711FFF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5405"/>
    <w:rsid w:val="0073662A"/>
    <w:rsid w:val="0073742E"/>
    <w:rsid w:val="007374F7"/>
    <w:rsid w:val="0073773F"/>
    <w:rsid w:val="00740321"/>
    <w:rsid w:val="0074071C"/>
    <w:rsid w:val="00740918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8A9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90067"/>
    <w:rsid w:val="0079074F"/>
    <w:rsid w:val="00791A68"/>
    <w:rsid w:val="00792342"/>
    <w:rsid w:val="00793029"/>
    <w:rsid w:val="007955CC"/>
    <w:rsid w:val="00796E8A"/>
    <w:rsid w:val="007977A8"/>
    <w:rsid w:val="007A157B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A23"/>
    <w:rsid w:val="007C13F4"/>
    <w:rsid w:val="007C1B2D"/>
    <w:rsid w:val="007C2097"/>
    <w:rsid w:val="007C28A7"/>
    <w:rsid w:val="007C36F2"/>
    <w:rsid w:val="007C3F7B"/>
    <w:rsid w:val="007C436E"/>
    <w:rsid w:val="007C4F84"/>
    <w:rsid w:val="007C7BAF"/>
    <w:rsid w:val="007D0651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33B"/>
    <w:rsid w:val="008016C4"/>
    <w:rsid w:val="00801CF0"/>
    <w:rsid w:val="0080284C"/>
    <w:rsid w:val="008029CE"/>
    <w:rsid w:val="0080392D"/>
    <w:rsid w:val="008040A8"/>
    <w:rsid w:val="00804EC2"/>
    <w:rsid w:val="0080688A"/>
    <w:rsid w:val="008071D1"/>
    <w:rsid w:val="00807B85"/>
    <w:rsid w:val="00810296"/>
    <w:rsid w:val="00811DA0"/>
    <w:rsid w:val="00814CF6"/>
    <w:rsid w:val="00816953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462F6"/>
    <w:rsid w:val="00850153"/>
    <w:rsid w:val="0085026D"/>
    <w:rsid w:val="00850D98"/>
    <w:rsid w:val="00851D11"/>
    <w:rsid w:val="00852764"/>
    <w:rsid w:val="00852C3E"/>
    <w:rsid w:val="008532B8"/>
    <w:rsid w:val="00853ED1"/>
    <w:rsid w:val="00854266"/>
    <w:rsid w:val="0085441A"/>
    <w:rsid w:val="0085474F"/>
    <w:rsid w:val="00854F42"/>
    <w:rsid w:val="00855541"/>
    <w:rsid w:val="00857715"/>
    <w:rsid w:val="00860C2F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AEC"/>
    <w:rsid w:val="00897D91"/>
    <w:rsid w:val="008A03D7"/>
    <w:rsid w:val="008A27EC"/>
    <w:rsid w:val="008A3054"/>
    <w:rsid w:val="008A45A6"/>
    <w:rsid w:val="008A5658"/>
    <w:rsid w:val="008A571D"/>
    <w:rsid w:val="008A58E9"/>
    <w:rsid w:val="008A6092"/>
    <w:rsid w:val="008A60A2"/>
    <w:rsid w:val="008A62F0"/>
    <w:rsid w:val="008A6B4B"/>
    <w:rsid w:val="008B0905"/>
    <w:rsid w:val="008B2743"/>
    <w:rsid w:val="008B3228"/>
    <w:rsid w:val="008B3B03"/>
    <w:rsid w:val="008B5BF0"/>
    <w:rsid w:val="008B5CAA"/>
    <w:rsid w:val="008B6854"/>
    <w:rsid w:val="008C14E4"/>
    <w:rsid w:val="008C1E5A"/>
    <w:rsid w:val="008C2F23"/>
    <w:rsid w:val="008C679A"/>
    <w:rsid w:val="008C6934"/>
    <w:rsid w:val="008D01F1"/>
    <w:rsid w:val="008D0A9E"/>
    <w:rsid w:val="008D18B2"/>
    <w:rsid w:val="008D2021"/>
    <w:rsid w:val="008D2746"/>
    <w:rsid w:val="008D3C05"/>
    <w:rsid w:val="008D4141"/>
    <w:rsid w:val="008D5746"/>
    <w:rsid w:val="008D5A5B"/>
    <w:rsid w:val="008E0802"/>
    <w:rsid w:val="008E133B"/>
    <w:rsid w:val="008E1470"/>
    <w:rsid w:val="008E18BE"/>
    <w:rsid w:val="008E227A"/>
    <w:rsid w:val="008E275F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38BF"/>
    <w:rsid w:val="00904EBA"/>
    <w:rsid w:val="0090522F"/>
    <w:rsid w:val="009069B0"/>
    <w:rsid w:val="009070E5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845"/>
    <w:rsid w:val="009418D9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262E"/>
    <w:rsid w:val="00962F0B"/>
    <w:rsid w:val="00964E66"/>
    <w:rsid w:val="009667E8"/>
    <w:rsid w:val="00966D6E"/>
    <w:rsid w:val="00973015"/>
    <w:rsid w:val="00974255"/>
    <w:rsid w:val="00974F0C"/>
    <w:rsid w:val="0097530A"/>
    <w:rsid w:val="0097547D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678F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3D87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3F9E"/>
    <w:rsid w:val="009D476E"/>
    <w:rsid w:val="009D4D38"/>
    <w:rsid w:val="009D5180"/>
    <w:rsid w:val="009D54CE"/>
    <w:rsid w:val="009D7147"/>
    <w:rsid w:val="009E10F4"/>
    <w:rsid w:val="009E24DE"/>
    <w:rsid w:val="009E3297"/>
    <w:rsid w:val="009E3479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36ED"/>
    <w:rsid w:val="00A163A3"/>
    <w:rsid w:val="00A1776F"/>
    <w:rsid w:val="00A179A0"/>
    <w:rsid w:val="00A22308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4555"/>
    <w:rsid w:val="00A35367"/>
    <w:rsid w:val="00A37E73"/>
    <w:rsid w:val="00A40634"/>
    <w:rsid w:val="00A41750"/>
    <w:rsid w:val="00A41C3D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674EF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7059"/>
    <w:rsid w:val="00A97562"/>
    <w:rsid w:val="00AA0376"/>
    <w:rsid w:val="00AA1D1A"/>
    <w:rsid w:val="00AA1F86"/>
    <w:rsid w:val="00AA238C"/>
    <w:rsid w:val="00AA291E"/>
    <w:rsid w:val="00AA2CBC"/>
    <w:rsid w:val="00AA313A"/>
    <w:rsid w:val="00AA49EB"/>
    <w:rsid w:val="00AA71A7"/>
    <w:rsid w:val="00AB05D8"/>
    <w:rsid w:val="00AB0D3A"/>
    <w:rsid w:val="00AB4631"/>
    <w:rsid w:val="00AB509D"/>
    <w:rsid w:val="00AB658C"/>
    <w:rsid w:val="00AB6981"/>
    <w:rsid w:val="00AB6C65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72C4"/>
    <w:rsid w:val="00AD0A0F"/>
    <w:rsid w:val="00AD0B75"/>
    <w:rsid w:val="00AD1CD8"/>
    <w:rsid w:val="00AD2349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895"/>
    <w:rsid w:val="00AE7B1B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3A4F"/>
    <w:rsid w:val="00B14250"/>
    <w:rsid w:val="00B14E1C"/>
    <w:rsid w:val="00B16661"/>
    <w:rsid w:val="00B16AC6"/>
    <w:rsid w:val="00B175B1"/>
    <w:rsid w:val="00B17C3F"/>
    <w:rsid w:val="00B17EC1"/>
    <w:rsid w:val="00B203F1"/>
    <w:rsid w:val="00B22C82"/>
    <w:rsid w:val="00B23DAA"/>
    <w:rsid w:val="00B24EC9"/>
    <w:rsid w:val="00B2588E"/>
    <w:rsid w:val="00B258BB"/>
    <w:rsid w:val="00B25DB6"/>
    <w:rsid w:val="00B275B5"/>
    <w:rsid w:val="00B27A76"/>
    <w:rsid w:val="00B27C73"/>
    <w:rsid w:val="00B3074E"/>
    <w:rsid w:val="00B30D15"/>
    <w:rsid w:val="00B3127E"/>
    <w:rsid w:val="00B3427D"/>
    <w:rsid w:val="00B359EE"/>
    <w:rsid w:val="00B35DC1"/>
    <w:rsid w:val="00B37BA1"/>
    <w:rsid w:val="00B407CF"/>
    <w:rsid w:val="00B408EF"/>
    <w:rsid w:val="00B40A6D"/>
    <w:rsid w:val="00B41C88"/>
    <w:rsid w:val="00B421C5"/>
    <w:rsid w:val="00B4679F"/>
    <w:rsid w:val="00B4695C"/>
    <w:rsid w:val="00B477CA"/>
    <w:rsid w:val="00B47B5A"/>
    <w:rsid w:val="00B504BB"/>
    <w:rsid w:val="00B51287"/>
    <w:rsid w:val="00B51BA6"/>
    <w:rsid w:val="00B51BF9"/>
    <w:rsid w:val="00B52828"/>
    <w:rsid w:val="00B55F76"/>
    <w:rsid w:val="00B56511"/>
    <w:rsid w:val="00B5725C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7DD"/>
    <w:rsid w:val="00B76D02"/>
    <w:rsid w:val="00B76E16"/>
    <w:rsid w:val="00B80A56"/>
    <w:rsid w:val="00B833F1"/>
    <w:rsid w:val="00B83D59"/>
    <w:rsid w:val="00B843B7"/>
    <w:rsid w:val="00B84EAE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25AF"/>
    <w:rsid w:val="00BC30AA"/>
    <w:rsid w:val="00BC391C"/>
    <w:rsid w:val="00BC40B1"/>
    <w:rsid w:val="00BC5205"/>
    <w:rsid w:val="00BC740A"/>
    <w:rsid w:val="00BC79E3"/>
    <w:rsid w:val="00BC7EA1"/>
    <w:rsid w:val="00BD279D"/>
    <w:rsid w:val="00BD3A86"/>
    <w:rsid w:val="00BD436E"/>
    <w:rsid w:val="00BD5479"/>
    <w:rsid w:val="00BD5B77"/>
    <w:rsid w:val="00BD5D39"/>
    <w:rsid w:val="00BD6BB8"/>
    <w:rsid w:val="00BD746D"/>
    <w:rsid w:val="00BE1F9C"/>
    <w:rsid w:val="00BE2B20"/>
    <w:rsid w:val="00BE47A2"/>
    <w:rsid w:val="00BE4952"/>
    <w:rsid w:val="00BE4DD2"/>
    <w:rsid w:val="00BE5483"/>
    <w:rsid w:val="00BE553A"/>
    <w:rsid w:val="00BE5795"/>
    <w:rsid w:val="00BE65BF"/>
    <w:rsid w:val="00BE6D84"/>
    <w:rsid w:val="00BE6E84"/>
    <w:rsid w:val="00BF1721"/>
    <w:rsid w:val="00BF271E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494A"/>
    <w:rsid w:val="00C4522A"/>
    <w:rsid w:val="00C46526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43C"/>
    <w:rsid w:val="00C70A50"/>
    <w:rsid w:val="00C72ED8"/>
    <w:rsid w:val="00C74D7B"/>
    <w:rsid w:val="00C77243"/>
    <w:rsid w:val="00C77298"/>
    <w:rsid w:val="00C777F1"/>
    <w:rsid w:val="00C77EA6"/>
    <w:rsid w:val="00C81C0A"/>
    <w:rsid w:val="00C8315C"/>
    <w:rsid w:val="00C833A5"/>
    <w:rsid w:val="00C83A8A"/>
    <w:rsid w:val="00C84D57"/>
    <w:rsid w:val="00C84E4F"/>
    <w:rsid w:val="00C84EF8"/>
    <w:rsid w:val="00C852CF"/>
    <w:rsid w:val="00C856F4"/>
    <w:rsid w:val="00C85908"/>
    <w:rsid w:val="00C87A12"/>
    <w:rsid w:val="00C9025D"/>
    <w:rsid w:val="00C911B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CF"/>
    <w:rsid w:val="00CC72C3"/>
    <w:rsid w:val="00CD041E"/>
    <w:rsid w:val="00CD057D"/>
    <w:rsid w:val="00CD0993"/>
    <w:rsid w:val="00CD245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81D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07B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30160"/>
    <w:rsid w:val="00D3151A"/>
    <w:rsid w:val="00D32B66"/>
    <w:rsid w:val="00D340B5"/>
    <w:rsid w:val="00D34E67"/>
    <w:rsid w:val="00D3533D"/>
    <w:rsid w:val="00D3627C"/>
    <w:rsid w:val="00D3654B"/>
    <w:rsid w:val="00D366B9"/>
    <w:rsid w:val="00D368DB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25A2"/>
    <w:rsid w:val="00D52659"/>
    <w:rsid w:val="00D52BD7"/>
    <w:rsid w:val="00D53253"/>
    <w:rsid w:val="00D53F5A"/>
    <w:rsid w:val="00D56B68"/>
    <w:rsid w:val="00D57575"/>
    <w:rsid w:val="00D60CA3"/>
    <w:rsid w:val="00D614CC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9BD"/>
    <w:rsid w:val="00D72CE6"/>
    <w:rsid w:val="00D7387B"/>
    <w:rsid w:val="00D74400"/>
    <w:rsid w:val="00D752FD"/>
    <w:rsid w:val="00D757B0"/>
    <w:rsid w:val="00D76235"/>
    <w:rsid w:val="00D76811"/>
    <w:rsid w:val="00D80B6A"/>
    <w:rsid w:val="00D83176"/>
    <w:rsid w:val="00D83EBA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4F31"/>
    <w:rsid w:val="00DC4F96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5E5"/>
    <w:rsid w:val="00DD4ED9"/>
    <w:rsid w:val="00DD50D9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20322"/>
    <w:rsid w:val="00E2067E"/>
    <w:rsid w:val="00E20D53"/>
    <w:rsid w:val="00E22222"/>
    <w:rsid w:val="00E254C1"/>
    <w:rsid w:val="00E2682E"/>
    <w:rsid w:val="00E27163"/>
    <w:rsid w:val="00E318A0"/>
    <w:rsid w:val="00E32E48"/>
    <w:rsid w:val="00E34898"/>
    <w:rsid w:val="00E352D4"/>
    <w:rsid w:val="00E37029"/>
    <w:rsid w:val="00E40936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305A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89"/>
    <w:rsid w:val="00E770DC"/>
    <w:rsid w:val="00E77188"/>
    <w:rsid w:val="00E777D7"/>
    <w:rsid w:val="00E77B87"/>
    <w:rsid w:val="00E77FDC"/>
    <w:rsid w:val="00E8107F"/>
    <w:rsid w:val="00E81450"/>
    <w:rsid w:val="00E814FE"/>
    <w:rsid w:val="00E819BC"/>
    <w:rsid w:val="00E81B2D"/>
    <w:rsid w:val="00E83DFE"/>
    <w:rsid w:val="00E83E43"/>
    <w:rsid w:val="00E847DB"/>
    <w:rsid w:val="00E857E7"/>
    <w:rsid w:val="00E8672F"/>
    <w:rsid w:val="00E8742B"/>
    <w:rsid w:val="00E877C8"/>
    <w:rsid w:val="00E906B3"/>
    <w:rsid w:val="00E9073C"/>
    <w:rsid w:val="00E919C5"/>
    <w:rsid w:val="00E94182"/>
    <w:rsid w:val="00E9504A"/>
    <w:rsid w:val="00E96706"/>
    <w:rsid w:val="00E96FA1"/>
    <w:rsid w:val="00E972AB"/>
    <w:rsid w:val="00E97CAA"/>
    <w:rsid w:val="00EA1E6C"/>
    <w:rsid w:val="00EA442A"/>
    <w:rsid w:val="00EA573A"/>
    <w:rsid w:val="00EA5908"/>
    <w:rsid w:val="00EA6BD9"/>
    <w:rsid w:val="00EA73DF"/>
    <w:rsid w:val="00EA7D1D"/>
    <w:rsid w:val="00EA7E97"/>
    <w:rsid w:val="00EA7FE5"/>
    <w:rsid w:val="00EB09B7"/>
    <w:rsid w:val="00EB0BE9"/>
    <w:rsid w:val="00EB0DA0"/>
    <w:rsid w:val="00EB0DD2"/>
    <w:rsid w:val="00EB1802"/>
    <w:rsid w:val="00EB304C"/>
    <w:rsid w:val="00EB384C"/>
    <w:rsid w:val="00EB40F5"/>
    <w:rsid w:val="00EB48A3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428E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6974"/>
    <w:rsid w:val="00ED788A"/>
    <w:rsid w:val="00ED7981"/>
    <w:rsid w:val="00EE01F9"/>
    <w:rsid w:val="00EE11C0"/>
    <w:rsid w:val="00EE16C4"/>
    <w:rsid w:val="00EE216E"/>
    <w:rsid w:val="00EE2981"/>
    <w:rsid w:val="00EE3B83"/>
    <w:rsid w:val="00EE6CB4"/>
    <w:rsid w:val="00EE724F"/>
    <w:rsid w:val="00EE75B4"/>
    <w:rsid w:val="00EE7D7C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581"/>
    <w:rsid w:val="00F0098D"/>
    <w:rsid w:val="00F01CE5"/>
    <w:rsid w:val="00F03645"/>
    <w:rsid w:val="00F053E3"/>
    <w:rsid w:val="00F05498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24F8"/>
    <w:rsid w:val="00F32999"/>
    <w:rsid w:val="00F35517"/>
    <w:rsid w:val="00F3685C"/>
    <w:rsid w:val="00F423C5"/>
    <w:rsid w:val="00F439F1"/>
    <w:rsid w:val="00F43D5E"/>
    <w:rsid w:val="00F44707"/>
    <w:rsid w:val="00F44B1A"/>
    <w:rsid w:val="00F45719"/>
    <w:rsid w:val="00F45CF5"/>
    <w:rsid w:val="00F465C7"/>
    <w:rsid w:val="00F467B9"/>
    <w:rsid w:val="00F510C9"/>
    <w:rsid w:val="00F530A0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B6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64A6"/>
    <w:rsid w:val="00FA698F"/>
    <w:rsid w:val="00FA710A"/>
    <w:rsid w:val="00FB0A08"/>
    <w:rsid w:val="00FB2D1A"/>
    <w:rsid w:val="00FB4454"/>
    <w:rsid w:val="00FB598F"/>
    <w:rsid w:val="00FB6386"/>
    <w:rsid w:val="00FB64CA"/>
    <w:rsid w:val="00FB7ED8"/>
    <w:rsid w:val="00FC3404"/>
    <w:rsid w:val="00FC3A1C"/>
    <w:rsid w:val="00FC3B55"/>
    <w:rsid w:val="00FC3E53"/>
    <w:rsid w:val="00FC60A7"/>
    <w:rsid w:val="00FC75B0"/>
    <w:rsid w:val="00FC75C1"/>
    <w:rsid w:val="00FD01B4"/>
    <w:rsid w:val="00FD1327"/>
    <w:rsid w:val="00FD22E5"/>
    <w:rsid w:val="00FD3F6B"/>
    <w:rsid w:val="00FD44EF"/>
    <w:rsid w:val="00FD6A6F"/>
    <w:rsid w:val="00FD7716"/>
    <w:rsid w:val="00FE02B4"/>
    <w:rsid w:val="00FE0C37"/>
    <w:rsid w:val="00FE0D1B"/>
    <w:rsid w:val="00FE1FC7"/>
    <w:rsid w:val="00FE240E"/>
    <w:rsid w:val="00FE49B9"/>
    <w:rsid w:val="00FE6941"/>
    <w:rsid w:val="00FE7207"/>
    <w:rsid w:val="00FF0EDD"/>
    <w:rsid w:val="00FF1A2A"/>
    <w:rsid w:val="00FF2C33"/>
    <w:rsid w:val="00FF41D4"/>
    <w:rsid w:val="00FF5019"/>
    <w:rsid w:val="00FF5074"/>
    <w:rsid w:val="00FF5654"/>
    <w:rsid w:val="00FF5A68"/>
    <w:rsid w:val="00FF7D3C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D8FEC8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F0DBD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1854E-5CE8-4A6F-B545-FCD2376F3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11</Pages>
  <Words>3015</Words>
  <Characters>17191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20166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2022-09-26T08:37:00Z</dcterms:created>
  <dcterms:modified xsi:type="dcterms:W3CDTF">2022-10-07T10:04:00Z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2022-09-22T06:13:47Z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c93cff68-09df-45f9-b3b0-fbd38ac91006</vt:lpwstr>
  </property>
  <property fmtid="{D5CDD505-2E9C-101B-9397-08002B2CF9AE}" pid="28" name="MSIP_Label_9764cdcd-3664-4d05-9615-7cbf65a4f0a8_ContentBits">
    <vt:lpwstr>0</vt:lpwstr>
  </property>
</Properties>
</file>