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44E1" w14:textId="77777777" w:rsidR="00430A1A" w:rsidRDefault="00430A1A" w:rsidP="00430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R5s221112</w:t>
        </w:r>
      </w:fldSimple>
    </w:p>
    <w:p w14:paraId="1AF81DDE" w14:textId="77777777" w:rsidR="00430A1A" w:rsidRDefault="00430A1A" w:rsidP="00430A1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0A1A" w14:paraId="4DC63806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E94FB" w14:textId="77777777" w:rsidR="00430A1A" w:rsidRDefault="00430A1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0A1A" w14:paraId="2C85C6F6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02C06" w14:textId="77777777" w:rsidR="00430A1A" w:rsidRDefault="00430A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0A1A" w14:paraId="4B8841D6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8A9C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56C4AF40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45528D4D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A5A8" w14:textId="77777777" w:rsidR="00430A1A" w:rsidRPr="00410371" w:rsidRDefault="00430A1A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5F6D9FA" w14:textId="77777777" w:rsidR="00430A1A" w:rsidRDefault="00430A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50B4A" w14:textId="77777777" w:rsidR="00430A1A" w:rsidRPr="00410371" w:rsidRDefault="00430A1A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4691</w:t>
              </w:r>
            </w:fldSimple>
          </w:p>
        </w:tc>
        <w:tc>
          <w:tcPr>
            <w:tcW w:w="709" w:type="dxa"/>
          </w:tcPr>
          <w:p w14:paraId="645EC396" w14:textId="77777777" w:rsidR="00430A1A" w:rsidRDefault="00430A1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24A0E" w14:textId="77777777" w:rsidR="00430A1A" w:rsidRPr="00410371" w:rsidRDefault="00430A1A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5FB886" w14:textId="77777777" w:rsidR="00430A1A" w:rsidRDefault="00430A1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6EAC9" w14:textId="77777777" w:rsidR="00430A1A" w:rsidRPr="00410371" w:rsidRDefault="00430A1A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D9EF79" w14:textId="77777777"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14:paraId="2F6F6314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4103A" w14:textId="77777777"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14:paraId="1F3308E6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8C038" w14:textId="77777777" w:rsidR="00430A1A" w:rsidRPr="00F25D98" w:rsidRDefault="00430A1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0A1A" w14:paraId="23ECF925" w14:textId="77777777" w:rsidTr="001045A3">
        <w:tc>
          <w:tcPr>
            <w:tcW w:w="9641" w:type="dxa"/>
            <w:gridSpan w:val="9"/>
          </w:tcPr>
          <w:p w14:paraId="03E93042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1EB783" w14:textId="77777777" w:rsidR="00430A1A" w:rsidRDefault="00430A1A" w:rsidP="0043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0A1A" w14:paraId="152EB777" w14:textId="77777777" w:rsidTr="001045A3">
        <w:tc>
          <w:tcPr>
            <w:tcW w:w="2835" w:type="dxa"/>
          </w:tcPr>
          <w:p w14:paraId="167309D7" w14:textId="77777777" w:rsidR="00430A1A" w:rsidRDefault="00430A1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4D2A23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660EC" w14:textId="77777777"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2044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FA513" w14:textId="77777777"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FC919C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6AE0FD" w14:textId="77777777" w:rsidR="00430A1A" w:rsidRDefault="00430A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464983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F0D51" w14:textId="77777777" w:rsidR="00430A1A" w:rsidRDefault="00430A1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411E4E" w14:textId="77777777" w:rsidR="00430A1A" w:rsidRDefault="00430A1A" w:rsidP="0043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0A1A" w14:paraId="5D4CEE2C" w14:textId="77777777" w:rsidTr="001045A3">
        <w:tc>
          <w:tcPr>
            <w:tcW w:w="9640" w:type="dxa"/>
            <w:gridSpan w:val="11"/>
          </w:tcPr>
          <w:p w14:paraId="29347A84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441A1782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59EE1D" w14:textId="77777777"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D075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22.5.8</w:t>
              </w:r>
            </w:fldSimple>
          </w:p>
        </w:tc>
      </w:tr>
      <w:tr w:rsidR="00430A1A" w14:paraId="20AD85C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804AB92" w14:textId="77777777"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6D59C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2F95C25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BF227C4" w14:textId="77777777"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C6970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30A1A" w14:paraId="2CAEFB3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F4E00A4" w14:textId="77777777"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B566B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0A1A" w14:paraId="141C69C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FE97874" w14:textId="77777777"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EC871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6813FFE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11298CA" w14:textId="77777777"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3846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87CCCA" w14:textId="77777777" w:rsidR="00430A1A" w:rsidRDefault="00430A1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C848C8" w14:textId="77777777" w:rsidR="00430A1A" w:rsidRDefault="00430A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D13F9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2022-09-21</w:t>
              </w:r>
            </w:fldSimple>
          </w:p>
        </w:tc>
      </w:tr>
      <w:tr w:rsidR="00430A1A" w14:paraId="258454D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24D8048" w14:textId="77777777"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3F46E9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0430B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68D424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F2611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6820F411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7567B" w14:textId="77777777" w:rsidR="00430A1A" w:rsidRDefault="00430A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7D841F" w14:textId="77777777" w:rsidR="00430A1A" w:rsidRDefault="00430A1A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2987E" w14:textId="77777777" w:rsidR="00430A1A" w:rsidRDefault="00430A1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0DDBC" w14:textId="77777777" w:rsidR="00430A1A" w:rsidRDefault="00430A1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74578" w14:textId="77777777" w:rsidR="00430A1A" w:rsidRDefault="00430A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30A1A" w14:paraId="3AD13642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02A88" w14:textId="77777777"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C94FF" w14:textId="77777777" w:rsidR="00430A1A" w:rsidRDefault="00430A1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CE28F" w14:textId="77777777" w:rsidR="00430A1A" w:rsidRDefault="00430A1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C85AF" w14:textId="77777777" w:rsidR="00430A1A" w:rsidRPr="007C2097" w:rsidRDefault="00430A1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0A1A" w14:paraId="5E7404C4" w14:textId="77777777" w:rsidTr="001045A3">
        <w:tc>
          <w:tcPr>
            <w:tcW w:w="1843" w:type="dxa"/>
          </w:tcPr>
          <w:p w14:paraId="071B57D9" w14:textId="77777777" w:rsidR="00430A1A" w:rsidRDefault="00430A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5D974" w14:textId="77777777" w:rsidR="00430A1A" w:rsidRDefault="00430A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2B25479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7B3F0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C4C6" w14:textId="77777777" w:rsidR="00430A1A" w:rsidRPr="00430A1A" w:rsidRDefault="00430A1A" w:rsidP="00430A1A">
            <w:pPr>
              <w:pStyle w:val="CRCoverPage"/>
              <w:spacing w:after="0"/>
              <w:rPr>
                <w:rFonts w:ascii="Arial" w:hAnsi="Arial" w:cs="Arial"/>
              </w:rPr>
            </w:pPr>
            <w:r w:rsidRPr="00430A1A">
              <w:rPr>
                <w:rFonts w:ascii="Arial" w:hAnsi="Arial" w:cs="Arial"/>
              </w:rPr>
              <w:t xml:space="preserve">In Step 126, the ESM Procedure Transaction Identity is acquired the one assigned to UE, while in 24301 clause </w:t>
            </w:r>
            <w:proofErr w:type="gramStart"/>
            <w:r w:rsidRPr="00430A1A">
              <w:rPr>
                <w:rFonts w:ascii="Arial" w:hAnsi="Arial" w:cs="Arial"/>
              </w:rPr>
              <w:t>6.3.2 :</w:t>
            </w:r>
            <w:proofErr w:type="gramEnd"/>
          </w:p>
          <w:p w14:paraId="04FF9775" w14:textId="77777777" w:rsidR="00430A1A" w:rsidRDefault="00430A1A" w:rsidP="00430A1A">
            <w:pPr>
              <w:pStyle w:val="CRCoverPage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01AF9">
              <w:rPr>
                <w:rFonts w:ascii="Arial" w:hAnsi="Arial" w:cs="Arial"/>
                <w:i/>
                <w:sz w:val="16"/>
                <w:szCs w:val="16"/>
              </w:rPr>
              <w:t>"If the procedure was triggered by the transport of user data via the control plane, the network shall set the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procedure transaction identity value in the message header of the EPS bearer context related request message to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"</w:t>
            </w:r>
            <w:r w:rsidRPr="00B01AF9">
              <w:rPr>
                <w:b/>
                <w:bCs/>
                <w:i/>
                <w:sz w:val="16"/>
                <w:szCs w:val="16"/>
              </w:rPr>
              <w:t>no procedure transaction identity assigned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t>" (see example in figure 6.3.2.5)."</w:t>
            </w:r>
          </w:p>
          <w:p w14:paraId="5C620778" w14:textId="77777777" w:rsidR="00430A1A" w:rsidRPr="00430A1A" w:rsidRDefault="00430A1A" w:rsidP="00430A1A">
            <w:pPr>
              <w:pStyle w:val="CRCoverPage"/>
              <w:spacing w:after="0"/>
              <w:rPr>
                <w:rFonts w:ascii="Arial" w:hAnsi="Arial" w:cs="Arial"/>
                <w:i/>
              </w:rPr>
            </w:pPr>
            <w:r w:rsidRPr="00430A1A">
              <w:rPr>
                <w:rFonts w:ascii="Arial" w:hAnsi="Arial" w:cs="Arial"/>
                <w:i/>
              </w:rPr>
              <w:t>Also, in case the UE is run with Attach without PDN (</w:t>
            </w:r>
            <w:proofErr w:type="spellStart"/>
            <w:r w:rsidRPr="00430A1A">
              <w:rPr>
                <w:rFonts w:ascii="Arial" w:hAnsi="Arial" w:cs="Arial"/>
                <w:i/>
              </w:rPr>
              <w:t>px_DoAttachWithoutPDN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= TRUE), then </w:t>
            </w:r>
            <w:proofErr w:type="gramStart"/>
            <w:r w:rsidRPr="00430A1A">
              <w:rPr>
                <w:rFonts w:ascii="Arial" w:hAnsi="Arial" w:cs="Arial"/>
                <w:i/>
              </w:rPr>
              <w:t>there</w:t>
            </w:r>
            <w:proofErr w:type="gramEnd"/>
            <w:r w:rsidRPr="00430A1A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430A1A">
              <w:rPr>
                <w:rFonts w:ascii="Arial" w:hAnsi="Arial" w:cs="Arial"/>
                <w:i/>
              </w:rPr>
              <w:t>wont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be a PDN Index </w:t>
            </w:r>
            <w:proofErr w:type="spellStart"/>
            <w:r w:rsidRPr="00430A1A">
              <w:rPr>
                <w:rFonts w:ascii="Arial" w:hAnsi="Arial" w:cs="Arial"/>
                <w:i/>
              </w:rPr>
              <w:t>anf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call to </w:t>
            </w:r>
            <w:proofErr w:type="spellStart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f_NBIOT_MobileInfo_GetPTI</w:t>
            </w:r>
            <w:proofErr w:type="spellEnd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(</w:t>
            </w:r>
            <w:proofErr w:type="spellStart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v_PDNIndex</w:t>
            </w:r>
            <w:proofErr w:type="spellEnd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) will cause a runtime error.</w:t>
            </w:r>
          </w:p>
          <w:p w14:paraId="37C567A0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430A1A" w14:paraId="3BF575B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C87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9E93D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14:paraId="24F73ED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2D6C9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6B1EA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Change the PTI to “</w:t>
            </w:r>
            <w:r w:rsidRPr="00407AD2">
              <w:rPr>
                <w:rFonts w:ascii="Arial" w:hAnsi="Arial" w:cs="Arial"/>
                <w:noProof/>
              </w:rPr>
              <w:t>no procedure transaction identity assigned</w:t>
            </w:r>
            <w:r>
              <w:rPr>
                <w:rFonts w:ascii="Arial" w:hAnsi="Arial" w:cs="Arial"/>
                <w:noProof/>
              </w:rPr>
              <w:t xml:space="preserve">” </w:t>
            </w:r>
            <w:proofErr w:type="gramStart"/>
            <w:r>
              <w:rPr>
                <w:rFonts w:ascii="Arial" w:hAnsi="Arial" w:cs="Arial"/>
                <w:noProof/>
              </w:rPr>
              <w:t xml:space="preserve">in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407AD2">
              <w:rPr>
                <w:rFonts w:ascii="Arial" w:hAnsi="Arial" w:cs="Arial"/>
                <w:noProof/>
              </w:rPr>
              <w:t>cs</w:t>
            </w:r>
            <w:proofErr w:type="gramEnd"/>
            <w:r w:rsidRPr="00407AD2">
              <w:rPr>
                <w:rFonts w:ascii="Arial" w:hAnsi="Arial" w:cs="Arial"/>
                <w:noProof/>
              </w:rPr>
              <w:t>_ESM_DATA_TRANSPORT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7A443020" w14:textId="77777777" w:rsidR="00430A1A" w:rsidRPr="0004733E" w:rsidRDefault="00430A1A" w:rsidP="00430A1A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430A1A" w14:paraId="67ADF8B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0097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D75D2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14:paraId="315C6909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C69BE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153E5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430A1A" w14:paraId="3ABA17CA" w14:textId="77777777" w:rsidTr="001045A3">
        <w:tc>
          <w:tcPr>
            <w:tcW w:w="2694" w:type="dxa"/>
            <w:gridSpan w:val="2"/>
          </w:tcPr>
          <w:p w14:paraId="41364706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F9954" w14:textId="77777777" w:rsidR="00430A1A" w:rsidRPr="0004733E" w:rsidRDefault="00430A1A" w:rsidP="00430A1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30A1A" w14:paraId="2954804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2F65EB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5B16E" w14:textId="77777777" w:rsidR="00430A1A" w:rsidRPr="0004733E" w:rsidRDefault="00430A1A" w:rsidP="00430A1A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</w:rPr>
              <w:t>22.5.8</w:t>
            </w:r>
          </w:p>
        </w:tc>
      </w:tr>
      <w:tr w:rsidR="00430A1A" w14:paraId="1E8F242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93FC4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093D" w14:textId="77777777" w:rsidR="00430A1A" w:rsidRDefault="00430A1A" w:rsidP="00430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1A" w14:paraId="4B27A3E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9DDF4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4BCEC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07723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67458A" w14:textId="77777777" w:rsidR="00430A1A" w:rsidRDefault="00430A1A" w:rsidP="0043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E3B871" w14:textId="77777777"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14:paraId="371D04B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1754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6BF84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E082B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C0B99" w14:textId="77777777" w:rsidR="00430A1A" w:rsidRDefault="00430A1A" w:rsidP="00430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5CC58" w14:textId="77777777"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14:paraId="44ADDF6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C108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F3BBA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33718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57C8A" w14:textId="77777777" w:rsidR="00430A1A" w:rsidRDefault="00430A1A" w:rsidP="0043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BEC1" w14:textId="77777777"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14:paraId="47776A5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7FC3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F3EE6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CB5FA" w14:textId="77777777" w:rsidR="00430A1A" w:rsidRDefault="00430A1A" w:rsidP="00430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E090B" w14:textId="77777777" w:rsidR="00430A1A" w:rsidRDefault="00430A1A" w:rsidP="00430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CC67" w14:textId="77777777" w:rsidR="00430A1A" w:rsidRDefault="00430A1A" w:rsidP="00430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1A" w14:paraId="704913A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7DDDB" w14:textId="77777777" w:rsidR="00430A1A" w:rsidRDefault="00430A1A" w:rsidP="00430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6E843" w14:textId="77777777" w:rsidR="00430A1A" w:rsidRDefault="00430A1A" w:rsidP="00430A1A">
            <w:pPr>
              <w:pStyle w:val="CRCoverPage"/>
              <w:spacing w:after="0"/>
              <w:rPr>
                <w:noProof/>
              </w:rPr>
            </w:pPr>
          </w:p>
        </w:tc>
      </w:tr>
      <w:tr w:rsidR="00430A1A" w14:paraId="0D917611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4BCAC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6F0D3" w14:textId="77777777" w:rsidR="00430A1A" w:rsidRDefault="00430A1A" w:rsidP="0043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A1A" w:rsidRPr="008863B9" w14:paraId="01E31D9A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B327C" w14:textId="77777777" w:rsidR="00430A1A" w:rsidRPr="008863B9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C7D63" w14:textId="77777777" w:rsidR="00430A1A" w:rsidRPr="008863B9" w:rsidRDefault="00430A1A" w:rsidP="00430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A1A" w14:paraId="37DBCB9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603C" w14:textId="77777777" w:rsidR="00430A1A" w:rsidRDefault="00430A1A" w:rsidP="0043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F95A0" w14:textId="77777777" w:rsidR="00430A1A" w:rsidRDefault="00430A1A" w:rsidP="00430A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E874E" w14:textId="77777777" w:rsidR="00430A1A" w:rsidRDefault="00430A1A" w:rsidP="00430A1A">
      <w:pPr>
        <w:rPr>
          <w:noProof/>
        </w:rPr>
      </w:pPr>
    </w:p>
    <w:p w14:paraId="5C397567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9E7DB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4B208490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114649579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8A7782" w14:textId="77777777" w:rsidR="00430A1A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430A1A" w:rsidRPr="002D2D33">
        <w:rPr>
          <w:rFonts w:ascii="Arial" w:hAnsi="Arial" w:cs="Arial"/>
          <w:iCs/>
        </w:rPr>
        <w:t>Table of Contents</w:t>
      </w:r>
      <w:r w:rsidR="00430A1A">
        <w:tab/>
      </w:r>
      <w:r w:rsidR="00430A1A">
        <w:fldChar w:fldCharType="begin"/>
      </w:r>
      <w:r w:rsidR="00430A1A">
        <w:instrText xml:space="preserve"> PAGEREF _Toc114649579 \h </w:instrText>
      </w:r>
      <w:r w:rsidR="00430A1A">
        <w:fldChar w:fldCharType="separate"/>
      </w:r>
      <w:r w:rsidR="00430A1A">
        <w:t>2</w:t>
      </w:r>
      <w:r w:rsidR="00430A1A">
        <w:fldChar w:fldCharType="end"/>
      </w:r>
    </w:p>
    <w:p w14:paraId="10177EFC" w14:textId="77777777" w:rsidR="00430A1A" w:rsidRDefault="00430A1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D2D3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D2D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_Toc114649580 \h </w:instrText>
      </w:r>
      <w:r>
        <w:fldChar w:fldCharType="separate"/>
      </w:r>
      <w:r>
        <w:t>2</w:t>
      </w:r>
      <w:r>
        <w:fldChar w:fldCharType="end"/>
      </w:r>
    </w:p>
    <w:p w14:paraId="706F4B55" w14:textId="77777777" w:rsidR="00430A1A" w:rsidRDefault="00430A1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2D33">
        <w:rPr>
          <w:rFonts w:ascii="Arial" w:hAnsi="Arial" w:cs="Arial"/>
          <w:b/>
        </w:rPr>
        <w:t>1. Correction to f_TC_22_5_8_NBIOT()</w:t>
      </w:r>
      <w:r>
        <w:tab/>
      </w:r>
      <w:r>
        <w:fldChar w:fldCharType="begin"/>
      </w:r>
      <w:r>
        <w:instrText xml:space="preserve"> PAGEREF _Toc114649581 \h </w:instrText>
      </w:r>
      <w:r>
        <w:fldChar w:fldCharType="separate"/>
      </w:r>
      <w:r>
        <w:t>3</w:t>
      </w:r>
      <w:r>
        <w:fldChar w:fldCharType="end"/>
      </w:r>
    </w:p>
    <w:p w14:paraId="78A9E826" w14:textId="77777777" w:rsidR="00430A1A" w:rsidRDefault="001D7A98" w:rsidP="00430A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="00430A1A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43773"/>
      <w:bookmarkStart w:id="22" w:name="_Toc114649580"/>
      <w:bookmarkStart w:id="23" w:name="_Hlk107318485"/>
      <w:r w:rsidR="00430A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93BE5C7" w14:textId="77777777"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9EAD363" w14:textId="77777777"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40BC83D6" w14:textId="77777777" w:rsidR="00430A1A" w:rsidRDefault="00430A1A" w:rsidP="00430A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14:paraId="1B1A80C9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lang w:val="pt-BR"/>
        </w:rPr>
        <w:br w:type="page"/>
      </w:r>
    </w:p>
    <w:p w14:paraId="62CB62E7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4" w:name="_Toc114649581"/>
      <w:bookmarkStart w:id="25" w:name="OLE_LINK2"/>
      <w:bookmarkStart w:id="26" w:name="OLE_LINK3"/>
      <w:bookmarkStart w:id="27" w:name="OLE_LINK10"/>
      <w:bookmarkStart w:id="28" w:name="OLE_LINK11"/>
      <w:bookmarkStart w:id="29" w:name="OLE_LINK12"/>
      <w:bookmarkStart w:id="30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>f_TC_</w:t>
      </w:r>
      <w:r w:rsidR="005947A9">
        <w:rPr>
          <w:rFonts w:ascii="Arial" w:hAnsi="Arial" w:cs="Arial"/>
          <w:b/>
          <w:sz w:val="28"/>
          <w:szCs w:val="28"/>
        </w:rPr>
        <w:t>22_5_8_</w:t>
      </w:r>
      <w:proofErr w:type="gramStart"/>
      <w:r w:rsidR="005947A9">
        <w:rPr>
          <w:rFonts w:ascii="Arial" w:hAnsi="Arial" w:cs="Arial"/>
          <w:b/>
          <w:sz w:val="28"/>
          <w:szCs w:val="28"/>
        </w:rPr>
        <w:t>NBIOT</w:t>
      </w:r>
      <w:r w:rsidR="00AC347D" w:rsidRPr="0004733E">
        <w:rPr>
          <w:rFonts w:ascii="Arial" w:hAnsi="Arial" w:cs="Arial"/>
          <w:b/>
          <w:sz w:val="28"/>
          <w:szCs w:val="28"/>
        </w:rPr>
        <w:t>(</w:t>
      </w:r>
      <w:proofErr w:type="gramEnd"/>
      <w:r w:rsidR="00AC347D" w:rsidRPr="0004733E">
        <w:rPr>
          <w:rFonts w:ascii="Arial" w:hAnsi="Arial" w:cs="Arial"/>
          <w:b/>
          <w:sz w:val="28"/>
          <w:szCs w:val="28"/>
        </w:rPr>
        <w:t>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618EAC7C" w14:textId="77777777" w:rsidTr="00FC3CCF">
        <w:tc>
          <w:tcPr>
            <w:tcW w:w="1985" w:type="dxa"/>
          </w:tcPr>
          <w:p w14:paraId="2F9E277D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15DABA4" w14:textId="77777777" w:rsidR="00DE6E67" w:rsidRPr="00B01AF9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</w:rPr>
              <w:t>f_TC_</w:t>
            </w:r>
            <w:r w:rsidR="00206BA1" w:rsidRPr="00B01AF9">
              <w:rPr>
                <w:rFonts w:ascii="Arial" w:hAnsi="Arial" w:cs="Arial"/>
                <w:sz w:val="16"/>
                <w:szCs w:val="16"/>
              </w:rPr>
              <w:t>22_5_8_NBIOT</w:t>
            </w:r>
            <w:r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1B39" w:rsidRPr="00B01AF9">
              <w:rPr>
                <w:rFonts w:ascii="Arial" w:hAnsi="Arial" w:cs="Arial"/>
                <w:sz w:val="16"/>
                <w:szCs w:val="16"/>
              </w:rPr>
              <w:t>()</w:t>
            </w:r>
          </w:p>
        </w:tc>
      </w:tr>
      <w:tr w:rsidR="00DE6E67" w:rsidRPr="0004733E" w14:paraId="031DF0F5" w14:textId="77777777" w:rsidTr="00FC3CCF">
        <w:trPr>
          <w:trHeight w:val="350"/>
        </w:trPr>
        <w:tc>
          <w:tcPr>
            <w:tcW w:w="1985" w:type="dxa"/>
          </w:tcPr>
          <w:p w14:paraId="397BFF31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64F9D516" w14:textId="77777777" w:rsidR="00DF5EEB" w:rsidRPr="00430A1A" w:rsidRDefault="00DF5EEB" w:rsidP="00DF5EEB">
            <w:pPr>
              <w:pStyle w:val="CRCoverPage"/>
              <w:spacing w:after="0"/>
              <w:rPr>
                <w:rFonts w:ascii="Arial" w:hAnsi="Arial" w:cs="Arial"/>
              </w:rPr>
            </w:pPr>
            <w:r w:rsidRPr="00430A1A">
              <w:rPr>
                <w:rFonts w:ascii="Arial" w:hAnsi="Arial" w:cs="Arial"/>
              </w:rPr>
              <w:t xml:space="preserve">In Step 126, the ESM Procedure Transaction Identity is acquired the one assigned to UE, while in 24301 clause </w:t>
            </w:r>
            <w:proofErr w:type="gramStart"/>
            <w:r w:rsidRPr="00430A1A">
              <w:rPr>
                <w:rFonts w:ascii="Arial" w:hAnsi="Arial" w:cs="Arial"/>
              </w:rPr>
              <w:t>6.3.2 :</w:t>
            </w:r>
            <w:proofErr w:type="gramEnd"/>
          </w:p>
          <w:p w14:paraId="5F70A879" w14:textId="77777777" w:rsidR="00DF5EEB" w:rsidRDefault="00DF5EEB" w:rsidP="00DF5EEB">
            <w:pPr>
              <w:pStyle w:val="CRCoverPage"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B01AF9">
              <w:rPr>
                <w:rFonts w:ascii="Arial" w:hAnsi="Arial" w:cs="Arial"/>
                <w:i/>
                <w:sz w:val="16"/>
                <w:szCs w:val="16"/>
              </w:rPr>
              <w:t>"If the procedure was triggered by the transport of user data via the control plane, the network shall set the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procedure transaction identity value in the message header of the EPS bearer context related request message to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br/>
              <w:t>"</w:t>
            </w:r>
            <w:r w:rsidRPr="00B01AF9">
              <w:rPr>
                <w:b/>
                <w:bCs/>
                <w:i/>
                <w:sz w:val="16"/>
                <w:szCs w:val="16"/>
              </w:rPr>
              <w:t>no procedure transaction identity assigned</w:t>
            </w:r>
            <w:r w:rsidRPr="00B01AF9">
              <w:rPr>
                <w:rFonts w:ascii="Arial" w:hAnsi="Arial" w:cs="Arial"/>
                <w:i/>
                <w:sz w:val="16"/>
                <w:szCs w:val="16"/>
              </w:rPr>
              <w:t>" (see example in figure 6.3.2.5)."</w:t>
            </w:r>
          </w:p>
          <w:p w14:paraId="7FFC10FB" w14:textId="77777777" w:rsidR="00430A1A" w:rsidRPr="00430A1A" w:rsidRDefault="00430A1A" w:rsidP="00DF5EEB">
            <w:pPr>
              <w:pStyle w:val="CRCoverPage"/>
              <w:spacing w:after="0"/>
              <w:rPr>
                <w:rFonts w:ascii="Arial" w:hAnsi="Arial" w:cs="Arial"/>
                <w:i/>
              </w:rPr>
            </w:pPr>
            <w:r w:rsidRPr="00430A1A">
              <w:rPr>
                <w:rFonts w:ascii="Arial" w:hAnsi="Arial" w:cs="Arial"/>
                <w:i/>
              </w:rPr>
              <w:t>Also, in case the UE is run with Attach without PDN (</w:t>
            </w:r>
            <w:proofErr w:type="spellStart"/>
            <w:r w:rsidRPr="00430A1A">
              <w:rPr>
                <w:rFonts w:ascii="Arial" w:hAnsi="Arial" w:cs="Arial"/>
                <w:i/>
              </w:rPr>
              <w:t>px_DoAttachWithoutPDN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= TRUE), then </w:t>
            </w:r>
            <w:proofErr w:type="gramStart"/>
            <w:r w:rsidRPr="00430A1A">
              <w:rPr>
                <w:rFonts w:ascii="Arial" w:hAnsi="Arial" w:cs="Arial"/>
                <w:i/>
              </w:rPr>
              <w:t>there</w:t>
            </w:r>
            <w:proofErr w:type="gramEnd"/>
            <w:r w:rsidRPr="00430A1A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430A1A">
              <w:rPr>
                <w:rFonts w:ascii="Arial" w:hAnsi="Arial" w:cs="Arial"/>
                <w:i/>
              </w:rPr>
              <w:t>wont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be a PDN Index </w:t>
            </w:r>
            <w:proofErr w:type="spellStart"/>
            <w:r w:rsidRPr="00430A1A">
              <w:rPr>
                <w:rFonts w:ascii="Arial" w:hAnsi="Arial" w:cs="Arial"/>
                <w:i/>
              </w:rPr>
              <w:t>anf</w:t>
            </w:r>
            <w:proofErr w:type="spellEnd"/>
            <w:r w:rsidRPr="00430A1A">
              <w:rPr>
                <w:rFonts w:ascii="Arial" w:hAnsi="Arial" w:cs="Arial"/>
                <w:i/>
              </w:rPr>
              <w:t xml:space="preserve"> call to </w:t>
            </w:r>
            <w:proofErr w:type="spellStart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f_NBIOT_MobileInfo_GetPTI</w:t>
            </w:r>
            <w:proofErr w:type="spellEnd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(</w:t>
            </w:r>
            <w:proofErr w:type="spellStart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v_PDNIndex</w:t>
            </w:r>
            <w:proofErr w:type="spellEnd"/>
            <w:r w:rsidRPr="00430A1A">
              <w:rPr>
                <w:rFonts w:ascii="Arial" w:hAnsi="Arial" w:cs="Arial"/>
                <w:color w:val="000000"/>
                <w:lang w:val="en-US" w:eastAsia="en-GB"/>
              </w:rPr>
              <w:t>) will cause a runtime error.</w:t>
            </w:r>
          </w:p>
          <w:p w14:paraId="04246406" w14:textId="77777777" w:rsidR="0031016C" w:rsidRPr="00B01AF9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EE2307" w:rsidRPr="0004733E" w14:paraId="26796977" w14:textId="77777777" w:rsidTr="00FC3CCF">
        <w:tc>
          <w:tcPr>
            <w:tcW w:w="1985" w:type="dxa"/>
          </w:tcPr>
          <w:p w14:paraId="2EB19204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6D3B60F8" w14:textId="77777777" w:rsidR="00DF5EEB" w:rsidRPr="00B01AF9" w:rsidRDefault="00DF5EEB" w:rsidP="00DF5EEB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430A1A">
              <w:rPr>
                <w:rFonts w:ascii="Arial" w:hAnsi="Arial" w:cs="Arial"/>
                <w:noProof/>
              </w:rPr>
              <w:t xml:space="preserve">Change the PTI to “no procedure transaction identity assigned” </w:t>
            </w:r>
            <w:proofErr w:type="gramStart"/>
            <w:r w:rsidRPr="00430A1A">
              <w:rPr>
                <w:rFonts w:ascii="Arial" w:hAnsi="Arial" w:cs="Arial"/>
                <w:noProof/>
              </w:rPr>
              <w:t xml:space="preserve">in </w:t>
            </w:r>
            <w:r w:rsidRPr="00430A1A">
              <w:rPr>
                <w:rFonts w:ascii="Arial" w:hAnsi="Arial" w:cs="Arial"/>
                <w:color w:val="000000"/>
                <w:shd w:val="clear" w:color="auto" w:fill="FFFFFF"/>
              </w:rPr>
              <w:t> </w:t>
            </w:r>
            <w:proofErr w:type="spellStart"/>
            <w:r w:rsidRPr="00430A1A">
              <w:rPr>
                <w:rFonts w:ascii="Arial" w:hAnsi="Arial" w:cs="Arial"/>
                <w:noProof/>
              </w:rPr>
              <w:t>cs</w:t>
            </w:r>
            <w:proofErr w:type="gramEnd"/>
            <w:r w:rsidRPr="00430A1A">
              <w:rPr>
                <w:rFonts w:ascii="Arial" w:hAnsi="Arial" w:cs="Arial"/>
                <w:noProof/>
              </w:rPr>
              <w:t>_ESM_DATA_</w:t>
            </w: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TRANSPORT</w:t>
            </w:r>
            <w:proofErr w:type="spellEnd"/>
            <w:r w:rsidRPr="00B01AF9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</w:p>
          <w:p w14:paraId="1A03FFCF" w14:textId="77777777" w:rsidR="00B829CF" w:rsidRPr="00B01AF9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EE2307" w:rsidRPr="0004733E" w14:paraId="709BD349" w14:textId="77777777" w:rsidTr="00FC3CCF">
        <w:tc>
          <w:tcPr>
            <w:tcW w:w="1985" w:type="dxa"/>
          </w:tcPr>
          <w:p w14:paraId="1ACFB5BA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2D7B5C97" w14:textId="77777777" w:rsidR="00EE2307" w:rsidRPr="00B01AF9" w:rsidRDefault="00D3041B" w:rsidP="00627289">
            <w:pPr>
              <w:spacing w:after="0"/>
              <w:rPr>
                <w:rFonts w:ascii="Arial" w:hAnsi="Arial" w:cs="Arial"/>
                <w:noProof/>
                <w:sz w:val="16"/>
                <w:szCs w:val="16"/>
              </w:rPr>
            </w:pP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NBIOT</w:t>
            </w:r>
            <w:r w:rsidR="00A15357" w:rsidRPr="00B01AF9">
              <w:rPr>
                <w:rFonts w:ascii="Arial" w:hAnsi="Arial" w:cs="Arial"/>
                <w:noProof/>
                <w:sz w:val="16"/>
                <w:szCs w:val="16"/>
              </w:rPr>
              <w:t>\</w:t>
            </w:r>
            <w:r w:rsidR="000C3D98"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1AF9">
              <w:rPr>
                <w:rFonts w:ascii="Arial" w:hAnsi="Arial" w:cs="Arial"/>
                <w:sz w:val="16"/>
                <w:szCs w:val="16"/>
              </w:rPr>
              <w:t>22_5</w:t>
            </w:r>
            <w:r w:rsidR="000C3D98" w:rsidRPr="00B01AF9">
              <w:rPr>
                <w:rFonts w:ascii="Arial" w:hAnsi="Arial" w:cs="Arial"/>
                <w:noProof/>
                <w:sz w:val="16"/>
                <w:szCs w:val="16"/>
              </w:rPr>
              <w:t>\</w:t>
            </w:r>
            <w:r w:rsidR="00BA0180" w:rsidRPr="00B01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1AF9">
              <w:rPr>
                <w:rFonts w:ascii="Arial" w:hAnsi="Arial" w:cs="Arial"/>
                <w:noProof/>
                <w:sz w:val="16"/>
                <w:szCs w:val="16"/>
              </w:rPr>
              <w:t>NBIOT_NAS_TrackingArea</w:t>
            </w:r>
            <w:r w:rsidR="00BA0180" w:rsidRPr="00B01AF9">
              <w:rPr>
                <w:rFonts w:ascii="Arial" w:hAnsi="Arial" w:cs="Arial"/>
                <w:noProof/>
                <w:sz w:val="16"/>
                <w:szCs w:val="16"/>
              </w:rPr>
              <w:t>.ttcn</w:t>
            </w:r>
          </w:p>
        </w:tc>
      </w:tr>
      <w:tr w:rsidR="00EE2307" w:rsidRPr="0004733E" w14:paraId="7BF7886D" w14:textId="77777777" w:rsidTr="00FC3CCF">
        <w:tc>
          <w:tcPr>
            <w:tcW w:w="1985" w:type="dxa"/>
          </w:tcPr>
          <w:p w14:paraId="25058DD5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611EF706" w14:textId="19DCEEF5" w:rsidR="00EE2307" w:rsidRPr="0004733E" w:rsidRDefault="00155F7E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  <w:bookmarkEnd w:id="25"/>
      <w:bookmarkEnd w:id="26"/>
    </w:tbl>
    <w:p w14:paraId="6239C956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27"/>
    <w:bookmarkEnd w:id="28"/>
    <w:p w14:paraId="5DEDDF4D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4F30CA60" w14:textId="77777777" w:rsidTr="002C636C">
        <w:tc>
          <w:tcPr>
            <w:tcW w:w="9855" w:type="dxa"/>
          </w:tcPr>
          <w:p w14:paraId="099C7EDE" w14:textId="77777777"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53BBC1B8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==========================TC 22.5.8 =====================================</w:t>
            </w:r>
          </w:p>
          <w:p w14:paraId="65039D16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/*</w:t>
            </w:r>
          </w:p>
          <w:p w14:paraId="56AE4EC0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@desc      REFERENCE TS 36.523-1 clause 22.5.8</w:t>
            </w:r>
          </w:p>
          <w:p w14:paraId="780FFBF4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@status    APPROVED (NBIOT)</w:t>
            </w:r>
          </w:p>
          <w:p w14:paraId="1841C88A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*/</w:t>
            </w:r>
          </w:p>
          <w:p w14:paraId="2EB70437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function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f_TC_22_5_8_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NBIOT(</w:t>
            </w:r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)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runs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NBIOT_PTC</w:t>
            </w:r>
          </w:p>
          <w:p w14:paraId="3E2980A8" w14:textId="77777777" w:rsidR="003B521F" w:rsidRPr="00B01AF9" w:rsidRDefault="003B521F" w:rsidP="002639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{ </w:t>
            </w:r>
          </w:p>
          <w:p w14:paraId="59397C3B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&lt;&lt;&gt;CODE SKIPPED&gt;</w:t>
            </w:r>
            <w:r w:rsidR="002639BB"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&gt;</w:t>
            </w:r>
          </w:p>
          <w:p w14:paraId="0D5FBD0D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//@siclog "Step 126" </w:t>
            </w:r>
            <w:proofErr w:type="spellStart"/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@</w:t>
            </w:r>
          </w:p>
          <w:p w14:paraId="2CE4587E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The SS transmits one IP packet to the UE</w:t>
            </w:r>
          </w:p>
          <w:p w14:paraId="4F23992A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SRB.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send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cas_NB_SRB_NasPdu_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REQ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nbiot_Cell50,</w:t>
            </w:r>
          </w:p>
          <w:p w14:paraId="23B7AD5C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tsc_SRB1bis,</w:t>
            </w:r>
          </w:p>
          <w:p w14:paraId="588278BD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cs_TimingInfo_Now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</w:t>
            </w:r>
          </w:p>
          <w:p w14:paraId="205ECE18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cs_NAS_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Request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tsc_SHT_IntegrityProtected_Ciphered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</w:t>
            </w:r>
          </w:p>
          <w:p w14:paraId="7015239E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cs_ESM_DATA_TRANSPORT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tsc_EpsDefaultBearerId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="002C18D9"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f_NBIOT_MobileInfo_GetPTI</w:t>
            </w:r>
            <w:proofErr w:type="spellEnd"/>
            <w:r w:rsidR="002C18D9"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r w:rsidR="002C18D9"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="002C18D9"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)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cs_UserDataContainer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v_UserData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)))));</w:t>
            </w:r>
          </w:p>
          <w:p w14:paraId="76044760" w14:textId="77777777" w:rsidR="003B521F" w:rsidRPr="00B01AF9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&lt;&lt;CODE SKIPPED&gt;&gt;</w:t>
            </w:r>
          </w:p>
          <w:p w14:paraId="1D332C22" w14:textId="77777777" w:rsidR="003B521F" w:rsidRPr="0004733E" w:rsidRDefault="003B521F" w:rsidP="003B521F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}</w:t>
            </w:r>
          </w:p>
        </w:tc>
      </w:tr>
    </w:tbl>
    <w:p w14:paraId="1DD09D4B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672F069C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31" w:name="OLE_LINK4"/>
      <w:bookmarkStart w:id="32" w:name="OLE_LINK5"/>
    </w:p>
    <w:p w14:paraId="121D69A3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23BE0187" w14:textId="77777777" w:rsidTr="000A5092">
        <w:tc>
          <w:tcPr>
            <w:tcW w:w="9855" w:type="dxa"/>
          </w:tcPr>
          <w:p w14:paraId="0D6A5953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==========================TC 22.5.8 =====================================</w:t>
            </w:r>
          </w:p>
          <w:p w14:paraId="43F18717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/*</w:t>
            </w:r>
          </w:p>
          <w:p w14:paraId="23D85134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@desc      REFERENCE TS 36.523-1 clause 22.5.8</w:t>
            </w:r>
          </w:p>
          <w:p w14:paraId="3CAFF52F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 @status    APPROVED (NBIOT)</w:t>
            </w:r>
          </w:p>
          <w:p w14:paraId="455DD5E1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   */</w:t>
            </w:r>
          </w:p>
          <w:p w14:paraId="3BE2EF5B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function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f_TC_22_5_8_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NBIOT(</w:t>
            </w:r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)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runs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on</w:t>
            </w: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NBIOT_PTC</w:t>
            </w:r>
          </w:p>
          <w:p w14:paraId="0C054F01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{ </w:t>
            </w:r>
          </w:p>
          <w:p w14:paraId="42B47DC7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&lt;&lt;&gt;CODE SKIPPED&gt;&gt;</w:t>
            </w:r>
          </w:p>
          <w:p w14:paraId="214A1FC6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 xml:space="preserve">//@siclog "Step 126" </w:t>
            </w:r>
            <w:proofErr w:type="spellStart"/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@</w:t>
            </w:r>
          </w:p>
          <w:p w14:paraId="33B1B8A9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r w:rsidRPr="00B01AF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en-GB"/>
              </w:rPr>
              <w:t>// The SS transmits one IP packet to the UE</w:t>
            </w:r>
          </w:p>
          <w:p w14:paraId="4405FB0B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SRB.</w:t>
            </w:r>
            <w:r w:rsidRPr="00B01AF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en-GB"/>
              </w:rPr>
              <w:t>send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cas_NB_SRB_NasPdu_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REQ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nbiot_Cell50,</w:t>
            </w:r>
          </w:p>
          <w:p w14:paraId="347CB20F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tsc_SRB1bis,</w:t>
            </w:r>
          </w:p>
          <w:p w14:paraId="2EC7B3DB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cs_TimingInfo_Now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</w:t>
            </w:r>
          </w:p>
          <w:p w14:paraId="3E4B9A32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cs_NAS_</w:t>
            </w:r>
            <w:proofErr w:type="gram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Request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tsc_SHT_IntegrityProtected_Ciphered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,</w:t>
            </w:r>
          </w:p>
          <w:p w14:paraId="75674E7F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                                                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cs_ESM_DATA_TRANSPORT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 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tsc_EpsDefaultBearerId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en-GB"/>
              </w:rPr>
              <w:t>tsc_PTI_Unassigned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cs_UserDataContainer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v_UserData</w:t>
            </w:r>
            <w:proofErr w:type="spellEnd"/>
            <w:r w:rsidRPr="00B01AF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en-GB"/>
              </w:rPr>
              <w:t>)))));</w:t>
            </w:r>
          </w:p>
          <w:p w14:paraId="173B5247" w14:textId="77777777" w:rsidR="00AD1F2E" w:rsidRPr="00B01AF9" w:rsidRDefault="00AD1F2E" w:rsidP="00AD1F2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&lt;&lt;CODE SKIPPED&gt;&gt;</w:t>
            </w:r>
          </w:p>
          <w:p w14:paraId="59D0363F" w14:textId="77777777" w:rsidR="005D7BFE" w:rsidRPr="00B01AF9" w:rsidRDefault="00AD1F2E" w:rsidP="00AD1F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B01AF9">
              <w:rPr>
                <w:rFonts w:ascii="Arial" w:hAnsi="Arial" w:cs="Arial"/>
                <w:sz w:val="16"/>
                <w:szCs w:val="16"/>
                <w:lang w:val="en-US" w:eastAsia="zh-CN"/>
              </w:rPr>
              <w:t>}</w:t>
            </w:r>
          </w:p>
        </w:tc>
      </w:tr>
      <w:tr w:rsidR="00BA0180" w:rsidRPr="0004733E" w14:paraId="749282B8" w14:textId="77777777" w:rsidTr="000A5092">
        <w:tc>
          <w:tcPr>
            <w:tcW w:w="9855" w:type="dxa"/>
          </w:tcPr>
          <w:p w14:paraId="4B4D6E6F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29"/>
      <w:bookmarkEnd w:id="30"/>
      <w:bookmarkEnd w:id="31"/>
      <w:bookmarkEnd w:id="32"/>
    </w:tbl>
    <w:p w14:paraId="33ADCA5A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4367" w14:textId="77777777" w:rsidR="00773629" w:rsidRDefault="00773629">
      <w:r>
        <w:separator/>
      </w:r>
    </w:p>
  </w:endnote>
  <w:endnote w:type="continuationSeparator" w:id="0">
    <w:p w14:paraId="1D7ED7B8" w14:textId="77777777" w:rsidR="00773629" w:rsidRDefault="0077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E109" w14:textId="77777777" w:rsidR="00773629" w:rsidRDefault="00773629">
      <w:r>
        <w:separator/>
      </w:r>
    </w:p>
  </w:footnote>
  <w:footnote w:type="continuationSeparator" w:id="0">
    <w:p w14:paraId="2F586E16" w14:textId="77777777" w:rsidR="00773629" w:rsidRDefault="00773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BADE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430A1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1164825" wp14:editId="1EDA72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93429361"/>
                          </w:sdtPr>
                          <w:sdtContent>
                            <w:p w14:paraId="44BD6E21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93429361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100" w14:textId="77777777" w:rsidR="00851AD5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D5D2384" wp14:editId="39284F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9129DB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16D1" w14:textId="77777777" w:rsidR="00851AD5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8D24CE" wp14:editId="73C9EA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1555398"/>
                          </w:sdtPr>
                          <w:sdtContent>
                            <w:p w14:paraId="4510743A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1555398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A4E1" w14:textId="77777777" w:rsidR="001E29E1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42D4770" wp14:editId="781A5C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3469263"/>
                          </w:sdtPr>
                          <w:sdtContent>
                            <w:p w14:paraId="0F1F5D0E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3469263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D4E9" w14:textId="77777777" w:rsidR="001E29E1" w:rsidRDefault="001E29E1">
    <w:pPr>
      <w:pStyle w:val="Header"/>
      <w:tabs>
        <w:tab w:val="right" w:pos="9639"/>
      </w:tabs>
    </w:pPr>
    <w:r>
      <w:tab/>
    </w:r>
    <w:r w:rsidR="00430A1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65F02F2" wp14:editId="2600B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24344492"/>
                          </w:sdtPr>
                          <w:sdtContent>
                            <w:p w14:paraId="0B86AD53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24344492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3E50" w14:textId="77777777" w:rsidR="001E29E1" w:rsidRDefault="00430A1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529096A" wp14:editId="125AE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75075959"/>
                          </w:sdtPr>
                          <w:sdtContent>
                            <w:p w14:paraId="3D624D7A" w14:textId="77777777" w:rsidR="00430A1A" w:rsidRPr="00A11327" w:rsidRDefault="00430A1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75075959"/>
                    </w:sdtPr>
                    <w:sdtContent>
                      <w:p w:rsidR="00430A1A" w:rsidRPr="00A11327" w:rsidRDefault="00430A1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90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03367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430175">
    <w:abstractNumId w:val="8"/>
  </w:num>
  <w:num w:numId="4" w16cid:durableId="644553549">
    <w:abstractNumId w:val="21"/>
  </w:num>
  <w:num w:numId="5" w16cid:durableId="471293647">
    <w:abstractNumId w:val="4"/>
  </w:num>
  <w:num w:numId="6" w16cid:durableId="195778345">
    <w:abstractNumId w:val="18"/>
  </w:num>
  <w:num w:numId="7" w16cid:durableId="1004436386">
    <w:abstractNumId w:val="7"/>
  </w:num>
  <w:num w:numId="8" w16cid:durableId="257098622">
    <w:abstractNumId w:val="26"/>
  </w:num>
  <w:num w:numId="9" w16cid:durableId="1736051715">
    <w:abstractNumId w:val="2"/>
  </w:num>
  <w:num w:numId="10" w16cid:durableId="138764879">
    <w:abstractNumId w:val="28"/>
  </w:num>
  <w:num w:numId="11" w16cid:durableId="909268910">
    <w:abstractNumId w:val="11"/>
  </w:num>
  <w:num w:numId="12" w16cid:durableId="1056006018">
    <w:abstractNumId w:val="5"/>
  </w:num>
  <w:num w:numId="13" w16cid:durableId="1848786583">
    <w:abstractNumId w:val="19"/>
  </w:num>
  <w:num w:numId="14" w16cid:durableId="1171334599">
    <w:abstractNumId w:val="17"/>
  </w:num>
  <w:num w:numId="15" w16cid:durableId="381558218">
    <w:abstractNumId w:val="3"/>
  </w:num>
  <w:num w:numId="16" w16cid:durableId="1095328077">
    <w:abstractNumId w:val="22"/>
  </w:num>
  <w:num w:numId="17" w16cid:durableId="417869320">
    <w:abstractNumId w:val="10"/>
  </w:num>
  <w:num w:numId="18" w16cid:durableId="333607854">
    <w:abstractNumId w:val="1"/>
  </w:num>
  <w:num w:numId="19" w16cid:durableId="839783100">
    <w:abstractNumId w:val="14"/>
  </w:num>
  <w:num w:numId="20" w16cid:durableId="89863831">
    <w:abstractNumId w:val="13"/>
  </w:num>
  <w:num w:numId="21" w16cid:durableId="1524899876">
    <w:abstractNumId w:val="24"/>
  </w:num>
  <w:num w:numId="22" w16cid:durableId="843517126">
    <w:abstractNumId w:val="27"/>
  </w:num>
  <w:num w:numId="23" w16cid:durableId="1464421933">
    <w:abstractNumId w:val="16"/>
  </w:num>
  <w:num w:numId="24" w16cid:durableId="543909317">
    <w:abstractNumId w:val="20"/>
  </w:num>
  <w:num w:numId="25" w16cid:durableId="185753664">
    <w:abstractNumId w:val="23"/>
  </w:num>
  <w:num w:numId="26" w16cid:durableId="352800831">
    <w:abstractNumId w:val="31"/>
  </w:num>
  <w:num w:numId="27" w16cid:durableId="497965087">
    <w:abstractNumId w:val="0"/>
  </w:num>
  <w:num w:numId="28" w16cid:durableId="2052923817">
    <w:abstractNumId w:val="6"/>
  </w:num>
  <w:num w:numId="29" w16cid:durableId="1672753892">
    <w:abstractNumId w:val="29"/>
  </w:num>
  <w:num w:numId="30" w16cid:durableId="1276913001">
    <w:abstractNumId w:val="9"/>
  </w:num>
  <w:num w:numId="31" w16cid:durableId="1347714625">
    <w:abstractNumId w:val="25"/>
  </w:num>
  <w:num w:numId="32" w16cid:durableId="322126027">
    <w:abstractNumId w:val="12"/>
  </w:num>
  <w:num w:numId="33" w16cid:durableId="1363861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6EC5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0C47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5F7E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62D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06BA1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39B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18D9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04B8"/>
    <w:rsid w:val="003442A7"/>
    <w:rsid w:val="00346745"/>
    <w:rsid w:val="00346DC3"/>
    <w:rsid w:val="0035032C"/>
    <w:rsid w:val="003504FE"/>
    <w:rsid w:val="00351537"/>
    <w:rsid w:val="003532B0"/>
    <w:rsid w:val="00361C35"/>
    <w:rsid w:val="00363FDC"/>
    <w:rsid w:val="00366C37"/>
    <w:rsid w:val="00367051"/>
    <w:rsid w:val="00370857"/>
    <w:rsid w:val="00373A39"/>
    <w:rsid w:val="00375E77"/>
    <w:rsid w:val="003809FF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21F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07AD2"/>
    <w:rsid w:val="00414101"/>
    <w:rsid w:val="004151A9"/>
    <w:rsid w:val="004153E3"/>
    <w:rsid w:val="004242F1"/>
    <w:rsid w:val="00424362"/>
    <w:rsid w:val="00424E2E"/>
    <w:rsid w:val="004257D8"/>
    <w:rsid w:val="00427DAA"/>
    <w:rsid w:val="00430A1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947A9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1DF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F46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3629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A4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1AD5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4007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067E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84"/>
    <w:rsid w:val="00983AC1"/>
    <w:rsid w:val="00983CB8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1C9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1F2E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AF9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C62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22C7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41B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DF5EEB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BA8DB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F2E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430A1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30A1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430A1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430A1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7F95C-B444-49C2-8F79-5762EA56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2022-10-04T11:34:00Z</dcterms:created>
  <dcterms:modified xsi:type="dcterms:W3CDTF">2022-10-04T11:34:00Z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2022-09-21T09:48:30Z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27ae050a-6b85-4864-8af9-db1014654c16</vt:lpwstr>
  </property>
  <property fmtid="{D5CDD505-2E9C-101B-9397-08002B2CF9AE}" pid="9" name="MSIP_Label_9764cdcd-3664-4d05-9615-7cbf65a4f0a8_ContentBits">
    <vt:lpwstr>0</vt:lpwstr>
  </property>
</Properties>
</file>