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E73BC" w14:textId="77777777" w:rsidR="00390128" w:rsidRDefault="00390128" w:rsidP="00390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R5s221092</w:t>
        </w:r>
      </w:fldSimple>
    </w:p>
    <w:p w14:paraId="4BEADB39" w14:textId="77777777" w:rsidR="00390128" w:rsidRDefault="00390128" w:rsidP="003901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0128" w14:paraId="027537CE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8F114" w14:textId="77777777" w:rsidR="00390128" w:rsidRDefault="00390128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90128" w14:paraId="6F8D06A5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A7B67" w14:textId="77777777" w:rsidR="00390128" w:rsidRDefault="0039012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0128" w14:paraId="3A4C1613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4CBD3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2053D9B0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13F7A821" w14:textId="77777777"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9A992" w14:textId="77777777" w:rsidR="00390128" w:rsidRPr="00410371" w:rsidRDefault="00390128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EB06A0" w14:textId="77777777" w:rsidR="00390128" w:rsidRDefault="00390128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6A17FE" w14:textId="77777777" w:rsidR="00390128" w:rsidRPr="00410371" w:rsidRDefault="00390128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2747</w:t>
              </w:r>
            </w:fldSimple>
          </w:p>
        </w:tc>
        <w:tc>
          <w:tcPr>
            <w:tcW w:w="709" w:type="dxa"/>
          </w:tcPr>
          <w:p w14:paraId="62274C74" w14:textId="77777777" w:rsidR="00390128" w:rsidRDefault="00390128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ACEE89" w14:textId="77777777" w:rsidR="00390128" w:rsidRPr="00410371" w:rsidRDefault="00390128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47C2EE" w14:textId="77777777" w:rsidR="00390128" w:rsidRDefault="00390128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DF10B" w14:textId="77777777" w:rsidR="00390128" w:rsidRPr="00410371" w:rsidRDefault="00390128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E4D88A" w14:textId="77777777" w:rsidR="00390128" w:rsidRDefault="0039012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90128" w14:paraId="74FD1540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D2E737" w14:textId="77777777" w:rsidR="00390128" w:rsidRDefault="00390128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390128" w14:paraId="27E88EDD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252426" w14:textId="77777777" w:rsidR="00390128" w:rsidRPr="00F25D98" w:rsidRDefault="00390128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0128" w14:paraId="40D50EEB" w14:textId="77777777" w:rsidTr="001045A3">
        <w:tc>
          <w:tcPr>
            <w:tcW w:w="9641" w:type="dxa"/>
            <w:gridSpan w:val="9"/>
          </w:tcPr>
          <w:p w14:paraId="1FBD6B96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AA1467" w14:textId="77777777" w:rsidR="00390128" w:rsidRDefault="00390128" w:rsidP="003901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0128" w14:paraId="2A5044C2" w14:textId="77777777" w:rsidTr="001045A3">
        <w:tc>
          <w:tcPr>
            <w:tcW w:w="2835" w:type="dxa"/>
          </w:tcPr>
          <w:p w14:paraId="3FDD94C0" w14:textId="77777777" w:rsidR="00390128" w:rsidRDefault="00390128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A061B8" w14:textId="77777777"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D18CC3" w14:textId="77777777" w:rsidR="00390128" w:rsidRDefault="0039012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1E22A" w14:textId="77777777" w:rsidR="00390128" w:rsidRDefault="0039012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1E507A" w14:textId="77777777" w:rsidR="00390128" w:rsidRDefault="0039012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0255D3" w14:textId="77777777" w:rsidR="00390128" w:rsidRDefault="00390128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36314" w14:textId="77777777" w:rsidR="00390128" w:rsidRDefault="00390128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1CF7E4" w14:textId="77777777"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5EC8F6" w14:textId="77777777" w:rsidR="00390128" w:rsidRDefault="00390128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46A9393" w14:textId="77777777" w:rsidR="00390128" w:rsidRDefault="00390128" w:rsidP="003901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0128" w14:paraId="5C94E80F" w14:textId="77777777" w:rsidTr="001045A3">
        <w:tc>
          <w:tcPr>
            <w:tcW w:w="9640" w:type="dxa"/>
            <w:gridSpan w:val="11"/>
          </w:tcPr>
          <w:p w14:paraId="67AC6B15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15F36DE7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9762B6" w14:textId="77777777"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2C318" w14:textId="77777777"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cs_CAGInfoList_oneEntry</w:t>
            </w:r>
            <w:proofErr w:type="spellEnd"/>
            <w:r>
              <w:fldChar w:fldCharType="end"/>
            </w:r>
          </w:p>
        </w:tc>
      </w:tr>
      <w:tr w:rsidR="00390128" w14:paraId="69D655B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36CBE5E6" w14:textId="77777777"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3F7E1F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55F4721F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EA3EB68" w14:textId="77777777"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8AD404" w14:textId="77777777"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390128" w14:paraId="74658A1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1DCAF2D8" w14:textId="77777777"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30B4F" w14:textId="77777777"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90128" w14:paraId="430493B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66ED377" w14:textId="77777777"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3710C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58589739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1A43385" w14:textId="77777777"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592CD7" w14:textId="77777777"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19FE6E" w14:textId="77777777" w:rsidR="00390128" w:rsidRDefault="00390128" w:rsidP="001045A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42C95C" w14:textId="77777777" w:rsidR="00390128" w:rsidRDefault="00390128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338A97" w14:textId="77777777"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2022-09-19</w:t>
              </w:r>
            </w:fldSimple>
          </w:p>
        </w:tc>
      </w:tr>
      <w:tr w:rsidR="00390128" w14:paraId="735A2A5A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9AE53C7" w14:textId="77777777"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0CC9E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67C46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1A7015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4AA9A0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7010C19D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7A69E" w14:textId="77777777" w:rsidR="00390128" w:rsidRDefault="00390128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5FF934" w14:textId="77777777" w:rsidR="00390128" w:rsidRDefault="00390128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E818C2" w14:textId="77777777" w:rsidR="00390128" w:rsidRDefault="00390128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0A8E4A" w14:textId="77777777" w:rsidR="00390128" w:rsidRDefault="00390128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016F1F" w14:textId="77777777" w:rsidR="00390128" w:rsidRDefault="00390128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90128" w14:paraId="2D9CB011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E09D91" w14:textId="77777777"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09B57E" w14:textId="77777777" w:rsidR="00390128" w:rsidRDefault="00390128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4793E" w14:textId="77777777" w:rsidR="00390128" w:rsidRDefault="00390128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2C0A87" w14:textId="77777777" w:rsidR="00390128" w:rsidRPr="007C2097" w:rsidRDefault="00390128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90128" w14:paraId="5142DBB6" w14:textId="77777777" w:rsidTr="001045A3">
        <w:tc>
          <w:tcPr>
            <w:tcW w:w="1843" w:type="dxa"/>
          </w:tcPr>
          <w:p w14:paraId="6F1B398A" w14:textId="77777777" w:rsidR="00390128" w:rsidRDefault="00390128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7B5A46" w14:textId="77777777" w:rsidR="00390128" w:rsidRDefault="00390128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26C85CE4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BC60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8E5E87" w14:textId="77777777"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is used in CAG testcases (example 6.5.2.3). The current TTCN implementation of this template incorrectly sets the iel to ‘0011’O.</w:t>
            </w:r>
          </w:p>
          <w:p w14:paraId="59CD4EF6" w14:textId="77777777" w:rsidR="00390128" w:rsidRDefault="00390128" w:rsidP="00390128">
            <w:pPr>
              <w:pStyle w:val="CRCoverPage"/>
              <w:spacing w:after="0"/>
              <w:rPr>
                <w:noProof/>
              </w:rPr>
            </w:pPr>
          </w:p>
          <w:p w14:paraId="345B1F31" w14:textId="77777777" w:rsidR="00390128" w:rsidRPr="0037699A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 set to ‘0009’O instead.</w:t>
            </w:r>
          </w:p>
        </w:tc>
      </w:tr>
      <w:tr w:rsidR="00390128" w14:paraId="70E4528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0523E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80164C" w14:textId="77777777" w:rsidR="00390128" w:rsidRPr="00F12C50" w:rsidRDefault="00390128" w:rsidP="00390128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390128" w14:paraId="22F7051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D4B2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726770" w14:textId="77777777" w:rsidR="00390128" w:rsidRPr="006316B2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iel from ‘0011’O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‘0009’O in template </w:t>
            </w:r>
            <w:r w:rsidRPr="006B7CC0">
              <w:rPr>
                <w:noProof/>
              </w:rPr>
              <w:t>cs_CAGInfoList_oneEntry</w:t>
            </w:r>
          </w:p>
        </w:tc>
      </w:tr>
      <w:tr w:rsidR="00390128" w14:paraId="4B988CD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8A0B54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E19186" w14:textId="77777777" w:rsidR="00390128" w:rsidRPr="00CF39F2" w:rsidRDefault="00390128" w:rsidP="003901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390128" w14:paraId="6DD9C574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5FA856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9C6BC" w14:textId="77777777" w:rsidR="00390128" w:rsidRPr="00CF39F2" w:rsidRDefault="00390128" w:rsidP="0039012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390128" w14:paraId="184F09D5" w14:textId="77777777" w:rsidTr="001045A3">
        <w:tc>
          <w:tcPr>
            <w:tcW w:w="2694" w:type="dxa"/>
            <w:gridSpan w:val="2"/>
          </w:tcPr>
          <w:p w14:paraId="5678E4F5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4618B" w14:textId="77777777" w:rsidR="00390128" w:rsidRDefault="00390128" w:rsidP="00390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12555A97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38FF6E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BEAA3" w14:textId="77777777"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6.5.2.3.NR5GC</w:t>
            </w:r>
          </w:p>
        </w:tc>
      </w:tr>
      <w:tr w:rsidR="00390128" w14:paraId="3535E86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1117E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0948" w14:textId="77777777" w:rsidR="00390128" w:rsidRDefault="00390128" w:rsidP="003901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0128" w14:paraId="1687481E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15157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A70F7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0C7F08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7244CE" w14:textId="77777777" w:rsidR="00390128" w:rsidRDefault="00390128" w:rsidP="00390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C63FB7" w14:textId="77777777"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14:paraId="2B4FB68D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66B75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5490F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0B151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F6DB5" w14:textId="77777777" w:rsidR="00390128" w:rsidRDefault="00390128" w:rsidP="003901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008735" w14:textId="77777777"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14:paraId="35EA6F9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AFED7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AF39C0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744B5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2391F2" w14:textId="77777777"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2C19D" w14:textId="77777777"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14:paraId="0D7C9607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C4BF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6C0A2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8DA65" w14:textId="77777777" w:rsidR="00390128" w:rsidRDefault="00390128" w:rsidP="003901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6F42D6" w14:textId="77777777" w:rsidR="00390128" w:rsidRDefault="00390128" w:rsidP="003901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3E608" w14:textId="77777777" w:rsidR="00390128" w:rsidRDefault="00390128" w:rsidP="003901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0128" w14:paraId="2226BCB5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44B34" w14:textId="77777777" w:rsidR="00390128" w:rsidRDefault="00390128" w:rsidP="003901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600B9" w14:textId="77777777" w:rsidR="00390128" w:rsidRDefault="00390128" w:rsidP="00390128">
            <w:pPr>
              <w:pStyle w:val="CRCoverPage"/>
              <w:spacing w:after="0"/>
              <w:rPr>
                <w:noProof/>
              </w:rPr>
            </w:pPr>
          </w:p>
        </w:tc>
      </w:tr>
      <w:tr w:rsidR="00390128" w14:paraId="7EB81576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223D33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2B861" w14:textId="77777777" w:rsidR="00390128" w:rsidRDefault="00390128" w:rsidP="00390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0128" w:rsidRPr="008863B9" w14:paraId="67C4BD46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C40DB" w14:textId="77777777" w:rsidR="00390128" w:rsidRPr="008863B9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F10E78" w14:textId="77777777" w:rsidR="00390128" w:rsidRPr="008863B9" w:rsidRDefault="00390128" w:rsidP="003901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0128" w14:paraId="05D08FDE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E22AA" w14:textId="77777777" w:rsidR="00390128" w:rsidRDefault="00390128" w:rsidP="003901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8D61" w14:textId="77777777" w:rsidR="00390128" w:rsidRDefault="00390128" w:rsidP="003901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2BFD85" w14:textId="77777777" w:rsidR="00E70160" w:rsidRDefault="00E70160" w:rsidP="00E70160">
      <w:pPr>
        <w:rPr>
          <w:noProof/>
        </w:rPr>
      </w:pPr>
    </w:p>
    <w:p w14:paraId="0BA9AC8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74D5529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8BD01" w14:textId="77777777" w:rsidR="009478EE" w:rsidRDefault="009478EE" w:rsidP="009478EE">
      <w:pPr>
        <w:rPr>
          <w:noProof/>
        </w:rPr>
      </w:pPr>
    </w:p>
    <w:p w14:paraId="7C07ACE8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451025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4D814B33" w14:textId="77777777" w:rsidR="00050F2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50F20" w:rsidRPr="007233FA">
        <w:rPr>
          <w:rFonts w:ascii="Arial" w:hAnsi="Arial" w:cs="Arial"/>
          <w:iCs/>
        </w:rPr>
        <w:t>Table of Contents</w:t>
      </w:r>
      <w:r w:rsidR="00050F20">
        <w:tab/>
      </w:r>
      <w:r w:rsidR="00050F20">
        <w:fldChar w:fldCharType="begin"/>
      </w:r>
      <w:r w:rsidR="00050F20">
        <w:instrText xml:space="preserve"> PAGEREF _Toc114510250 \h </w:instrText>
      </w:r>
      <w:r w:rsidR="00050F20">
        <w:fldChar w:fldCharType="separate"/>
      </w:r>
      <w:r w:rsidR="00050F20">
        <w:t>2</w:t>
      </w:r>
      <w:r w:rsidR="00050F20">
        <w:fldChar w:fldCharType="end"/>
      </w:r>
    </w:p>
    <w:p w14:paraId="742EB45F" w14:textId="77777777" w:rsidR="00050F20" w:rsidRDefault="00050F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33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33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_Toc114510251 \h </w:instrText>
      </w:r>
      <w:r>
        <w:fldChar w:fldCharType="separate"/>
      </w:r>
      <w:r>
        <w:t>2</w:t>
      </w:r>
      <w:r>
        <w:fldChar w:fldCharType="end"/>
      </w:r>
    </w:p>
    <w:p w14:paraId="3ECAA057" w14:textId="77777777" w:rsidR="00050F20" w:rsidRDefault="00050F2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7233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7233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_Toc114510252 \h </w:instrText>
      </w:r>
      <w:r>
        <w:fldChar w:fldCharType="separate"/>
      </w:r>
      <w:r>
        <w:t>2</w:t>
      </w:r>
      <w:r>
        <w:fldChar w:fldCharType="end"/>
      </w:r>
    </w:p>
    <w:p w14:paraId="7E75FEF2" w14:textId="77777777" w:rsidR="00050F20" w:rsidRDefault="00050F2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7233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7233FA">
        <w:rPr>
          <w:rFonts w:cs="Arial"/>
          <w:b/>
          <w:color w:val="000000"/>
          <w:lang w:eastAsia="en-GB"/>
        </w:rPr>
        <w:t>Correction to template cs_CAGInfoList_oneEntry</w:t>
      </w:r>
      <w:r>
        <w:tab/>
      </w:r>
      <w:r>
        <w:fldChar w:fldCharType="begin"/>
      </w:r>
      <w:r>
        <w:instrText xml:space="preserve"> PAGEREF _Toc114510253 \h </w:instrText>
      </w:r>
      <w:r>
        <w:fldChar w:fldCharType="separate"/>
      </w:r>
      <w:r>
        <w:t>2</w:t>
      </w:r>
      <w:r>
        <w:fldChar w:fldCharType="end"/>
      </w:r>
    </w:p>
    <w:p w14:paraId="0FC285D9" w14:textId="77777777" w:rsidR="00DF7D01" w:rsidRDefault="007A73E5" w:rsidP="00DF7D01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Hlk107318485"/>
      <w:r w:rsidR="00DF7D01" w:rsidRPr="00DF7D01">
        <w:rPr>
          <w:b/>
          <w:lang w:eastAsia="ja-JP"/>
        </w:rPr>
        <w:t xml:space="preserve"> </w:t>
      </w:r>
      <w:bookmarkStart w:id="18" w:name="_Toc114510251"/>
      <w:r w:rsidR="00DF7D01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8"/>
    </w:p>
    <w:p w14:paraId="34959A18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6A455066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02A566A" w14:textId="77777777" w:rsidR="00DF7D01" w:rsidRDefault="00DF7D01" w:rsidP="00DF7D01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7"/>
    <w:p w14:paraId="7341CF8F" w14:textId="77777777" w:rsidR="007A73E5" w:rsidRDefault="007A73E5" w:rsidP="007A73E5">
      <w:pPr>
        <w:rPr>
          <w:b/>
          <w:sz w:val="24"/>
          <w:lang w:eastAsia="ja-JP"/>
        </w:rPr>
      </w:pPr>
    </w:p>
    <w:p w14:paraId="3EC4A3DA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22434488"/>
      <w:bookmarkStart w:id="20" w:name="_Toc295288959"/>
      <w:bookmarkStart w:id="21" w:name="_Toc114510252"/>
      <w:r w:rsidRPr="00854C55">
        <w:rPr>
          <w:b/>
        </w:rPr>
        <w:t>Corrections required</w:t>
      </w:r>
      <w:bookmarkEnd w:id="19"/>
      <w:bookmarkEnd w:id="20"/>
      <w:bookmarkEnd w:id="21"/>
    </w:p>
    <w:p w14:paraId="18CEB0A6" w14:textId="77777777" w:rsidR="00FB0A08" w:rsidRPr="00586E2E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2" w:name="_Toc114510253"/>
      <w:r>
        <w:rPr>
          <w:rFonts w:cs="Arial"/>
          <w:b/>
          <w:color w:val="000000"/>
          <w:lang w:eastAsia="en-GB"/>
        </w:rPr>
        <w:t>Correction to t</w:t>
      </w:r>
      <w:r w:rsidR="00050F20">
        <w:rPr>
          <w:rFonts w:cs="Arial"/>
          <w:b/>
          <w:color w:val="000000"/>
          <w:lang w:eastAsia="en-GB"/>
        </w:rPr>
        <w:t xml:space="preserve">emplate </w:t>
      </w:r>
      <w:proofErr w:type="spellStart"/>
      <w:r w:rsidR="00050F20" w:rsidRPr="00050F20">
        <w:rPr>
          <w:rFonts w:cs="Arial"/>
          <w:b/>
          <w:color w:val="000000"/>
          <w:lang w:eastAsia="en-GB"/>
        </w:rPr>
        <w:t>cs_CAGInfoList_oneEntry</w:t>
      </w:r>
      <w:bookmarkEnd w:id="22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473950F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8A99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0F58F" w14:textId="77777777" w:rsidR="00FB0A08" w:rsidRPr="00E44127" w:rsidRDefault="00050F20" w:rsidP="002B42D8">
            <w:pPr>
              <w:pStyle w:val="CRCoverPage"/>
              <w:spacing w:after="0"/>
              <w:rPr>
                <w:noProof/>
              </w:rPr>
            </w:pPr>
            <w:r w:rsidRPr="00050F20">
              <w:rPr>
                <w:noProof/>
              </w:rPr>
              <w:t>cs_CAGInfoList_oneEntry</w:t>
            </w:r>
          </w:p>
        </w:tc>
      </w:tr>
      <w:tr w:rsidR="00FB0A08" w14:paraId="523C0098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90F4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B8F" w14:textId="77777777" w:rsidR="00050F20" w:rsidRDefault="00050F20" w:rsidP="0005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template is used in CAG testcases (example 6.5.2.3). The current TTCN implementation of this template incorrectly sets the iel to ‘0011’O.</w:t>
            </w:r>
          </w:p>
          <w:p w14:paraId="59259DCC" w14:textId="77777777" w:rsidR="00050F20" w:rsidRDefault="00050F20" w:rsidP="00050F20">
            <w:pPr>
              <w:pStyle w:val="CRCoverPage"/>
              <w:spacing w:after="0"/>
              <w:rPr>
                <w:noProof/>
              </w:rPr>
            </w:pPr>
          </w:p>
          <w:p w14:paraId="13237494" w14:textId="77777777" w:rsidR="00FB0A08" w:rsidRPr="00AD4ADA" w:rsidRDefault="00050F20" w:rsidP="00050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should be set to ‘0009’O instead.</w:t>
            </w:r>
          </w:p>
        </w:tc>
      </w:tr>
      <w:tr w:rsidR="00FB0A08" w14:paraId="4310593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B53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CB56" w14:textId="77777777" w:rsidR="005C6479" w:rsidRPr="001124B3" w:rsidRDefault="00050F20" w:rsidP="00661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iel from ‘0011’O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‘0009’O in template </w:t>
            </w:r>
            <w:r w:rsidRPr="006B7CC0">
              <w:rPr>
                <w:noProof/>
              </w:rPr>
              <w:t>cs_CAGInfoList_oneEntry</w:t>
            </w:r>
          </w:p>
        </w:tc>
      </w:tr>
      <w:tr w:rsidR="00FB0A08" w14:paraId="4A2161B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5F6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2334" w14:textId="77777777" w:rsidR="00FB0A08" w:rsidRPr="00CC39F9" w:rsidRDefault="00050F20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050F20">
              <w:rPr>
                <w:rFonts w:ascii="Arial" w:hAnsi="Arial" w:cs="Arial"/>
                <w:lang w:eastAsia="en-GB"/>
              </w:rPr>
              <w:t>CAG_Selection_NR5GC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FB0A08" w14:paraId="3F782E8D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DC4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B8F4" w14:textId="429DB947" w:rsidR="00FB0A08" w:rsidRDefault="00E01226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009E9CC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FF08788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lastRenderedPageBreak/>
        <w:t xml:space="preserve">    </w:t>
      </w:r>
    </w:p>
    <w:p w14:paraId="298C4A1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2E521AD7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556E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template 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CAGInfoList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cs_CAGInfoList_oneEntry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(template(value)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CAG_Info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)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</w:t>
            </w:r>
          </w:p>
          <w:p w14:paraId="22941BFA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{ /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* @status */</w:t>
            </w:r>
          </w:p>
          <w:p w14:paraId="27021672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/* 24.501 cl. 9.11.3.18A */</w:t>
            </w:r>
          </w:p>
          <w:p w14:paraId="1623D7FA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iei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'75'O,</w:t>
            </w:r>
          </w:p>
          <w:p w14:paraId="78214D03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iel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'0011'O,</w:t>
            </w:r>
          </w:p>
          <w:p w14:paraId="309458F6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listOfCAGInfos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{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  <w:p w14:paraId="4625AC5C" w14:textId="77777777" w:rsidR="00FB0A08" w:rsidRPr="00722896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};</w:t>
            </w:r>
          </w:p>
        </w:tc>
      </w:tr>
    </w:tbl>
    <w:p w14:paraId="1EDC86A5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0D2627EF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3BF132F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B3F3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template 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CAGInfoList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cs_CAGInfoList_oneEntry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(template(value)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CAG_Info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)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:=</w:t>
            </w:r>
          </w:p>
          <w:p w14:paraId="46C226A0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{ /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* @status */</w:t>
            </w:r>
          </w:p>
          <w:p w14:paraId="2150AE8E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/* 24.501 cl. 9.11.3.18A */</w:t>
            </w:r>
          </w:p>
          <w:p w14:paraId="2F453CAD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iei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'75'O,</w:t>
            </w:r>
          </w:p>
          <w:p w14:paraId="0E359071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iel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= </w:t>
            </w:r>
            <w:r w:rsidRPr="00050F20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'0009'O</w:t>
            </w: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, //WA#6_5_2_3 '0011'O,</w:t>
            </w:r>
          </w:p>
          <w:p w14:paraId="37F2FF7D" w14:textId="77777777" w:rsidR="00050F20" w:rsidRPr="00050F20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listOfCAGInfos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:</w:t>
            </w:r>
            <w:proofErr w:type="gram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= {</w:t>
            </w:r>
            <w:proofErr w:type="spellStart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p_CAGInfo</w:t>
            </w:r>
            <w:proofErr w:type="spellEnd"/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>}</w:t>
            </w:r>
          </w:p>
          <w:p w14:paraId="00404058" w14:textId="77777777" w:rsidR="00FB0A08" w:rsidRPr="006D35E4" w:rsidRDefault="00050F20" w:rsidP="00050F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50F20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};</w:t>
            </w:r>
          </w:p>
        </w:tc>
      </w:tr>
    </w:tbl>
    <w:p w14:paraId="2F3CA351" w14:textId="77777777" w:rsidR="00F96833" w:rsidRDefault="00F96833" w:rsidP="00B47B5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05A59" w14:textId="77777777" w:rsidR="003F25E6" w:rsidRDefault="003F25E6">
      <w:r>
        <w:separator/>
      </w:r>
    </w:p>
  </w:endnote>
  <w:endnote w:type="continuationSeparator" w:id="0">
    <w:p w14:paraId="30652CB2" w14:textId="77777777" w:rsidR="003F25E6" w:rsidRDefault="003F2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4B482" w14:textId="77777777" w:rsidR="003F25E6" w:rsidRDefault="003F25E6">
      <w:r>
        <w:separator/>
      </w:r>
    </w:p>
  </w:footnote>
  <w:footnote w:type="continuationSeparator" w:id="0">
    <w:p w14:paraId="64262A11" w14:textId="77777777" w:rsidR="003F25E6" w:rsidRDefault="003F2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E839E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8CDABAF" wp14:editId="6540384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4E3B6CA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BE330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BBB1417" wp14:editId="02FEA7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3DBB2E4E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1B39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6F778F" wp14:editId="154A9BE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0EF457BA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53893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A4B5CCE" wp14:editId="6834490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0980763C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BC19F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8E1F3CC" wp14:editId="4F52AEA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0282E64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D000F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2040D52" wp14:editId="607FE0E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2CD2F4B5" w14:textId="77777777" w:rsidR="00B75C71" w:rsidRPr="00A11327" w:rsidRDefault="00E7016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:rsidR="00B75C71" w:rsidRPr="00A11327" w:rsidRDefault="00E7016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0199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8581459">
    <w:abstractNumId w:val="4"/>
  </w:num>
  <w:num w:numId="3" w16cid:durableId="510070393">
    <w:abstractNumId w:val="1"/>
  </w:num>
  <w:num w:numId="4" w16cid:durableId="1343127038">
    <w:abstractNumId w:val="9"/>
  </w:num>
  <w:num w:numId="5" w16cid:durableId="1179466704">
    <w:abstractNumId w:val="6"/>
  </w:num>
  <w:num w:numId="6" w16cid:durableId="706759225">
    <w:abstractNumId w:val="7"/>
  </w:num>
  <w:num w:numId="7" w16cid:durableId="2123572547">
    <w:abstractNumId w:val="2"/>
  </w:num>
  <w:num w:numId="8" w16cid:durableId="2106536393">
    <w:abstractNumId w:val="8"/>
  </w:num>
  <w:num w:numId="9" w16cid:durableId="657734623">
    <w:abstractNumId w:val="3"/>
  </w:num>
  <w:num w:numId="10" w16cid:durableId="497767451">
    <w:abstractNumId w:val="5"/>
  </w:num>
  <w:num w:numId="11" w16cid:durableId="63919286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5014E"/>
    <w:rsid w:val="0005036B"/>
    <w:rsid w:val="000507D6"/>
    <w:rsid w:val="00050F20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A0F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77D67"/>
    <w:rsid w:val="000808F6"/>
    <w:rsid w:val="00081A5A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4662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098B"/>
    <w:rsid w:val="000D121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3E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17390"/>
    <w:rsid w:val="001209DE"/>
    <w:rsid w:val="001211F6"/>
    <w:rsid w:val="001212C7"/>
    <w:rsid w:val="0012136E"/>
    <w:rsid w:val="00121DF3"/>
    <w:rsid w:val="00125935"/>
    <w:rsid w:val="00125F2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2FAF"/>
    <w:rsid w:val="001533CE"/>
    <w:rsid w:val="00153F49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B21"/>
    <w:rsid w:val="00162E72"/>
    <w:rsid w:val="0016386E"/>
    <w:rsid w:val="00164CFC"/>
    <w:rsid w:val="00171D45"/>
    <w:rsid w:val="00173835"/>
    <w:rsid w:val="001748D6"/>
    <w:rsid w:val="00176185"/>
    <w:rsid w:val="00176B97"/>
    <w:rsid w:val="001778B1"/>
    <w:rsid w:val="001834E5"/>
    <w:rsid w:val="00183F58"/>
    <w:rsid w:val="001860F5"/>
    <w:rsid w:val="00187ADA"/>
    <w:rsid w:val="00187F72"/>
    <w:rsid w:val="001901A2"/>
    <w:rsid w:val="0019064C"/>
    <w:rsid w:val="0019133A"/>
    <w:rsid w:val="00192C46"/>
    <w:rsid w:val="00193020"/>
    <w:rsid w:val="00194378"/>
    <w:rsid w:val="00195DD9"/>
    <w:rsid w:val="0019670B"/>
    <w:rsid w:val="00196C17"/>
    <w:rsid w:val="00196C48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5D50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67CB"/>
    <w:rsid w:val="00237559"/>
    <w:rsid w:val="00237EF8"/>
    <w:rsid w:val="002405A4"/>
    <w:rsid w:val="00241A66"/>
    <w:rsid w:val="0024200A"/>
    <w:rsid w:val="00242D7F"/>
    <w:rsid w:val="00243BDC"/>
    <w:rsid w:val="00245BFC"/>
    <w:rsid w:val="00245CA4"/>
    <w:rsid w:val="00246329"/>
    <w:rsid w:val="0024707C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0566"/>
    <w:rsid w:val="0029157F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06F"/>
    <w:rsid w:val="002B5741"/>
    <w:rsid w:val="002B66CE"/>
    <w:rsid w:val="002C04C7"/>
    <w:rsid w:val="002C2E46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187A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4E1E"/>
    <w:rsid w:val="003556DC"/>
    <w:rsid w:val="00355C6B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418A"/>
    <w:rsid w:val="0036509E"/>
    <w:rsid w:val="00366950"/>
    <w:rsid w:val="00366971"/>
    <w:rsid w:val="00367D9B"/>
    <w:rsid w:val="00370456"/>
    <w:rsid w:val="00370FAB"/>
    <w:rsid w:val="003715FE"/>
    <w:rsid w:val="00372D2B"/>
    <w:rsid w:val="00374DD4"/>
    <w:rsid w:val="00375BB0"/>
    <w:rsid w:val="003764EC"/>
    <w:rsid w:val="0037699A"/>
    <w:rsid w:val="0038028D"/>
    <w:rsid w:val="003806A7"/>
    <w:rsid w:val="00383C3D"/>
    <w:rsid w:val="003858C9"/>
    <w:rsid w:val="00386B54"/>
    <w:rsid w:val="0038743F"/>
    <w:rsid w:val="00387792"/>
    <w:rsid w:val="00387CFD"/>
    <w:rsid w:val="00390128"/>
    <w:rsid w:val="003904E3"/>
    <w:rsid w:val="003926A3"/>
    <w:rsid w:val="00392C80"/>
    <w:rsid w:val="00393BCA"/>
    <w:rsid w:val="00394D9E"/>
    <w:rsid w:val="00394DFF"/>
    <w:rsid w:val="0039698E"/>
    <w:rsid w:val="00396A3F"/>
    <w:rsid w:val="003A0D19"/>
    <w:rsid w:val="003A17EE"/>
    <w:rsid w:val="003A35E1"/>
    <w:rsid w:val="003A688D"/>
    <w:rsid w:val="003A688F"/>
    <w:rsid w:val="003A6DD8"/>
    <w:rsid w:val="003A75F5"/>
    <w:rsid w:val="003A7F68"/>
    <w:rsid w:val="003B0474"/>
    <w:rsid w:val="003B0DCE"/>
    <w:rsid w:val="003B0E73"/>
    <w:rsid w:val="003B53C2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232"/>
    <w:rsid w:val="003E33B8"/>
    <w:rsid w:val="003E51C2"/>
    <w:rsid w:val="003E74A0"/>
    <w:rsid w:val="003F055F"/>
    <w:rsid w:val="003F0FA2"/>
    <w:rsid w:val="003F20A4"/>
    <w:rsid w:val="003F24DC"/>
    <w:rsid w:val="003F25E6"/>
    <w:rsid w:val="003F3287"/>
    <w:rsid w:val="003F4BEA"/>
    <w:rsid w:val="003F567F"/>
    <w:rsid w:val="003F6B3D"/>
    <w:rsid w:val="003F7CD1"/>
    <w:rsid w:val="004013ED"/>
    <w:rsid w:val="00401946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471B"/>
    <w:rsid w:val="004153A1"/>
    <w:rsid w:val="00415491"/>
    <w:rsid w:val="00416ABF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2BE"/>
    <w:rsid w:val="00455718"/>
    <w:rsid w:val="004567CC"/>
    <w:rsid w:val="004603D2"/>
    <w:rsid w:val="004607A2"/>
    <w:rsid w:val="00461008"/>
    <w:rsid w:val="00461F12"/>
    <w:rsid w:val="004623C2"/>
    <w:rsid w:val="004635E5"/>
    <w:rsid w:val="004642B2"/>
    <w:rsid w:val="00471065"/>
    <w:rsid w:val="004717EA"/>
    <w:rsid w:val="00471D69"/>
    <w:rsid w:val="004745E7"/>
    <w:rsid w:val="0047488D"/>
    <w:rsid w:val="00477DCB"/>
    <w:rsid w:val="00477F3F"/>
    <w:rsid w:val="004801BC"/>
    <w:rsid w:val="00480835"/>
    <w:rsid w:val="00480B98"/>
    <w:rsid w:val="00482B43"/>
    <w:rsid w:val="00483F13"/>
    <w:rsid w:val="00483F54"/>
    <w:rsid w:val="0048412C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60F7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6766"/>
    <w:rsid w:val="004B7016"/>
    <w:rsid w:val="004B720D"/>
    <w:rsid w:val="004B73D1"/>
    <w:rsid w:val="004B75B7"/>
    <w:rsid w:val="004B7B95"/>
    <w:rsid w:val="004C083C"/>
    <w:rsid w:val="004C0BE8"/>
    <w:rsid w:val="004C29A3"/>
    <w:rsid w:val="004C31F2"/>
    <w:rsid w:val="004C441C"/>
    <w:rsid w:val="004C56A7"/>
    <w:rsid w:val="004C5DAE"/>
    <w:rsid w:val="004C6200"/>
    <w:rsid w:val="004C6530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29F6"/>
    <w:rsid w:val="004F4319"/>
    <w:rsid w:val="004F57CD"/>
    <w:rsid w:val="004F5949"/>
    <w:rsid w:val="004F5BE9"/>
    <w:rsid w:val="004F6175"/>
    <w:rsid w:val="004F6267"/>
    <w:rsid w:val="004F661B"/>
    <w:rsid w:val="004F72F6"/>
    <w:rsid w:val="00503C1B"/>
    <w:rsid w:val="005045C7"/>
    <w:rsid w:val="005046A6"/>
    <w:rsid w:val="0050517D"/>
    <w:rsid w:val="00506826"/>
    <w:rsid w:val="005105E0"/>
    <w:rsid w:val="005114F3"/>
    <w:rsid w:val="0051196A"/>
    <w:rsid w:val="005132D3"/>
    <w:rsid w:val="005135A1"/>
    <w:rsid w:val="0051580D"/>
    <w:rsid w:val="00515CAB"/>
    <w:rsid w:val="005161C7"/>
    <w:rsid w:val="0052213F"/>
    <w:rsid w:val="005223D8"/>
    <w:rsid w:val="00523336"/>
    <w:rsid w:val="005262E4"/>
    <w:rsid w:val="00526932"/>
    <w:rsid w:val="00526E71"/>
    <w:rsid w:val="00526EF6"/>
    <w:rsid w:val="005279F5"/>
    <w:rsid w:val="0053160A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6044"/>
    <w:rsid w:val="005463DD"/>
    <w:rsid w:val="00547111"/>
    <w:rsid w:val="00547519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6E2E"/>
    <w:rsid w:val="00587F6A"/>
    <w:rsid w:val="005912FE"/>
    <w:rsid w:val="00592D74"/>
    <w:rsid w:val="0059301A"/>
    <w:rsid w:val="005945D5"/>
    <w:rsid w:val="005948BA"/>
    <w:rsid w:val="00596753"/>
    <w:rsid w:val="005970EE"/>
    <w:rsid w:val="005A5C61"/>
    <w:rsid w:val="005A61EB"/>
    <w:rsid w:val="005A6679"/>
    <w:rsid w:val="005A74DF"/>
    <w:rsid w:val="005B1FCC"/>
    <w:rsid w:val="005B3086"/>
    <w:rsid w:val="005B3792"/>
    <w:rsid w:val="005B4127"/>
    <w:rsid w:val="005B62B9"/>
    <w:rsid w:val="005B7AC3"/>
    <w:rsid w:val="005C0252"/>
    <w:rsid w:val="005C2D20"/>
    <w:rsid w:val="005C3EAB"/>
    <w:rsid w:val="005C4B24"/>
    <w:rsid w:val="005C60FD"/>
    <w:rsid w:val="005C6479"/>
    <w:rsid w:val="005C736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18A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527B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052A"/>
    <w:rsid w:val="00640FBC"/>
    <w:rsid w:val="0064139A"/>
    <w:rsid w:val="006416F0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B71"/>
    <w:rsid w:val="00656EAF"/>
    <w:rsid w:val="00661976"/>
    <w:rsid w:val="00661E2C"/>
    <w:rsid w:val="00663542"/>
    <w:rsid w:val="00663B18"/>
    <w:rsid w:val="00667016"/>
    <w:rsid w:val="00667F32"/>
    <w:rsid w:val="00670049"/>
    <w:rsid w:val="0067057F"/>
    <w:rsid w:val="00671372"/>
    <w:rsid w:val="00672571"/>
    <w:rsid w:val="006726D2"/>
    <w:rsid w:val="006735AF"/>
    <w:rsid w:val="0067414F"/>
    <w:rsid w:val="00676A70"/>
    <w:rsid w:val="0068444E"/>
    <w:rsid w:val="00691021"/>
    <w:rsid w:val="006939C7"/>
    <w:rsid w:val="00693E69"/>
    <w:rsid w:val="00694F50"/>
    <w:rsid w:val="00695808"/>
    <w:rsid w:val="00695F67"/>
    <w:rsid w:val="00696432"/>
    <w:rsid w:val="00697F8B"/>
    <w:rsid w:val="006A1A7B"/>
    <w:rsid w:val="006A2209"/>
    <w:rsid w:val="006A26C2"/>
    <w:rsid w:val="006A42DF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B7CC0"/>
    <w:rsid w:val="006C04A1"/>
    <w:rsid w:val="006C061B"/>
    <w:rsid w:val="006C114A"/>
    <w:rsid w:val="006C29EF"/>
    <w:rsid w:val="006C2A6F"/>
    <w:rsid w:val="006C77D5"/>
    <w:rsid w:val="006D0191"/>
    <w:rsid w:val="006D1B9A"/>
    <w:rsid w:val="006D35E4"/>
    <w:rsid w:val="006E21FB"/>
    <w:rsid w:val="006E4465"/>
    <w:rsid w:val="006E4F7C"/>
    <w:rsid w:val="006E5627"/>
    <w:rsid w:val="006E7092"/>
    <w:rsid w:val="006E7773"/>
    <w:rsid w:val="006F2DE7"/>
    <w:rsid w:val="006F6B99"/>
    <w:rsid w:val="006F6CE9"/>
    <w:rsid w:val="006F7952"/>
    <w:rsid w:val="006F7B09"/>
    <w:rsid w:val="00703868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684"/>
    <w:rsid w:val="00722896"/>
    <w:rsid w:val="00724EF9"/>
    <w:rsid w:val="0072522A"/>
    <w:rsid w:val="0073208D"/>
    <w:rsid w:val="00733D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21D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586E"/>
    <w:rsid w:val="007B6B16"/>
    <w:rsid w:val="007C0A23"/>
    <w:rsid w:val="007C13F4"/>
    <w:rsid w:val="007C1B2D"/>
    <w:rsid w:val="007C2097"/>
    <w:rsid w:val="007C28A7"/>
    <w:rsid w:val="007C36F2"/>
    <w:rsid w:val="007C4F84"/>
    <w:rsid w:val="007C7BAF"/>
    <w:rsid w:val="007D1EE7"/>
    <w:rsid w:val="007D2EE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1D1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3BED"/>
    <w:rsid w:val="00844AAA"/>
    <w:rsid w:val="00845EA9"/>
    <w:rsid w:val="0085026D"/>
    <w:rsid w:val="00850D98"/>
    <w:rsid w:val="00852764"/>
    <w:rsid w:val="00852C3E"/>
    <w:rsid w:val="00853ED1"/>
    <w:rsid w:val="00854266"/>
    <w:rsid w:val="0085441A"/>
    <w:rsid w:val="0085474F"/>
    <w:rsid w:val="00854F42"/>
    <w:rsid w:val="00855541"/>
    <w:rsid w:val="00861BAC"/>
    <w:rsid w:val="00861EC3"/>
    <w:rsid w:val="008626E7"/>
    <w:rsid w:val="00863B8B"/>
    <w:rsid w:val="00864DAC"/>
    <w:rsid w:val="008667AF"/>
    <w:rsid w:val="00867119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AEC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B5BF0"/>
    <w:rsid w:val="008C1E5A"/>
    <w:rsid w:val="008C2F23"/>
    <w:rsid w:val="008C6934"/>
    <w:rsid w:val="008D01F1"/>
    <w:rsid w:val="008D18B2"/>
    <w:rsid w:val="008D2021"/>
    <w:rsid w:val="008D2746"/>
    <w:rsid w:val="008D4141"/>
    <w:rsid w:val="008D5A5B"/>
    <w:rsid w:val="008E0802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0D53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344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845"/>
    <w:rsid w:val="009418D9"/>
    <w:rsid w:val="00941B55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82B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30A"/>
    <w:rsid w:val="0097547D"/>
    <w:rsid w:val="00976E1E"/>
    <w:rsid w:val="009777D9"/>
    <w:rsid w:val="00977A4A"/>
    <w:rsid w:val="00980F70"/>
    <w:rsid w:val="00981752"/>
    <w:rsid w:val="00982DFC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A02AE"/>
    <w:rsid w:val="009A07BF"/>
    <w:rsid w:val="009A17A9"/>
    <w:rsid w:val="009A3848"/>
    <w:rsid w:val="009A44A5"/>
    <w:rsid w:val="009A4546"/>
    <w:rsid w:val="009A4CC3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5180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29A3"/>
    <w:rsid w:val="009F32FA"/>
    <w:rsid w:val="009F5071"/>
    <w:rsid w:val="009F66AC"/>
    <w:rsid w:val="009F734F"/>
    <w:rsid w:val="009F7D81"/>
    <w:rsid w:val="00A00192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36ED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F6F"/>
    <w:rsid w:val="00A54077"/>
    <w:rsid w:val="00A55571"/>
    <w:rsid w:val="00A57528"/>
    <w:rsid w:val="00A601CD"/>
    <w:rsid w:val="00A601E5"/>
    <w:rsid w:val="00A60B18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58C"/>
    <w:rsid w:val="00AB6981"/>
    <w:rsid w:val="00AB6C65"/>
    <w:rsid w:val="00AC0B02"/>
    <w:rsid w:val="00AC0E3B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895"/>
    <w:rsid w:val="00AE7B1B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E9C"/>
    <w:rsid w:val="00B111F9"/>
    <w:rsid w:val="00B11841"/>
    <w:rsid w:val="00B13880"/>
    <w:rsid w:val="00B14250"/>
    <w:rsid w:val="00B14E1C"/>
    <w:rsid w:val="00B16661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27C73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43F9"/>
    <w:rsid w:val="00B648DF"/>
    <w:rsid w:val="00B65C21"/>
    <w:rsid w:val="00B67B97"/>
    <w:rsid w:val="00B7159F"/>
    <w:rsid w:val="00B7315D"/>
    <w:rsid w:val="00B74ED6"/>
    <w:rsid w:val="00B75C71"/>
    <w:rsid w:val="00B75E77"/>
    <w:rsid w:val="00B767DD"/>
    <w:rsid w:val="00B76D02"/>
    <w:rsid w:val="00B76E16"/>
    <w:rsid w:val="00B80A56"/>
    <w:rsid w:val="00B83D59"/>
    <w:rsid w:val="00B843B7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96A5F"/>
    <w:rsid w:val="00BA048E"/>
    <w:rsid w:val="00BA0A12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C8B"/>
    <w:rsid w:val="00BC25AF"/>
    <w:rsid w:val="00BC30AA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D746D"/>
    <w:rsid w:val="00BE1F9C"/>
    <w:rsid w:val="00BE2B20"/>
    <w:rsid w:val="00BE47A2"/>
    <w:rsid w:val="00BE4952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0A25"/>
    <w:rsid w:val="00C41FB4"/>
    <w:rsid w:val="00C4494A"/>
    <w:rsid w:val="00C4522A"/>
    <w:rsid w:val="00C47F3E"/>
    <w:rsid w:val="00C508F4"/>
    <w:rsid w:val="00C50E8C"/>
    <w:rsid w:val="00C51DFD"/>
    <w:rsid w:val="00C51E37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7F1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043"/>
    <w:rsid w:val="00CA0B74"/>
    <w:rsid w:val="00CA1F3F"/>
    <w:rsid w:val="00CA3559"/>
    <w:rsid w:val="00CA53F9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C1A73"/>
    <w:rsid w:val="00CC1C39"/>
    <w:rsid w:val="00CC21F8"/>
    <w:rsid w:val="00CC2E8A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0993"/>
    <w:rsid w:val="00CD245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3B53"/>
    <w:rsid w:val="00CE3EA5"/>
    <w:rsid w:val="00CE4C61"/>
    <w:rsid w:val="00CE52B0"/>
    <w:rsid w:val="00CE5930"/>
    <w:rsid w:val="00CE6372"/>
    <w:rsid w:val="00CE7AF9"/>
    <w:rsid w:val="00CF0433"/>
    <w:rsid w:val="00CF0674"/>
    <w:rsid w:val="00CF1024"/>
    <w:rsid w:val="00CF2709"/>
    <w:rsid w:val="00CF39F2"/>
    <w:rsid w:val="00CF3B1F"/>
    <w:rsid w:val="00CF5C5A"/>
    <w:rsid w:val="00CF6AEA"/>
    <w:rsid w:val="00D00537"/>
    <w:rsid w:val="00D03582"/>
    <w:rsid w:val="00D0387D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373"/>
    <w:rsid w:val="00D235D8"/>
    <w:rsid w:val="00D23ADB"/>
    <w:rsid w:val="00D24991"/>
    <w:rsid w:val="00D25772"/>
    <w:rsid w:val="00D25A5F"/>
    <w:rsid w:val="00D3151A"/>
    <w:rsid w:val="00D32B66"/>
    <w:rsid w:val="00D340B5"/>
    <w:rsid w:val="00D34E67"/>
    <w:rsid w:val="00D3627C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1F4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29BD"/>
    <w:rsid w:val="00D7387B"/>
    <w:rsid w:val="00D74400"/>
    <w:rsid w:val="00D752FD"/>
    <w:rsid w:val="00D757B0"/>
    <w:rsid w:val="00D76235"/>
    <w:rsid w:val="00D76811"/>
    <w:rsid w:val="00D80B6A"/>
    <w:rsid w:val="00D83176"/>
    <w:rsid w:val="00D83EBA"/>
    <w:rsid w:val="00D85B62"/>
    <w:rsid w:val="00D86DC8"/>
    <w:rsid w:val="00D8774A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5E5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DF7D01"/>
    <w:rsid w:val="00E01226"/>
    <w:rsid w:val="00E029A5"/>
    <w:rsid w:val="00E04501"/>
    <w:rsid w:val="00E0521F"/>
    <w:rsid w:val="00E12056"/>
    <w:rsid w:val="00E13812"/>
    <w:rsid w:val="00E13C3C"/>
    <w:rsid w:val="00E13D17"/>
    <w:rsid w:val="00E13F3D"/>
    <w:rsid w:val="00E14D7D"/>
    <w:rsid w:val="00E1748E"/>
    <w:rsid w:val="00E17497"/>
    <w:rsid w:val="00E20322"/>
    <w:rsid w:val="00E2067E"/>
    <w:rsid w:val="00E22222"/>
    <w:rsid w:val="00E254C1"/>
    <w:rsid w:val="00E2682E"/>
    <w:rsid w:val="00E27163"/>
    <w:rsid w:val="00E318A0"/>
    <w:rsid w:val="00E32E48"/>
    <w:rsid w:val="00E34898"/>
    <w:rsid w:val="00E37029"/>
    <w:rsid w:val="00E44127"/>
    <w:rsid w:val="00E44194"/>
    <w:rsid w:val="00E44D07"/>
    <w:rsid w:val="00E462ED"/>
    <w:rsid w:val="00E4661F"/>
    <w:rsid w:val="00E479E7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160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188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981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6172"/>
    <w:rsid w:val="00F173A4"/>
    <w:rsid w:val="00F1767D"/>
    <w:rsid w:val="00F208FD"/>
    <w:rsid w:val="00F21059"/>
    <w:rsid w:val="00F23F6B"/>
    <w:rsid w:val="00F247E8"/>
    <w:rsid w:val="00F25290"/>
    <w:rsid w:val="00F25D98"/>
    <w:rsid w:val="00F27CFC"/>
    <w:rsid w:val="00F300FB"/>
    <w:rsid w:val="00F3049B"/>
    <w:rsid w:val="00F309F1"/>
    <w:rsid w:val="00F324F8"/>
    <w:rsid w:val="00F35517"/>
    <w:rsid w:val="00F3685C"/>
    <w:rsid w:val="00F43D5E"/>
    <w:rsid w:val="00F44707"/>
    <w:rsid w:val="00F44B1A"/>
    <w:rsid w:val="00F45719"/>
    <w:rsid w:val="00F45CF5"/>
    <w:rsid w:val="00F465C7"/>
    <w:rsid w:val="00F467B9"/>
    <w:rsid w:val="00F510C9"/>
    <w:rsid w:val="00F530A0"/>
    <w:rsid w:val="00F543C8"/>
    <w:rsid w:val="00F547AE"/>
    <w:rsid w:val="00F54CDF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64A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C75C1"/>
    <w:rsid w:val="00FD01B4"/>
    <w:rsid w:val="00FD22E5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31836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7D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DE3D4-1939-48E7-BFA2-D828592F7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2022-09-20T15:39:00Z</dcterms:created>
  <dcterms:modified xsi:type="dcterms:W3CDTF">2022-09-20T15:39:00Z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2022-09-19T08:32:13Z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68c245f6-bf65-4260-8f67-77bb2353d755</vt:lpwstr>
  </property>
  <property fmtid="{D5CDD505-2E9C-101B-9397-08002B2CF9AE}" pid="27" name="MSIP_Label_9764cdcd-3664-4d05-9615-7cbf65a4f0a8_ContentBits">
    <vt:lpwstr>0</vt:lpwstr>
  </property>
</Properties>
</file>