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AEE5E" w14:textId="77777777" w:rsidR="005D389D" w:rsidRDefault="005D389D" w:rsidP="005D38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R5s221086</w:t>
        </w:r>
      </w:fldSimple>
    </w:p>
    <w:p w14:paraId="4AD74FBC" w14:textId="77777777" w:rsidR="005D389D" w:rsidRDefault="005D389D" w:rsidP="005D389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389D" w14:paraId="38518FFE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AB2FE" w14:textId="77777777" w:rsidR="005D389D" w:rsidRDefault="005D389D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389D" w14:paraId="29BD80A9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DD552" w14:textId="77777777" w:rsidR="005D389D" w:rsidRDefault="005D389D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389D" w14:paraId="4B17A014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D8D03" w14:textId="77777777"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14:paraId="1C5B51F8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6464FFFF" w14:textId="77777777" w:rsidR="005D389D" w:rsidRDefault="005D389D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BDC696" w14:textId="77777777" w:rsidR="005D389D" w:rsidRPr="00410371" w:rsidRDefault="005D389D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8782004" w14:textId="77777777" w:rsidR="005D389D" w:rsidRDefault="005D389D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7103C7" w14:textId="77777777" w:rsidR="005D389D" w:rsidRPr="00410371" w:rsidRDefault="005D389D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2741</w:t>
              </w:r>
            </w:fldSimple>
          </w:p>
        </w:tc>
        <w:tc>
          <w:tcPr>
            <w:tcW w:w="709" w:type="dxa"/>
          </w:tcPr>
          <w:p w14:paraId="51AAF0B0" w14:textId="77777777" w:rsidR="005D389D" w:rsidRDefault="005D389D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E07278" w14:textId="77777777" w:rsidR="005D389D" w:rsidRPr="00410371" w:rsidRDefault="005D389D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9439F7" w14:textId="77777777" w:rsidR="005D389D" w:rsidRDefault="005D389D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808071" w14:textId="77777777" w:rsidR="005D389D" w:rsidRPr="00410371" w:rsidRDefault="005D389D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CC1C01" w14:textId="77777777" w:rsidR="005D389D" w:rsidRDefault="005D389D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5D389D" w14:paraId="02791E9A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45761" w14:textId="77777777" w:rsidR="005D389D" w:rsidRDefault="005D389D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5D389D" w14:paraId="02B73300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979EE2" w14:textId="77777777" w:rsidR="005D389D" w:rsidRPr="00F25D98" w:rsidRDefault="005D389D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389D" w14:paraId="43448F8B" w14:textId="77777777" w:rsidTr="001045A3">
        <w:tc>
          <w:tcPr>
            <w:tcW w:w="9641" w:type="dxa"/>
            <w:gridSpan w:val="9"/>
          </w:tcPr>
          <w:p w14:paraId="492C4AF6" w14:textId="77777777"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439F9D" w14:textId="77777777" w:rsidR="005D389D" w:rsidRDefault="005D389D" w:rsidP="005D38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389D" w14:paraId="61F819F8" w14:textId="77777777" w:rsidTr="001045A3">
        <w:tc>
          <w:tcPr>
            <w:tcW w:w="2835" w:type="dxa"/>
          </w:tcPr>
          <w:p w14:paraId="154F14E4" w14:textId="77777777" w:rsidR="005D389D" w:rsidRDefault="005D389D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E133EA" w14:textId="77777777" w:rsidR="005D389D" w:rsidRDefault="005D389D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15D9D" w14:textId="77777777" w:rsidR="005D389D" w:rsidRDefault="005D389D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C1466D" w14:textId="77777777" w:rsidR="005D389D" w:rsidRDefault="005D389D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B776C7" w14:textId="77777777" w:rsidR="005D389D" w:rsidRDefault="005D389D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546617" w14:textId="77777777" w:rsidR="005D389D" w:rsidRDefault="005D389D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DD6A3C" w14:textId="77777777" w:rsidR="005D389D" w:rsidRDefault="005D389D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412629" w14:textId="77777777" w:rsidR="005D389D" w:rsidRDefault="005D389D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1CCBC" w14:textId="77777777" w:rsidR="005D389D" w:rsidRDefault="005D389D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9187D" w14:textId="77777777" w:rsidR="005D389D" w:rsidRDefault="005D389D" w:rsidP="005D38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389D" w14:paraId="7A0C182E" w14:textId="77777777" w:rsidTr="001045A3">
        <w:tc>
          <w:tcPr>
            <w:tcW w:w="9640" w:type="dxa"/>
            <w:gridSpan w:val="11"/>
          </w:tcPr>
          <w:p w14:paraId="25FD1B46" w14:textId="77777777"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14:paraId="1129BC92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088F0D" w14:textId="77777777" w:rsidR="005D389D" w:rsidRDefault="005D389D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4C6C2" w14:textId="77777777" w:rsidR="005D389D" w:rsidRDefault="005D389D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7.1.1.5.5</w:t>
              </w:r>
            </w:fldSimple>
          </w:p>
        </w:tc>
      </w:tr>
      <w:tr w:rsidR="005D389D" w14:paraId="7DF866AE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933FA72" w14:textId="77777777" w:rsidR="005D389D" w:rsidRDefault="005D389D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8CE1" w14:textId="77777777"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14:paraId="7337EC93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3D882456" w14:textId="77777777" w:rsidR="005D389D" w:rsidRDefault="005D389D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E6CC4A" w14:textId="77777777" w:rsidR="005D389D" w:rsidRDefault="005D389D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D389D" w14:paraId="01D17C1A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437BBE5C" w14:textId="77777777" w:rsidR="005D389D" w:rsidRDefault="005D389D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2AC1B" w14:textId="77777777" w:rsidR="005D389D" w:rsidRDefault="005D389D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D389D" w14:paraId="439A826C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C92A153" w14:textId="77777777" w:rsidR="005D389D" w:rsidRDefault="005D389D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43C99F" w14:textId="77777777"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14:paraId="4C907CD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198A42C7" w14:textId="77777777" w:rsidR="005D389D" w:rsidRDefault="005D389D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30907A" w14:textId="77777777" w:rsidR="005D389D" w:rsidRDefault="005D389D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A237D66" w14:textId="77777777" w:rsidR="005D389D" w:rsidRDefault="005D389D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8D2B" w14:textId="77777777" w:rsidR="005D389D" w:rsidRDefault="005D389D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CA7FAB" w14:textId="77777777" w:rsidR="005D389D" w:rsidRDefault="005D389D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2022-09-18</w:t>
              </w:r>
            </w:fldSimple>
          </w:p>
        </w:tc>
      </w:tr>
      <w:tr w:rsidR="005D389D" w14:paraId="77823A0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E113285" w14:textId="77777777" w:rsidR="005D389D" w:rsidRDefault="005D389D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CBF4ED" w14:textId="77777777"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80156B" w14:textId="77777777"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C2843C" w14:textId="77777777"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57CDE2" w14:textId="77777777"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14:paraId="4BF249D7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F82F93" w14:textId="77777777" w:rsidR="005D389D" w:rsidRDefault="005D389D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45F3F2" w14:textId="77777777" w:rsidR="005D389D" w:rsidRDefault="005D389D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AC40B7" w14:textId="77777777" w:rsidR="005D389D" w:rsidRDefault="005D389D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3B6FFD" w14:textId="77777777" w:rsidR="005D389D" w:rsidRDefault="005D389D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443000" w14:textId="77777777" w:rsidR="005D389D" w:rsidRDefault="005D389D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5D389D" w14:paraId="6206350C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078EC7" w14:textId="77777777" w:rsidR="005D389D" w:rsidRDefault="005D389D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FD41AF" w14:textId="77777777" w:rsidR="005D389D" w:rsidRDefault="005D389D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CDA4CE" w14:textId="77777777" w:rsidR="005D389D" w:rsidRDefault="005D389D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381839" w14:textId="77777777" w:rsidR="005D389D" w:rsidRPr="007C2097" w:rsidRDefault="005D389D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389D" w14:paraId="3104706C" w14:textId="77777777" w:rsidTr="001045A3">
        <w:tc>
          <w:tcPr>
            <w:tcW w:w="1843" w:type="dxa"/>
          </w:tcPr>
          <w:p w14:paraId="232DEE65" w14:textId="77777777" w:rsidR="005D389D" w:rsidRDefault="005D389D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1F54C9" w14:textId="77777777"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14:paraId="62A78A3C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59AB11" w14:textId="77777777"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457C3" w14:textId="77777777" w:rsidR="005D389D" w:rsidRPr="00E5624B" w:rsidRDefault="005D389D" w:rsidP="005D389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timing at Step 7 results in the same timing as in Step 3 as a result of the change proposed in TTCN CR R5s220470 for Step 3. Due to this, the Data at Step 7 does not get sent out. </w:t>
            </w:r>
          </w:p>
        </w:tc>
      </w:tr>
      <w:tr w:rsidR="005D389D" w14:paraId="798D6016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F1B0E" w14:textId="77777777" w:rsidR="005D389D" w:rsidRDefault="005D389D" w:rsidP="005D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DBA35" w14:textId="77777777" w:rsidR="005D389D" w:rsidRPr="00CF39F2" w:rsidRDefault="005D389D" w:rsidP="005D389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D389D" w14:paraId="056514E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C2E38" w14:textId="77777777"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75E87E" w14:textId="77777777" w:rsidR="005D389D" w:rsidRPr="001C574F" w:rsidRDefault="005D389D" w:rsidP="005D389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timing at Step 7 should take the </w:t>
            </w:r>
            <w:r w:rsidRPr="00155D06">
              <w:rPr>
                <w:rFonts w:cs="Arial"/>
                <w:b/>
                <w:lang w:eastAsia="en-GB"/>
              </w:rPr>
              <w:t>timing calculated at Step 5</w:t>
            </w:r>
            <w:r>
              <w:rPr>
                <w:rFonts w:cs="Arial"/>
                <w:lang w:eastAsia="en-GB"/>
              </w:rPr>
              <w:t xml:space="preserve"> as reference to calculate the timing which satisfies the condition </w:t>
            </w:r>
            <w:r w:rsidRPr="00D252AE">
              <w:t xml:space="preserve">[(SFN * 10) + subframe number] modulo </w:t>
            </w:r>
            <w:proofErr w:type="spellStart"/>
            <w:r w:rsidRPr="00D252AE">
              <w:rPr>
                <w:i/>
              </w:rPr>
              <w:t>drx-LongCycle</w:t>
            </w:r>
            <w:proofErr w:type="spellEnd"/>
            <w:r w:rsidRPr="00D252AE">
              <w:t>) = (</w:t>
            </w:r>
            <w:proofErr w:type="spellStart"/>
            <w:r w:rsidRPr="00D252AE">
              <w:rPr>
                <w:i/>
              </w:rPr>
              <w:t>drx-StartOffset</w:t>
            </w:r>
            <w:proofErr w:type="spellEnd"/>
            <w:r w:rsidRPr="00D252AE">
              <w:t>) modulo (</w:t>
            </w:r>
            <w:proofErr w:type="spellStart"/>
            <w:r w:rsidRPr="00D252AE">
              <w:rPr>
                <w:i/>
              </w:rPr>
              <w:t>drx-LongCycle</w:t>
            </w:r>
            <w:proofErr w:type="spellEnd"/>
            <w:r w:rsidRPr="00D252AE">
              <w:t>))</w:t>
            </w:r>
          </w:p>
        </w:tc>
      </w:tr>
      <w:tr w:rsidR="005D389D" w14:paraId="2C3C5482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071D6" w14:textId="77777777" w:rsidR="005D389D" w:rsidRDefault="005D389D" w:rsidP="005D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BD8E2" w14:textId="77777777" w:rsidR="005D389D" w:rsidRPr="00CF39F2" w:rsidRDefault="005D389D" w:rsidP="005D389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D389D" w14:paraId="51EA5642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82C31D" w14:textId="77777777"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3F8BE" w14:textId="77777777" w:rsidR="005D389D" w:rsidRPr="00CF39F2" w:rsidRDefault="005D389D" w:rsidP="005D389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5D389D" w14:paraId="786AD227" w14:textId="77777777" w:rsidTr="001045A3">
        <w:tc>
          <w:tcPr>
            <w:tcW w:w="2694" w:type="dxa"/>
            <w:gridSpan w:val="2"/>
          </w:tcPr>
          <w:p w14:paraId="25FBF586" w14:textId="77777777" w:rsidR="005D389D" w:rsidRDefault="005D389D" w:rsidP="005D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06DD76" w14:textId="77777777" w:rsidR="005D389D" w:rsidRDefault="005D389D" w:rsidP="005D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14:paraId="0C119D5B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0D1DA7" w14:textId="77777777"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75055" w14:textId="77777777" w:rsidR="005D389D" w:rsidRDefault="005D389D" w:rsidP="005D389D">
            <w:pPr>
              <w:pStyle w:val="CRCoverPage"/>
              <w:spacing w:after="0"/>
              <w:rPr>
                <w:noProof/>
              </w:rPr>
            </w:pPr>
            <w:r w:rsidRPr="00826B27">
              <w:rPr>
                <w:noProof/>
              </w:rPr>
              <w:t>7.1.</w:t>
            </w:r>
            <w:r>
              <w:rPr>
                <w:noProof/>
              </w:rPr>
              <w:t>1.5.5.NR5GC</w:t>
            </w:r>
          </w:p>
        </w:tc>
      </w:tr>
      <w:tr w:rsidR="005D389D" w14:paraId="4A2A13D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E62AF" w14:textId="77777777" w:rsidR="005D389D" w:rsidRDefault="005D389D" w:rsidP="005D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C9702" w14:textId="77777777" w:rsidR="005D389D" w:rsidRDefault="005D389D" w:rsidP="005D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14:paraId="7FB56812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849DE" w14:textId="77777777"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6A1EA" w14:textId="77777777"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BE66CC" w14:textId="77777777"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7A8350" w14:textId="77777777" w:rsidR="005D389D" w:rsidRDefault="005D389D" w:rsidP="005D3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0C80C9" w14:textId="77777777" w:rsidR="005D389D" w:rsidRDefault="005D389D" w:rsidP="005D3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89D" w14:paraId="0F707213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67E8F" w14:textId="77777777"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23641" w14:textId="77777777"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80A4C" w14:textId="77777777"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6FBF4E" w14:textId="77777777" w:rsidR="005D389D" w:rsidRDefault="005D389D" w:rsidP="005D3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0AE7ED" w14:textId="77777777" w:rsidR="005D389D" w:rsidRDefault="005D389D" w:rsidP="005D3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89D" w14:paraId="6F83A65E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509DB" w14:textId="77777777" w:rsidR="005D389D" w:rsidRDefault="005D389D" w:rsidP="005D3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E81748" w14:textId="77777777"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2279B" w14:textId="77777777"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6484A" w14:textId="77777777" w:rsidR="005D389D" w:rsidRDefault="005D389D" w:rsidP="005D3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016B2" w14:textId="77777777" w:rsidR="005D389D" w:rsidRDefault="005D389D" w:rsidP="005D3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89D" w14:paraId="6C3DBD6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26015" w14:textId="77777777" w:rsidR="005D389D" w:rsidRDefault="005D389D" w:rsidP="005D3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CC9E4" w14:textId="77777777"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9F583" w14:textId="77777777"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2C7996" w14:textId="77777777" w:rsidR="005D389D" w:rsidRDefault="005D389D" w:rsidP="005D3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11E8C" w14:textId="77777777" w:rsidR="005D389D" w:rsidRDefault="005D389D" w:rsidP="005D3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89D" w14:paraId="6987C023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7B20C" w14:textId="77777777" w:rsidR="005D389D" w:rsidRDefault="005D389D" w:rsidP="005D38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962EA2" w14:textId="77777777" w:rsidR="005D389D" w:rsidRDefault="005D389D" w:rsidP="005D389D">
            <w:pPr>
              <w:pStyle w:val="CRCoverPage"/>
              <w:spacing w:after="0"/>
              <w:rPr>
                <w:noProof/>
              </w:rPr>
            </w:pPr>
          </w:p>
        </w:tc>
      </w:tr>
      <w:tr w:rsidR="005D389D" w14:paraId="64B76806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E2DCE7" w14:textId="77777777"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149C1" w14:textId="77777777" w:rsidR="005D389D" w:rsidRDefault="005D389D" w:rsidP="005D3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89D" w:rsidRPr="008863B9" w14:paraId="255C4B15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E9235" w14:textId="77777777" w:rsidR="005D389D" w:rsidRPr="008863B9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DBE7E7" w14:textId="77777777" w:rsidR="005D389D" w:rsidRPr="008863B9" w:rsidRDefault="005D389D" w:rsidP="005D38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89D" w14:paraId="29D5B951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92704" w14:textId="77777777"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A9BBF" w14:textId="77777777" w:rsidR="005D389D" w:rsidRDefault="005D389D" w:rsidP="005D3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33247B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00B442C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431C62" w14:textId="77777777" w:rsidR="009478EE" w:rsidRDefault="009478EE" w:rsidP="009478EE">
      <w:pPr>
        <w:rPr>
          <w:noProof/>
        </w:rPr>
      </w:pPr>
    </w:p>
    <w:p w14:paraId="38A4B19F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438772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13EE852" w14:textId="77777777" w:rsidR="00B1588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15881" w:rsidRPr="00D81C5D">
        <w:rPr>
          <w:rFonts w:ascii="Arial" w:hAnsi="Arial" w:cs="Arial"/>
          <w:iCs/>
        </w:rPr>
        <w:t>Table of Contents</w:t>
      </w:r>
      <w:r w:rsidR="00B15881">
        <w:tab/>
      </w:r>
      <w:r w:rsidR="00B15881">
        <w:fldChar w:fldCharType="begin"/>
      </w:r>
      <w:r w:rsidR="00B15881">
        <w:instrText xml:space="preserve"> PAGEREF _Toc114387724 \h </w:instrText>
      </w:r>
      <w:r w:rsidR="00B15881">
        <w:fldChar w:fldCharType="separate"/>
      </w:r>
      <w:r w:rsidR="00B15881">
        <w:t>2</w:t>
      </w:r>
      <w:r w:rsidR="00B15881">
        <w:fldChar w:fldCharType="end"/>
      </w:r>
    </w:p>
    <w:p w14:paraId="0563572D" w14:textId="77777777" w:rsidR="00B15881" w:rsidRDefault="00B1588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1C5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1C5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_Toc114387725 \h </w:instrText>
      </w:r>
      <w:r>
        <w:fldChar w:fldCharType="separate"/>
      </w:r>
      <w:r>
        <w:t>2</w:t>
      </w:r>
      <w:r>
        <w:fldChar w:fldCharType="end"/>
      </w:r>
    </w:p>
    <w:p w14:paraId="4F141477" w14:textId="77777777" w:rsidR="00B15881" w:rsidRDefault="00B1588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1C5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1C5D">
        <w:rPr>
          <w:b/>
        </w:rPr>
        <w:t>Corrections required for NR testcase 7.1.1.5.5</w:t>
      </w:r>
      <w:r>
        <w:tab/>
      </w:r>
      <w:r>
        <w:fldChar w:fldCharType="begin"/>
      </w:r>
      <w:r>
        <w:instrText xml:space="preserve"> PAGEREF _Toc114387726 \h </w:instrText>
      </w:r>
      <w:r>
        <w:fldChar w:fldCharType="separate"/>
      </w:r>
      <w:r>
        <w:t>2</w:t>
      </w:r>
      <w:r>
        <w:fldChar w:fldCharType="end"/>
      </w:r>
    </w:p>
    <w:p w14:paraId="5061FF22" w14:textId="77777777" w:rsidR="00B15881" w:rsidRDefault="00B1588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81C5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81C5D">
        <w:rPr>
          <w:rFonts w:cs="Arial"/>
          <w:b/>
          <w:color w:val="000000"/>
          <w:lang w:eastAsia="en-GB"/>
        </w:rPr>
        <w:t>Correction to f_TC_7_1_1_5_5_NR_TestBody</w:t>
      </w:r>
      <w:r>
        <w:tab/>
      </w:r>
      <w:r>
        <w:fldChar w:fldCharType="begin"/>
      </w:r>
      <w:r>
        <w:instrText xml:space="preserve"> PAGEREF _Toc114387727 \h </w:instrText>
      </w:r>
      <w:r>
        <w:fldChar w:fldCharType="separate"/>
      </w:r>
      <w:r>
        <w:t>2</w:t>
      </w:r>
      <w:r>
        <w:fldChar w:fldCharType="end"/>
      </w:r>
    </w:p>
    <w:p w14:paraId="5A859663" w14:textId="77777777" w:rsidR="00B15881" w:rsidRDefault="00B1588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81C5D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81C5D">
        <w:rPr>
          <w:rFonts w:cs="Arial"/>
          <w:b/>
          <w:color w:val="000000"/>
          <w:lang w:eastAsia="en-GB"/>
        </w:rPr>
        <w:t>Correction to f_NR_GetNextSendOccasion_7_1_1_5_X</w:t>
      </w:r>
      <w:r>
        <w:tab/>
      </w:r>
      <w:r>
        <w:fldChar w:fldCharType="begin"/>
      </w:r>
      <w:r>
        <w:instrText xml:space="preserve"> PAGEREF _Toc114387728 \h </w:instrText>
      </w:r>
      <w:r>
        <w:fldChar w:fldCharType="separate"/>
      </w:r>
      <w:r>
        <w:t>5</w:t>
      </w:r>
      <w:r>
        <w:fldChar w:fldCharType="end"/>
      </w:r>
    </w:p>
    <w:p w14:paraId="51E74867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30D17B99" w14:textId="77777777" w:rsidR="009C3A73" w:rsidRDefault="009C3A73" w:rsidP="009C3A7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F7F70CD" w14:textId="77777777" w:rsidR="009C3A73" w:rsidRDefault="009C3A73" w:rsidP="009C3A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0717489C" w14:textId="77777777" w:rsidR="009C3A73" w:rsidRDefault="009C3A73" w:rsidP="009C3A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3493DF3" w14:textId="77777777" w:rsidR="009C3A73" w:rsidRDefault="009C3A73" w:rsidP="009C3A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6"/>
    <w:p w14:paraId="4BDA4C5F" w14:textId="77777777" w:rsidR="009C3A73" w:rsidRDefault="009C3A73" w:rsidP="007A73E5">
      <w:pPr>
        <w:rPr>
          <w:b/>
          <w:sz w:val="24"/>
          <w:lang w:eastAsia="ja-JP"/>
        </w:rPr>
      </w:pPr>
    </w:p>
    <w:p w14:paraId="10B0C21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7" w:name="_Toc122434488"/>
      <w:bookmarkStart w:id="18" w:name="_Toc295288959"/>
      <w:bookmarkStart w:id="19" w:name="_Toc114387726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7"/>
      <w:bookmarkEnd w:id="18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7.1.</w:t>
      </w:r>
      <w:r w:rsidR="00842AC6">
        <w:rPr>
          <w:b/>
        </w:rPr>
        <w:t>1</w:t>
      </w:r>
      <w:r w:rsidR="000B3353">
        <w:rPr>
          <w:b/>
        </w:rPr>
        <w:t>.</w:t>
      </w:r>
      <w:r w:rsidR="003465A5">
        <w:rPr>
          <w:b/>
        </w:rPr>
        <w:t>5</w:t>
      </w:r>
      <w:r w:rsidR="000B3353">
        <w:rPr>
          <w:b/>
        </w:rPr>
        <w:t>.</w:t>
      </w:r>
      <w:r w:rsidR="003465A5">
        <w:rPr>
          <w:b/>
        </w:rPr>
        <w:t>5</w:t>
      </w:r>
      <w:bookmarkEnd w:id="19"/>
    </w:p>
    <w:p w14:paraId="68129D35" w14:textId="77777777" w:rsidR="001C574F" w:rsidRDefault="00D719A0" w:rsidP="001C574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0" w:name="_Toc114387727"/>
      <w:r>
        <w:rPr>
          <w:rFonts w:cs="Arial"/>
          <w:b/>
          <w:color w:val="000000"/>
          <w:lang w:eastAsia="en-GB"/>
        </w:rPr>
        <w:t>C</w:t>
      </w:r>
      <w:r w:rsidR="001C574F" w:rsidRPr="00B52828">
        <w:rPr>
          <w:rFonts w:cs="Arial"/>
          <w:b/>
          <w:color w:val="000000"/>
          <w:lang w:eastAsia="en-GB"/>
        </w:rPr>
        <w:t xml:space="preserve">orrection to </w:t>
      </w:r>
      <w:r w:rsidR="0010027D" w:rsidRPr="0010027D">
        <w:rPr>
          <w:rFonts w:cs="Arial"/>
          <w:b/>
          <w:color w:val="000000"/>
          <w:lang w:eastAsia="en-GB"/>
        </w:rPr>
        <w:t>f_TC_7_1_</w:t>
      </w:r>
      <w:r w:rsidR="00DD6978">
        <w:rPr>
          <w:rFonts w:cs="Arial"/>
          <w:b/>
          <w:color w:val="000000"/>
          <w:lang w:eastAsia="en-GB"/>
        </w:rPr>
        <w:t>1</w:t>
      </w:r>
      <w:r w:rsidR="0010027D" w:rsidRPr="0010027D">
        <w:rPr>
          <w:rFonts w:cs="Arial"/>
          <w:b/>
          <w:color w:val="000000"/>
          <w:lang w:eastAsia="en-GB"/>
        </w:rPr>
        <w:t>_</w:t>
      </w:r>
      <w:r w:rsidR="003465A5">
        <w:rPr>
          <w:rFonts w:cs="Arial"/>
          <w:b/>
          <w:color w:val="000000"/>
          <w:lang w:eastAsia="en-GB"/>
        </w:rPr>
        <w:t>5</w:t>
      </w:r>
      <w:r w:rsidR="0010027D" w:rsidRPr="0010027D">
        <w:rPr>
          <w:rFonts w:cs="Arial"/>
          <w:b/>
          <w:color w:val="000000"/>
          <w:lang w:eastAsia="en-GB"/>
        </w:rPr>
        <w:t>_</w:t>
      </w:r>
      <w:r w:rsidR="003465A5">
        <w:rPr>
          <w:rFonts w:cs="Arial"/>
          <w:b/>
          <w:color w:val="000000"/>
          <w:lang w:eastAsia="en-GB"/>
        </w:rPr>
        <w:t>5</w:t>
      </w:r>
      <w:r w:rsidR="0010027D" w:rsidRPr="0010027D">
        <w:rPr>
          <w:rFonts w:cs="Arial"/>
          <w:b/>
          <w:color w:val="000000"/>
          <w:lang w:eastAsia="en-GB"/>
        </w:rPr>
        <w:t>_NR</w:t>
      </w:r>
      <w:r w:rsidR="00DD6978">
        <w:rPr>
          <w:rFonts w:cs="Arial"/>
          <w:b/>
          <w:color w:val="000000"/>
          <w:lang w:eastAsia="en-GB"/>
        </w:rPr>
        <w:t>_TestBody</w:t>
      </w:r>
      <w:bookmarkEnd w:id="2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574F" w14:paraId="3088CBAA" w14:textId="77777777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E494" w14:textId="77777777" w:rsidR="001C574F" w:rsidRDefault="001C574F" w:rsidP="009C53C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D1F1" w14:textId="77777777" w:rsidR="001C574F" w:rsidRPr="00CC39F9" w:rsidRDefault="0010027D" w:rsidP="009C53C6">
            <w:pPr>
              <w:rPr>
                <w:rFonts w:ascii="Arial" w:hAnsi="Arial" w:cs="Arial"/>
                <w:lang w:eastAsia="en-GB"/>
              </w:rPr>
            </w:pP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f_TC_7_1_</w:t>
            </w:r>
            <w:r w:rsidR="00DD6978">
              <w:rPr>
                <w:rFonts w:ascii="Courier New" w:hAnsi="Courier New" w:cs="Courier New"/>
                <w:color w:val="000000"/>
                <w:lang w:eastAsia="de-DE"/>
              </w:rPr>
              <w:t>1</w:t>
            </w: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_</w:t>
            </w:r>
            <w:r w:rsidR="003465A5">
              <w:rPr>
                <w:rFonts w:ascii="Courier New" w:hAnsi="Courier New" w:cs="Courier New"/>
                <w:color w:val="000000"/>
                <w:lang w:eastAsia="de-DE"/>
              </w:rPr>
              <w:t>5</w:t>
            </w: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_</w:t>
            </w:r>
            <w:r w:rsidR="003465A5">
              <w:rPr>
                <w:rFonts w:ascii="Courier New" w:hAnsi="Courier New" w:cs="Courier New"/>
                <w:color w:val="000000"/>
                <w:lang w:eastAsia="de-DE"/>
              </w:rPr>
              <w:t>5</w:t>
            </w: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_NR</w:t>
            </w:r>
            <w:r w:rsidR="00DD6978">
              <w:rPr>
                <w:rFonts w:ascii="Courier New" w:hAnsi="Courier New" w:cs="Courier New"/>
                <w:color w:val="000000"/>
                <w:lang w:eastAsia="de-DE"/>
              </w:rPr>
              <w:t>_</w:t>
            </w:r>
            <w:proofErr w:type="gramStart"/>
            <w:r w:rsidR="00DD6978">
              <w:rPr>
                <w:rFonts w:ascii="Courier New" w:hAnsi="Courier New" w:cs="Courier New"/>
                <w:color w:val="000000"/>
                <w:lang w:eastAsia="de-DE"/>
              </w:rPr>
              <w:t>TestBody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="001C574F" w:rsidRPr="00826B2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</w:tc>
      </w:tr>
      <w:tr w:rsidR="001C574F" w14:paraId="69546EA3" w14:textId="77777777" w:rsidTr="009C53C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0CAE" w14:textId="77777777"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3379" w14:textId="77777777" w:rsidR="009D3B51" w:rsidRPr="00826B27" w:rsidRDefault="003465A5" w:rsidP="00D719A0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The timing at Step 7 results in the same timing as in Step 3</w:t>
            </w:r>
            <w:r w:rsidR="00A65CD7">
              <w:rPr>
                <w:rFonts w:cs="Arial"/>
                <w:lang w:eastAsia="en-GB"/>
              </w:rPr>
              <w:t xml:space="preserve"> as </w:t>
            </w:r>
            <w:r w:rsidR="00BB1E81">
              <w:rPr>
                <w:rFonts w:cs="Arial"/>
                <w:lang w:eastAsia="en-GB"/>
              </w:rPr>
              <w:t xml:space="preserve">a </w:t>
            </w:r>
            <w:r w:rsidR="00A65CD7">
              <w:rPr>
                <w:rFonts w:cs="Arial"/>
                <w:lang w:eastAsia="en-GB"/>
              </w:rPr>
              <w:t>result of the change proposed in TTCN CR R5s220470</w:t>
            </w:r>
            <w:r w:rsidR="00BB1E81">
              <w:rPr>
                <w:rFonts w:cs="Arial"/>
                <w:lang w:eastAsia="en-GB"/>
              </w:rPr>
              <w:t xml:space="preserve"> for Step 3</w:t>
            </w:r>
            <w:r>
              <w:rPr>
                <w:rFonts w:cs="Arial"/>
                <w:lang w:eastAsia="en-GB"/>
              </w:rPr>
              <w:t>. Due to this, the Data at Step 7 does not get sent out.</w:t>
            </w:r>
          </w:p>
        </w:tc>
      </w:tr>
      <w:tr w:rsidR="001C574F" w14:paraId="51F6E30A" w14:textId="77777777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6091" w14:textId="77777777"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9676" w14:textId="77777777" w:rsidR="009D3B51" w:rsidRPr="00A72665" w:rsidRDefault="003465A5" w:rsidP="00D719A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timing at Step 7 should take the </w:t>
            </w:r>
            <w:r w:rsidRPr="00155D06">
              <w:rPr>
                <w:rFonts w:cs="Arial"/>
                <w:b/>
                <w:lang w:eastAsia="en-GB"/>
              </w:rPr>
              <w:t>timing calculated at Step 5</w:t>
            </w:r>
            <w:r>
              <w:rPr>
                <w:rFonts w:cs="Arial"/>
                <w:lang w:eastAsia="en-GB"/>
              </w:rPr>
              <w:t xml:space="preserve"> as reference to calculate the timing which satisfies the condition </w:t>
            </w:r>
            <w:r w:rsidRPr="00D252AE">
              <w:t xml:space="preserve">[(SFN * 10) + subframe number] modulo </w:t>
            </w:r>
            <w:proofErr w:type="spellStart"/>
            <w:r w:rsidRPr="00D252AE">
              <w:rPr>
                <w:i/>
              </w:rPr>
              <w:t>drx-LongCycle</w:t>
            </w:r>
            <w:proofErr w:type="spellEnd"/>
            <w:r w:rsidRPr="00D252AE">
              <w:t>) = (</w:t>
            </w:r>
            <w:proofErr w:type="spellStart"/>
            <w:r w:rsidRPr="00D252AE">
              <w:rPr>
                <w:i/>
              </w:rPr>
              <w:t>drx-StartOffset</w:t>
            </w:r>
            <w:proofErr w:type="spellEnd"/>
            <w:r w:rsidRPr="00D252AE">
              <w:t>) modulo (</w:t>
            </w:r>
            <w:proofErr w:type="spellStart"/>
            <w:r w:rsidRPr="00D252AE">
              <w:rPr>
                <w:i/>
              </w:rPr>
              <w:t>drx-LongCycle</w:t>
            </w:r>
            <w:proofErr w:type="spellEnd"/>
            <w:r w:rsidRPr="00D252AE">
              <w:t>))</w:t>
            </w:r>
          </w:p>
        </w:tc>
      </w:tr>
      <w:tr w:rsidR="001C574F" w14:paraId="4E87A49E" w14:textId="77777777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DCFD" w14:textId="77777777"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8E09" w14:textId="77777777" w:rsidR="001C574F" w:rsidRPr="00CC39F9" w:rsidRDefault="003465A5" w:rsidP="009C53C6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DRX_</w:t>
            </w:r>
            <w:r w:rsidR="00DD6978">
              <w:rPr>
                <w:rFonts w:ascii="Arial" w:hAnsi="Arial" w:cs="Arial"/>
                <w:lang w:eastAsia="en-GB"/>
              </w:rPr>
              <w:t>MAC</w:t>
            </w:r>
            <w:r w:rsidR="0010027D">
              <w:rPr>
                <w:rFonts w:ascii="Arial" w:hAnsi="Arial" w:cs="Arial"/>
                <w:lang w:eastAsia="en-GB"/>
              </w:rPr>
              <w:t>_</w:t>
            </w:r>
            <w:r>
              <w:rPr>
                <w:rFonts w:ascii="Arial" w:hAnsi="Arial" w:cs="Arial"/>
                <w:lang w:eastAsia="en-GB"/>
              </w:rPr>
              <w:t>TC_Common_NR</w:t>
            </w:r>
            <w:proofErr w:type="spellEnd"/>
          </w:p>
        </w:tc>
      </w:tr>
      <w:tr w:rsidR="001C574F" w14:paraId="3FD97666" w14:textId="77777777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27D3" w14:textId="77777777" w:rsidR="001C574F" w:rsidRDefault="001C574F" w:rsidP="009C53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25E1" w14:textId="77777777" w:rsidR="001C574F" w:rsidRDefault="00CD3767" w:rsidP="009C53C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 and implemented differently as shown in change 2 comments. Use new parameter value as 1 to be in next DRX cycle.</w:t>
            </w:r>
          </w:p>
          <w:p w14:paraId="0CA87EF8" w14:textId="77777777" w:rsidR="00CD3767" w:rsidRPr="00CD3767" w:rsidRDefault="00CD3767" w:rsidP="00CD3767">
            <w:pPr>
              <w:rPr>
                <w:rFonts w:ascii="Arial" w:hAnsi="Arial"/>
                <w:highlight w:val="green"/>
                <w:lang w:eastAsia="zh-CN"/>
              </w:rPr>
            </w:pPr>
            <w:r w:rsidRPr="00CD3767">
              <w:rPr>
                <w:rFonts w:ascii="Arial" w:hAnsi="Arial"/>
                <w:highlight w:val="green"/>
                <w:lang w:eastAsia="zh-CN"/>
              </w:rPr>
              <w:t xml:space="preserve">//@siclog "Step 7" </w:t>
            </w:r>
            <w:proofErr w:type="spellStart"/>
            <w:r w:rsidRPr="00CD3767">
              <w:rPr>
                <w:rFonts w:ascii="Arial" w:hAnsi="Arial"/>
                <w:highlight w:val="green"/>
                <w:lang w:eastAsia="zh-CN"/>
              </w:rPr>
              <w:t>siclog</w:t>
            </w:r>
            <w:proofErr w:type="spellEnd"/>
            <w:r w:rsidRPr="00CD3767">
              <w:rPr>
                <w:rFonts w:ascii="Arial" w:hAnsi="Arial"/>
                <w:highlight w:val="green"/>
                <w:lang w:eastAsia="zh-CN"/>
              </w:rPr>
              <w:t>@</w:t>
            </w:r>
          </w:p>
          <w:p w14:paraId="0DDBAF1C" w14:textId="371BBA33" w:rsidR="00CD3767" w:rsidRDefault="00CD3767" w:rsidP="00CD3767">
            <w:pPr>
              <w:rPr>
                <w:rFonts w:ascii="Arial" w:hAnsi="Arial"/>
                <w:highlight w:val="cyan"/>
                <w:lang w:eastAsia="zh-CN"/>
              </w:rPr>
            </w:pPr>
            <w:r w:rsidRPr="00CD3767">
              <w:rPr>
                <w:rFonts w:ascii="Arial" w:hAnsi="Arial"/>
                <w:highlight w:val="green"/>
                <w:lang w:eastAsia="zh-CN"/>
              </w:rPr>
              <w:t xml:space="preserve">    </w:t>
            </w:r>
            <w:proofErr w:type="spellStart"/>
            <w:r w:rsidRPr="00CD3767">
              <w:rPr>
                <w:rFonts w:ascii="Arial" w:hAnsi="Arial"/>
                <w:highlight w:val="green"/>
                <w:lang w:eastAsia="zh-CN"/>
              </w:rPr>
              <w:t>v_</w:t>
            </w:r>
            <w:proofErr w:type="gramStart"/>
            <w:r w:rsidRPr="00CD3767">
              <w:rPr>
                <w:rFonts w:ascii="Arial" w:hAnsi="Arial"/>
                <w:highlight w:val="green"/>
                <w:lang w:eastAsia="zh-CN"/>
              </w:rPr>
              <w:t>Timing</w:t>
            </w:r>
            <w:proofErr w:type="spellEnd"/>
            <w:r w:rsidRPr="00CD3767">
              <w:rPr>
                <w:rFonts w:ascii="Arial" w:hAnsi="Arial"/>
                <w:highlight w:val="green"/>
                <w:lang w:eastAsia="zh-CN"/>
              </w:rPr>
              <w:t xml:space="preserve"> :</w:t>
            </w:r>
            <w:proofErr w:type="gramEnd"/>
            <w:r w:rsidRPr="00CD3767">
              <w:rPr>
                <w:rFonts w:ascii="Arial" w:hAnsi="Arial"/>
                <w:highlight w:val="green"/>
                <w:lang w:eastAsia="zh-CN"/>
              </w:rPr>
              <w:t xml:space="preserve">= f_NR_GetNextSendOccasion_7_1_1_5_X(nr_Cell1, </w:t>
            </w:r>
            <w:proofErr w:type="spellStart"/>
            <w:r w:rsidRPr="00CD3767">
              <w:rPr>
                <w:rFonts w:ascii="Arial" w:hAnsi="Arial"/>
                <w:highlight w:val="green"/>
                <w:lang w:eastAsia="zh-CN"/>
              </w:rPr>
              <w:t>v_LongDRXCycle</w:t>
            </w:r>
            <w:proofErr w:type="spellEnd"/>
            <w:r w:rsidRPr="00CD3767">
              <w:rPr>
                <w:rFonts w:ascii="Arial" w:hAnsi="Arial"/>
                <w:highlight w:val="green"/>
                <w:lang w:eastAsia="zh-CN"/>
              </w:rPr>
              <w:t>, tsc_DrxStartOffset,-,1);</w:t>
            </w:r>
          </w:p>
        </w:tc>
      </w:tr>
    </w:tbl>
    <w:p w14:paraId="14A00DDC" w14:textId="77777777" w:rsidR="001C574F" w:rsidRDefault="001C574F" w:rsidP="001C574F">
      <w:pPr>
        <w:spacing w:after="0"/>
        <w:rPr>
          <w:rFonts w:ascii="Arial" w:hAnsi="Arial"/>
          <w:b/>
          <w:lang w:eastAsia="en-GB"/>
        </w:rPr>
      </w:pPr>
    </w:p>
    <w:p w14:paraId="5B406C7D" w14:textId="77777777" w:rsidR="001C574F" w:rsidRDefault="001C574F" w:rsidP="001C57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14:paraId="42579FF6" w14:textId="77777777" w:rsidTr="009C53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E0C2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function f_TC_7_1_1_5_5_NR_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71515B26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* L2/MAC</w:t>
            </w:r>
          </w:p>
          <w:p w14:paraId="5922B77D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 * 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7.1.1.5.5 :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DRX Operation / Short cycle configured / Long DRX command MAC control element reception</w:t>
            </w:r>
          </w:p>
          <w:p w14:paraId="23E62BD3" w14:textId="77777777" w:rsidR="00A52B3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502C0954" w14:textId="77777777" w:rsid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6EC6E3" w14:textId="77777777" w:rsid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465A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8D0D777" w14:textId="77777777" w:rsid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2EE6EABD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3"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BC82DD3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R5-206319 sic@</w:t>
            </w:r>
          </w:p>
          <w:p w14:paraId="7992D755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5BD670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Error1AndNormal));</w:t>
            </w:r>
          </w:p>
          <w:p w14:paraId="0B3E3239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crs_NR_PDCP_SDU_36B)));</w:t>
            </w:r>
          </w:p>
          <w:p w14:paraId="6C197CA3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v_LCID_SCG_Bearer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, v_EncodedRlcPdu1) };//@sic R5s211665 sic@</w:t>
            </w:r>
          </w:p>
          <w:p w14:paraId="28CF6171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36D9F901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191D6E" w:rsidRPr="00191D6E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gramStart"/>
            <w:r w:rsidR="00191D6E" w:rsidRPr="00191D6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="00191D6E" w:rsidRPr="00191D6E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="00191D6E" w:rsidRPr="00191D6E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="00191D6E" w:rsidRPr="00191D6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="00191D6E" w:rsidRPr="00191D6E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="00191D6E" w:rsidRPr="00191D6E">
              <w:rPr>
                <w:rFonts w:ascii="Courier New" w:hAnsi="Courier New" w:cs="Courier New"/>
                <w:color w:val="000000"/>
                <w:lang w:eastAsia="de-DE"/>
              </w:rPr>
              <w:t>); //@sic R5s220740 sic@</w:t>
            </w:r>
          </w:p>
          <w:p w14:paraId="633263BE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295BB3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14:paraId="10AF962E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R5s210582 sic@</w:t>
            </w:r>
          </w:p>
          <w:p w14:paraId="3B21265F" w14:textId="77777777" w:rsid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1C9E52E" w14:textId="77777777" w:rsidR="00881259" w:rsidRDefault="00881259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69C0F2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5"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91BD657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// 5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later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configuere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SS for normal CRC error mode</w:t>
            </w:r>
          </w:p>
          <w:p w14:paraId="2BFA8A98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befor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on duration timer expiry</w:t>
            </w:r>
          </w:p>
          <w:p w14:paraId="45A3AB88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* 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tsc_DrxOnDurationTimer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- 1)); //@sic R5s201495 R5s210677 sic@</w:t>
            </w:r>
          </w:p>
          <w:p w14:paraId="32F850BB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(nr_Cell1,v_Timing);</w:t>
            </w:r>
          </w:p>
          <w:p w14:paraId="7B3DE4FB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cs_NR_MAC_CE_SubPDU_DL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cs_NR_MAC_DRXCommandSubHeader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) };  //</w:t>
            </w:r>
          </w:p>
          <w:p w14:paraId="1086633A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v_MAC_PDUListDL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cs_NR_DL_MAC_PDU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v_CE_SubPDUListDL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, omit,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('000000'O)) };   // 2 byte sub headers +3byte Padding header= 40 bits</w:t>
            </w:r>
          </w:p>
          <w:p w14:paraId="0E996D3C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), v_MAC_PDUListDL2));//@sic R5s210677 sic@</w:t>
            </w:r>
          </w:p>
          <w:p w14:paraId="2F003D03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3167FE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7"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D6F552F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323EB14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));//@sic R5s210677 sic@</w:t>
            </w:r>
          </w:p>
          <w:p w14:paraId="03FE339D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4A0EBD3D" w14:textId="77777777" w:rsidR="00186753" w:rsidRDefault="00881259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  <w:p w14:paraId="327EB7A2" w14:textId="77777777" w:rsidR="00881259" w:rsidRPr="00881259" w:rsidRDefault="00881259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36A07F9A" w14:textId="77777777" w:rsidR="0026151F" w:rsidRPr="00CD057D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p w14:paraId="464C0B9D" w14:textId="77777777" w:rsidR="00A52B35" w:rsidRDefault="00A52B35" w:rsidP="0026151F">
      <w:pPr>
        <w:spacing w:after="0"/>
        <w:rPr>
          <w:rFonts w:ascii="Arial" w:hAnsi="Arial"/>
          <w:b/>
          <w:lang w:eastAsia="en-GB"/>
        </w:rPr>
      </w:pPr>
    </w:p>
    <w:p w14:paraId="6E66699D" w14:textId="77777777" w:rsidR="00A52B35" w:rsidRDefault="00A52B35" w:rsidP="0026151F">
      <w:pPr>
        <w:spacing w:after="0"/>
        <w:rPr>
          <w:rFonts w:ascii="Arial" w:hAnsi="Arial"/>
          <w:b/>
          <w:lang w:eastAsia="en-GB"/>
        </w:rPr>
      </w:pPr>
    </w:p>
    <w:p w14:paraId="69EE953B" w14:textId="77777777" w:rsidR="00A52B35" w:rsidRDefault="00A52B35" w:rsidP="0026151F">
      <w:pPr>
        <w:spacing w:after="0"/>
        <w:rPr>
          <w:rFonts w:ascii="Arial" w:hAnsi="Arial"/>
          <w:b/>
          <w:lang w:eastAsia="en-GB"/>
        </w:rPr>
      </w:pPr>
    </w:p>
    <w:p w14:paraId="00DFF98A" w14:textId="77777777" w:rsidR="0026151F" w:rsidRDefault="0026151F" w:rsidP="002615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14:paraId="09369B1F" w14:textId="77777777" w:rsidTr="009C53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D556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function f_TC_7_1_1_5_5_NR_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3C29128B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* L2/MAC</w:t>
            </w:r>
          </w:p>
          <w:p w14:paraId="0EB93CB9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 * 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7.1.1.5.5 :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DRX Operation / Short cycle configured / Long DRX command MAC control element reception</w:t>
            </w:r>
          </w:p>
          <w:p w14:paraId="735B354F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0D190912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7DA446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465A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313D5C4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1AFC8CDB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3"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5B4806D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R5-206319 sic@</w:t>
            </w:r>
          </w:p>
          <w:p w14:paraId="58AFD1C1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0EB220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Error1AndNormal));</w:t>
            </w:r>
          </w:p>
          <w:p w14:paraId="0AD46DBD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crs_NR_PDCP_SDU_36B)));</w:t>
            </w:r>
          </w:p>
          <w:p w14:paraId="1282A5BC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v_LCID_SCG_Bearer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, v_EncodedRlcPdu1) };//@sic R5s211665 sic@</w:t>
            </w:r>
          </w:p>
          <w:p w14:paraId="391CC802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2031BCBC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FF79BC" w:rsidRPr="00FF79B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gramStart"/>
            <w:r w:rsidR="00FF79BC" w:rsidRPr="00FF79B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="00FF79BC" w:rsidRPr="00FF79BC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="00FF79BC" w:rsidRPr="00FF79BC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="00FF79BC" w:rsidRPr="00FF79B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="00FF79BC" w:rsidRPr="00FF79BC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="00FF79BC" w:rsidRPr="00FF79BC">
              <w:rPr>
                <w:rFonts w:ascii="Courier New" w:hAnsi="Courier New" w:cs="Courier New"/>
                <w:color w:val="000000"/>
                <w:lang w:eastAsia="de-DE"/>
              </w:rPr>
              <w:t>); //@sic R5s220740 sic@</w:t>
            </w:r>
          </w:p>
          <w:p w14:paraId="2F224121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02957BE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14:paraId="5D17FC2C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R5s210582 sic@</w:t>
            </w:r>
          </w:p>
          <w:p w14:paraId="7C321041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7A67983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8905FA5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5"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5B21A9B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5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later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configuere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SS for normal CRC error mode</w:t>
            </w:r>
          </w:p>
          <w:p w14:paraId="6CB361BB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befor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on duration timer expiry</w:t>
            </w:r>
          </w:p>
          <w:p w14:paraId="38B93054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* 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tsc_DrxOnDurationTimer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- 1)); //@sic R5s201495 R5s210677 sic@</w:t>
            </w:r>
          </w:p>
          <w:p w14:paraId="337FE7D9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(nr_Cell1,v_Timing);</w:t>
            </w:r>
          </w:p>
          <w:p w14:paraId="4CEE47CC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cs_NR_MAC_CE_SubPDU_DL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cs_NR_MAC_DRXCommandSubHeader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) };  //</w:t>
            </w:r>
          </w:p>
          <w:p w14:paraId="6C454063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cs_NR_DL_MAC_PDU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v_CE_SubPDUListDL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, omit,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('000000'O)) };   // 2 byte sub headers +3byte Padding header= 40 bits</w:t>
            </w:r>
          </w:p>
          <w:p w14:paraId="37C409A8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), v_MAC_PDUListDL2));//@sic R5s210677 sic@</w:t>
            </w:r>
          </w:p>
          <w:p w14:paraId="76B336E3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44D9FE5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7"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0FBF0BA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812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1C4EF5ED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8812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-,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);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));//@sic R5s210677 sic@</w:t>
            </w:r>
          </w:p>
          <w:p w14:paraId="1C3D3D39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462690E" w14:textId="77777777" w:rsidR="00881259" w:rsidRDefault="00881259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  <w:p w14:paraId="7E652482" w14:textId="77777777" w:rsidR="00D719A0" w:rsidRPr="00D719A0" w:rsidRDefault="00D719A0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0EE9AC89" w14:textId="77777777" w:rsidR="0026151F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p w14:paraId="358CC70E" w14:textId="77777777" w:rsidR="009B4D8C" w:rsidRDefault="009B4D8C" w:rsidP="009B4D8C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1" w:name="_Toc114387728"/>
      <w:r>
        <w:rPr>
          <w:rFonts w:cs="Arial"/>
          <w:b/>
          <w:color w:val="000000"/>
          <w:lang w:eastAsia="en-GB"/>
        </w:rPr>
        <w:t>C</w:t>
      </w:r>
      <w:r w:rsidRPr="00B52828">
        <w:rPr>
          <w:rFonts w:cs="Arial"/>
          <w:b/>
          <w:color w:val="000000"/>
          <w:lang w:eastAsia="en-GB"/>
        </w:rPr>
        <w:t xml:space="preserve">orrection to </w:t>
      </w:r>
      <w:r w:rsidRPr="009B4D8C">
        <w:rPr>
          <w:rFonts w:cs="Arial"/>
          <w:b/>
          <w:color w:val="000000"/>
          <w:lang w:eastAsia="en-GB"/>
        </w:rPr>
        <w:t>f_NR_GetNextSendOccasion_7_1_1_5_X</w:t>
      </w:r>
      <w:bookmarkEnd w:id="2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B4D8C" w14:paraId="05E9229E" w14:textId="77777777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4245" w14:textId="77777777" w:rsidR="009B4D8C" w:rsidRDefault="009B4D8C" w:rsidP="004E38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3745" w14:textId="77777777" w:rsidR="009B4D8C" w:rsidRPr="00CC39F9" w:rsidRDefault="009B4D8C" w:rsidP="004E38C5">
            <w:pPr>
              <w:rPr>
                <w:rFonts w:ascii="Arial" w:hAnsi="Arial" w:cs="Arial"/>
                <w:lang w:eastAsia="en-GB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f_NR_GetNextSendOccasion_7_1_1_5_X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</w:tc>
      </w:tr>
      <w:tr w:rsidR="009B4D8C" w14:paraId="15497DFE" w14:textId="77777777" w:rsidTr="004E38C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C4FD" w14:textId="77777777" w:rsidR="009B4D8C" w:rsidRDefault="009B4D8C" w:rsidP="004E38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0396" w14:textId="77777777" w:rsidR="009B4D8C" w:rsidRPr="00826B27" w:rsidRDefault="009B4D8C" w:rsidP="004E38C5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The timing at Step 7 results in the same timing as in Step 3 as a result of the change proposed in TTCN CR R5s220470 for Step 3. Due to this, the Data at Step 7 does not get sent out.</w:t>
            </w:r>
          </w:p>
        </w:tc>
      </w:tr>
      <w:tr w:rsidR="009B4D8C" w14:paraId="44BFBEC0" w14:textId="77777777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2D59" w14:textId="77777777" w:rsidR="009B4D8C" w:rsidRDefault="009B4D8C" w:rsidP="004E38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9263" w14:textId="77777777" w:rsidR="009B4D8C" w:rsidRPr="00A72665" w:rsidRDefault="009B4D8C" w:rsidP="004E38C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timing at Step 7 should take the </w:t>
            </w:r>
            <w:r w:rsidRPr="00155D06">
              <w:rPr>
                <w:rFonts w:cs="Arial"/>
                <w:b/>
                <w:lang w:eastAsia="en-GB"/>
              </w:rPr>
              <w:t>timing calculated at Step 5</w:t>
            </w:r>
            <w:r>
              <w:rPr>
                <w:rFonts w:cs="Arial"/>
                <w:lang w:eastAsia="en-GB"/>
              </w:rPr>
              <w:t xml:space="preserve"> as reference to calculate the timing which satisfies the condition </w:t>
            </w:r>
            <w:r w:rsidRPr="00D252AE">
              <w:t xml:space="preserve">[(SFN * 10) + subframe number] modulo </w:t>
            </w:r>
            <w:proofErr w:type="spellStart"/>
            <w:r w:rsidRPr="00D252AE">
              <w:rPr>
                <w:i/>
              </w:rPr>
              <w:t>drx-LongCycle</w:t>
            </w:r>
            <w:proofErr w:type="spellEnd"/>
            <w:r w:rsidRPr="00D252AE">
              <w:t>) = (</w:t>
            </w:r>
            <w:proofErr w:type="spellStart"/>
            <w:r w:rsidRPr="00D252AE">
              <w:rPr>
                <w:i/>
              </w:rPr>
              <w:t>drx-StartOffset</w:t>
            </w:r>
            <w:proofErr w:type="spellEnd"/>
            <w:r w:rsidRPr="00D252AE">
              <w:t>) modulo (</w:t>
            </w:r>
            <w:proofErr w:type="spellStart"/>
            <w:r w:rsidRPr="00D252AE">
              <w:rPr>
                <w:i/>
              </w:rPr>
              <w:t>drx-LongCycle</w:t>
            </w:r>
            <w:proofErr w:type="spellEnd"/>
            <w:r w:rsidRPr="00D252AE">
              <w:t>))</w:t>
            </w:r>
          </w:p>
        </w:tc>
      </w:tr>
      <w:tr w:rsidR="009B4D8C" w14:paraId="1D8B7A02" w14:textId="77777777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9CFA" w14:textId="77777777" w:rsidR="009B4D8C" w:rsidRDefault="009B4D8C" w:rsidP="004E38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D266" w14:textId="77777777" w:rsidR="009B4D8C" w:rsidRPr="00CC39F9" w:rsidRDefault="009B4D8C" w:rsidP="004E38C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DRX_MAC_TC_Common_NR</w:t>
            </w:r>
            <w:proofErr w:type="spellEnd"/>
          </w:p>
        </w:tc>
      </w:tr>
      <w:tr w:rsidR="009B4D8C" w14:paraId="716FEB56" w14:textId="77777777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6862" w14:textId="77777777" w:rsidR="009B4D8C" w:rsidRDefault="009B4D8C" w:rsidP="004E38C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4049" w14:textId="6F431E2B" w:rsidR="009B4D8C" w:rsidRDefault="000D20A6" w:rsidP="004E38C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 implemented differently as shown below</w:t>
            </w:r>
          </w:p>
        </w:tc>
      </w:tr>
    </w:tbl>
    <w:p w14:paraId="6DA432A2" w14:textId="77777777" w:rsidR="009B4D8C" w:rsidRDefault="009B4D8C" w:rsidP="009B4D8C">
      <w:pPr>
        <w:spacing w:after="0"/>
        <w:rPr>
          <w:rFonts w:ascii="Arial" w:hAnsi="Arial"/>
          <w:b/>
          <w:lang w:eastAsia="en-GB"/>
        </w:rPr>
      </w:pPr>
    </w:p>
    <w:p w14:paraId="4F375C60" w14:textId="77777777" w:rsidR="009B4D8C" w:rsidRDefault="009B4D8C" w:rsidP="009B4D8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B4D8C" w:rsidRPr="00CD057D" w14:paraId="4D4F92FD" w14:textId="77777777" w:rsidTr="004E38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9B88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function f_NR_GetNextSendOccasion_7_1_1_5_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X(</w:t>
            </w:r>
            <w:proofErr w:type="spellStart"/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5E5CEA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integer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p_DrxCycle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91F52CC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integer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p_DrxStartOffset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1B85B7C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integer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=0 // in slots</w:t>
            </w:r>
          </w:p>
          <w:p w14:paraId="489A9C28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) runs on NR_BASE_PTC return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</w:p>
          <w:p w14:paraId="6E658AF6" w14:textId="77777777" w:rsid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/ Function does not consider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drx-SlotOffset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as it is always set to 0 in all 7.1.1.5.x test cases</w:t>
            </w:r>
          </w:p>
          <w:p w14:paraId="4890F6CD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5904FD" w14:textId="77777777"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  <w:p w14:paraId="7E215B09" w14:textId="77777777"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60AE75A8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select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SCS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1FE4A4F2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SlotTimingInfo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cs_SlotTimingInfo_Numerology0;}</w:t>
            </w:r>
          </w:p>
          <w:p w14:paraId="21989582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SlotTimingInfo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cs_SlotTimingInfo_Numerology1(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);}</w:t>
            </w:r>
          </w:p>
          <w:p w14:paraId="75AC5B8A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(kHz60) {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SlotTimingInfo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cs_SlotTimingInfo_Numerology2(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); }</w:t>
            </w:r>
          </w:p>
          <w:p w14:paraId="7040A9A0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120){</w:t>
            </w:r>
            <w:proofErr w:type="spellStart"/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v_SlotTimingInfo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:= cs_SlotTimingInfo_Numerology3(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); }</w:t>
            </w:r>
          </w:p>
          <w:p w14:paraId="7BB85FEC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</w:t>
            </w:r>
            <w:proofErr w:type="spellStart"/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"Invalid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");}</w:t>
            </w:r>
          </w:p>
          <w:p w14:paraId="6B44EA3A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DDA98E6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2883B3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514331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/  2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cycles ahead is selected to provide enough time for SS</w:t>
            </w:r>
          </w:p>
          <w:p w14:paraId="278B8E7C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DrxNumberofCycle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v_SubFrameInfo.SFN.Number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* 10 +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v_SubFrameInfo.Subframe.Number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+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))/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p_DrxCycle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E6033D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/  2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cycles ahead is selected to provide enough time for SS</w:t>
            </w:r>
          </w:p>
          <w:p w14:paraId="26170CFC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DRXnumberofSubframe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p_DrxCycle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*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v_DrxNumberofCycle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+ 2) +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p_DrxStartOffset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D59E082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SubframeNumber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v_DRXnumberofSubframe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mod 10 ;</w:t>
            </w:r>
          </w:p>
          <w:p w14:paraId="5C06C792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v_DRXnumberofSubframe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 10;</w:t>
            </w:r>
          </w:p>
          <w:p w14:paraId="0B231EE8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(((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v_SubFrameInfo.SFN.Number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v_DRXFrame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) + 2) *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v_DRXFrame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 ;</w:t>
            </w:r>
          </w:p>
          <w:p w14:paraId="5D656F37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+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p_DrxStartOffset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 10)+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/(10 *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7686F05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HSFN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v_SubFrameInfo.HSFN.Number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+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 1024)) mod 1024;</w:t>
            </w:r>
          </w:p>
          <w:p w14:paraId="1C77C4B9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 mod 1024;</w:t>
            </w:r>
          </w:p>
          <w:p w14:paraId="39C29FA2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72ED0E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cs_SubFrameTiming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v_SubframeNumber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v_HSFN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5FD1ECF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Timing.Slot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v_SlotTimingInfo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A93B440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F76FF47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2BFC5D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297D771E" w14:textId="77777777" w:rsidR="009B4D8C" w:rsidRPr="00881259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00C6CCA1" w14:textId="77777777" w:rsidR="009B4D8C" w:rsidRPr="00CD057D" w:rsidRDefault="009B4D8C" w:rsidP="009B4D8C">
      <w:pPr>
        <w:spacing w:after="0"/>
        <w:rPr>
          <w:rFonts w:ascii="Arial" w:hAnsi="Arial"/>
          <w:b/>
          <w:color w:val="000000"/>
          <w:lang w:eastAsia="en-GB"/>
        </w:rPr>
      </w:pPr>
    </w:p>
    <w:p w14:paraId="65A4F25C" w14:textId="77777777" w:rsidR="009B4D8C" w:rsidRDefault="009B4D8C" w:rsidP="009B4D8C">
      <w:pPr>
        <w:spacing w:after="0"/>
        <w:rPr>
          <w:rFonts w:ascii="Arial" w:hAnsi="Arial"/>
          <w:b/>
          <w:lang w:eastAsia="en-GB"/>
        </w:rPr>
      </w:pPr>
    </w:p>
    <w:p w14:paraId="03F2A445" w14:textId="77777777" w:rsidR="009B4D8C" w:rsidRDefault="009B4D8C" w:rsidP="009B4D8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B4D8C" w:rsidRPr="00CD057D" w14:paraId="7CAE9F68" w14:textId="77777777" w:rsidTr="004E38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98C7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function f_NR_GetNextSendOccasion_7_1_1_5_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X(</w:t>
            </w:r>
            <w:proofErr w:type="spellStart"/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5B5B620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integer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p_DrxCycle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718CD6E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integer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p_DrxStartOffset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D8DCCB3" w14:textId="77777777"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integer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:=0</w:t>
            </w:r>
            <w:r w:rsidR="006C12D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// in slots</w:t>
            </w:r>
          </w:p>
          <w:p w14:paraId="73F2E3C3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 (omit)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SubFrameTiming_Type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p_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Timing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</w:t>
            </w:r>
          </w:p>
          <w:p w14:paraId="4818B00B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) runs on NR_BASE_PTC return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</w:p>
          <w:p w14:paraId="762667BD" w14:textId="77777777"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/ Function does not consider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drx-SlotOffset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as it is always set to 0 in all 7.1.1.5.x test cases</w:t>
            </w:r>
          </w:p>
          <w:p w14:paraId="3A66C462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88ADDC" w14:textId="77777777"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  <w:p w14:paraId="7D82849E" w14:textId="77777777"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1326AE57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select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SCS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14:paraId="4DFB0CB5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SlotTimingInfo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cs_SlotTimingInfo_Numerology0;}</w:t>
            </w:r>
          </w:p>
          <w:p w14:paraId="33235213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SlotTimingInfo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cs_SlotTimingInfo_Numerology1(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);}</w:t>
            </w:r>
          </w:p>
          <w:p w14:paraId="6D105FF7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(kHz60) {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SlotTimingInfo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cs_SlotTimingInfo_Numerology2(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); }</w:t>
            </w:r>
          </w:p>
          <w:p w14:paraId="283E885C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120){</w:t>
            </w:r>
            <w:proofErr w:type="spellStart"/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v_SlotTimingInfo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:= cs_SlotTimingInfo_Numerology3(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); }</w:t>
            </w:r>
          </w:p>
          <w:p w14:paraId="0201EE31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</w:t>
            </w:r>
            <w:proofErr w:type="spellStart"/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"Invalid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");}</w:t>
            </w:r>
          </w:p>
          <w:p w14:paraId="1F1B8D31" w14:textId="77777777"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F045DE7" w14:textId="77777777"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593543D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60138299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ispresent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p_Timing</w:t>
            </w:r>
            <w:proofErr w:type="spellEnd"/>
            <w:proofErr w:type="gramStart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)){</w:t>
            </w:r>
            <w:proofErr w:type="gramEnd"/>
          </w:p>
          <w:p w14:paraId="67860AA3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p_Timing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1C52EE00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34814739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E962BA6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/  2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cycles ahead is selected to provide enough time for SS</w:t>
            </w:r>
          </w:p>
          <w:p w14:paraId="42156642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DrxNumberofCycle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v_SubFrameInfo.SFN.Number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* 10 +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v_SubFrameInfo.Subframe.Number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+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))/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p_DrxCycle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A00BB7B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/  2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cycles ahead is selected to provide enough time for SS</w:t>
            </w:r>
          </w:p>
          <w:p w14:paraId="19253ECB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DRXnumberofSubframe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p_DrxCycle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*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v_DrxNumberofCycle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+ 2) +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p_DrxStartOffset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E6B4CF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SubframeNumber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v_DRXnumberofSubframe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mod 10 ;</w:t>
            </w:r>
          </w:p>
          <w:p w14:paraId="61B3327A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v_DRXnumberofSubframe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 10;</w:t>
            </w:r>
          </w:p>
          <w:p w14:paraId="32A464E3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(((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v_SubFrameInfo.SFN.Number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v_DRXFrame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) + 2) *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v_DRXFrame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 ;</w:t>
            </w:r>
          </w:p>
          <w:p w14:paraId="67BF27E3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+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p_DrxStartOffset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 10)+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/(10 *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B6A1DFC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HSFN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v_SubFrameInfo.HSFN.Number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+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 1024)) mod 1024;</w:t>
            </w:r>
          </w:p>
          <w:p w14:paraId="210D2351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 mod 1024;</w:t>
            </w:r>
          </w:p>
          <w:p w14:paraId="10109AF1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814D216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cs_SubFrameTiming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v_SubframeNumber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v_HSFN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1CC7B39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Timing.Slot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v_SlotTimingInfo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C9FFC65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0A27B7F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4688896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294CA6FA" w14:textId="77777777" w:rsidR="009B4D8C" w:rsidRPr="00881259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522649C6" w14:textId="77777777" w:rsidR="009B4D8C" w:rsidRPr="00CD057D" w:rsidRDefault="009B4D8C" w:rsidP="009B4D8C">
      <w:pPr>
        <w:spacing w:after="0"/>
        <w:rPr>
          <w:rFonts w:ascii="Arial" w:hAnsi="Arial"/>
          <w:b/>
          <w:color w:val="000000"/>
          <w:lang w:eastAsia="en-GB"/>
        </w:rPr>
      </w:pPr>
    </w:p>
    <w:p w14:paraId="21E90779" w14:textId="18C39DAC" w:rsidR="009B4D8C" w:rsidRDefault="000D20A6" w:rsidP="009B4D8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MCC 160 implementation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0D20A6" w14:paraId="0C6268C5" w14:textId="77777777" w:rsidTr="000D20A6">
        <w:tc>
          <w:tcPr>
            <w:tcW w:w="14278" w:type="dxa"/>
          </w:tcPr>
          <w:p w14:paraId="366EFDF0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>function f_NR_GetNextSendOccasion_7_1_1_5_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X(</w:t>
            </w:r>
            <w:proofErr w:type="spellStart"/>
            <w:proofErr w:type="gramEnd"/>
            <w:r w:rsidRPr="000D20A6">
              <w:rPr>
                <w:rFonts w:ascii="Arial" w:hAnsi="Arial"/>
                <w:bCs/>
                <w:lang w:eastAsia="en-GB"/>
              </w:rPr>
              <w:t>NR_CellId_Type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p_NR_CellId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,</w:t>
            </w:r>
          </w:p>
          <w:p w14:paraId="5B10AA37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                                     integer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p_DrxCycle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,</w:t>
            </w:r>
          </w:p>
          <w:p w14:paraId="295EEB81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                                     integer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p_DrxStartOffset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,</w:t>
            </w:r>
          </w:p>
          <w:p w14:paraId="397D8071" w14:textId="614D80AE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                                     integer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p_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CountY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: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>=0</w:t>
            </w:r>
            <w:r>
              <w:rPr>
                <w:rFonts w:ascii="Arial" w:hAnsi="Arial"/>
                <w:bCs/>
                <w:lang w:eastAsia="en-GB"/>
              </w:rPr>
              <w:t>,</w:t>
            </w:r>
            <w:r w:rsidRPr="000D20A6">
              <w:rPr>
                <w:rFonts w:ascii="Arial" w:hAnsi="Arial"/>
                <w:bCs/>
                <w:lang w:eastAsia="en-GB"/>
              </w:rPr>
              <w:t xml:space="preserve"> // in slots</w:t>
            </w:r>
          </w:p>
          <w:p w14:paraId="1EB53AF5" w14:textId="75A96DD4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ab/>
            </w:r>
            <w:r w:rsidRPr="000D20A6">
              <w:rPr>
                <w:rFonts w:ascii="Arial" w:hAnsi="Arial"/>
                <w:bCs/>
                <w:lang w:eastAsia="en-GB"/>
              </w:rPr>
              <w:tab/>
            </w:r>
            <w:r w:rsidRPr="000D20A6">
              <w:rPr>
                <w:rFonts w:ascii="Arial" w:hAnsi="Arial"/>
                <w:bCs/>
                <w:lang w:eastAsia="en-GB"/>
              </w:rPr>
              <w:tab/>
            </w:r>
            <w:r w:rsidRPr="000D20A6">
              <w:rPr>
                <w:rFonts w:ascii="Arial" w:hAnsi="Arial"/>
                <w:bCs/>
                <w:lang w:eastAsia="en-GB"/>
              </w:rPr>
              <w:tab/>
            </w:r>
            <w:r w:rsidRPr="000D20A6">
              <w:rPr>
                <w:rFonts w:ascii="Arial" w:hAnsi="Arial"/>
                <w:bCs/>
                <w:lang w:eastAsia="en-GB"/>
              </w:rPr>
              <w:tab/>
            </w:r>
            <w:r w:rsidRPr="000D20A6">
              <w:rPr>
                <w:rFonts w:ascii="Arial" w:hAnsi="Arial"/>
                <w:bCs/>
                <w:lang w:eastAsia="en-GB"/>
              </w:rPr>
              <w:tab/>
            </w:r>
            <w:r w:rsidRPr="000D20A6">
              <w:rPr>
                <w:rFonts w:ascii="Arial" w:hAnsi="Arial"/>
                <w:bCs/>
                <w:lang w:eastAsia="en-GB"/>
              </w:rPr>
              <w:tab/>
            </w:r>
            <w:r w:rsidRPr="000D20A6">
              <w:rPr>
                <w:rFonts w:ascii="Arial" w:hAnsi="Arial"/>
                <w:bCs/>
                <w:lang w:eastAsia="en-GB"/>
              </w:rPr>
              <w:tab/>
            </w:r>
            <w:r w:rsidRPr="000D20A6">
              <w:rPr>
                <w:rFonts w:ascii="Arial" w:hAnsi="Arial"/>
                <w:bCs/>
                <w:highlight w:val="green"/>
                <w:lang w:eastAsia="en-GB"/>
              </w:rPr>
              <w:t xml:space="preserve">integer </w:t>
            </w:r>
            <w:proofErr w:type="spellStart"/>
            <w:r w:rsidRPr="000D20A6">
              <w:rPr>
                <w:rFonts w:ascii="Arial" w:hAnsi="Arial"/>
                <w:bCs/>
                <w:highlight w:val="green"/>
                <w:lang w:eastAsia="en-GB"/>
              </w:rPr>
              <w:t>p_</w:t>
            </w:r>
            <w:proofErr w:type="gramStart"/>
            <w:r w:rsidRPr="000D20A6">
              <w:rPr>
                <w:rFonts w:ascii="Arial" w:hAnsi="Arial"/>
                <w:bCs/>
                <w:highlight w:val="green"/>
                <w:lang w:eastAsia="en-GB"/>
              </w:rPr>
              <w:t>DrxCycle</w:t>
            </w:r>
            <w:r w:rsidRPr="000D20A6">
              <w:rPr>
                <w:rFonts w:ascii="Arial" w:hAnsi="Arial"/>
                <w:bCs/>
                <w:highlight w:val="green"/>
                <w:lang w:eastAsia="en-GB"/>
              </w:rPr>
              <w:t>Offset</w:t>
            </w:r>
            <w:proofErr w:type="spellEnd"/>
            <w:r w:rsidRPr="000D20A6">
              <w:rPr>
                <w:rFonts w:ascii="Arial" w:hAnsi="Arial"/>
                <w:bCs/>
                <w:highlight w:val="green"/>
                <w:lang w:eastAsia="en-GB"/>
              </w:rPr>
              <w:t xml:space="preserve"> :</w:t>
            </w:r>
            <w:proofErr w:type="gramEnd"/>
            <w:r w:rsidRPr="000D20A6">
              <w:rPr>
                <w:rFonts w:ascii="Arial" w:hAnsi="Arial"/>
                <w:bCs/>
                <w:highlight w:val="green"/>
                <w:lang w:eastAsia="en-GB"/>
              </w:rPr>
              <w:t>= 0 // Additional DRX cycles to be added to timing</w:t>
            </w:r>
            <w:r w:rsidRPr="000D20A6">
              <w:rPr>
                <w:rFonts w:ascii="Arial" w:hAnsi="Arial"/>
                <w:bCs/>
                <w:highlight w:val="green"/>
                <w:lang w:eastAsia="en-GB"/>
              </w:rPr>
              <w:t xml:space="preserve"> over and above 2</w:t>
            </w:r>
          </w:p>
          <w:p w14:paraId="29A37C8E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                                     ) 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runs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 xml:space="preserve"> on NR_BASE_PTC return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SubFrameTiming_Type</w:t>
            </w:r>
            <w:proofErr w:type="spellEnd"/>
          </w:p>
          <w:p w14:paraId="7FEE2C39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lastRenderedPageBreak/>
              <w:t xml:space="preserve">  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{ /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 xml:space="preserve">/ Function does not consider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drx-SlotOffset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as it is always set to 0 in all 7.1.1.5.x test cases</w:t>
            </w:r>
          </w:p>
          <w:p w14:paraId="6F238256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var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SubFrameTiming_Type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SubFrameInfo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: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 xml:space="preserve">=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f_NR_GetCurrentTiming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(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p_NR_CellId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);</w:t>
            </w:r>
          </w:p>
          <w:p w14:paraId="404C125B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var integer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SlotsInSubframe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: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 xml:space="preserve">=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f_NR_CellInfo_GetSlotsNumberPerSubframe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(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p_NR_CellId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) ;</w:t>
            </w:r>
          </w:p>
          <w:p w14:paraId="4169034D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var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SubcarrierSpacing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SCS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: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 xml:space="preserve">=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f_NR_CellInfo_GetSCS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(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p_NR_CellId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);</w:t>
            </w:r>
          </w:p>
          <w:p w14:paraId="74B07D6E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var integer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DRXnumberofSubframe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;</w:t>
            </w:r>
            <w:proofErr w:type="gramEnd"/>
          </w:p>
          <w:p w14:paraId="31C8EAB6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var integer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DrxNumberofCycle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;</w:t>
            </w:r>
            <w:proofErr w:type="gramEnd"/>
          </w:p>
          <w:p w14:paraId="03E10470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var integer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SubframeNumber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;</w:t>
            </w:r>
            <w:proofErr w:type="gramEnd"/>
          </w:p>
          <w:p w14:paraId="6A73F8A1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var integer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FrameNumber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;</w:t>
            </w:r>
            <w:proofErr w:type="gramEnd"/>
          </w:p>
          <w:p w14:paraId="7E161E50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var integer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HSFN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;</w:t>
            </w:r>
            <w:proofErr w:type="gramEnd"/>
          </w:p>
          <w:p w14:paraId="3195DD7F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var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SubFrameTiming_Type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Timing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;</w:t>
            </w:r>
            <w:proofErr w:type="gramEnd"/>
          </w:p>
          <w:p w14:paraId="5D5F237B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var template(value)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SlotTimingInfo_Type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SlotTimingInfo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;</w:t>
            </w:r>
            <w:proofErr w:type="gramEnd"/>
          </w:p>
          <w:p w14:paraId="25E1176D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select (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SCS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){</w:t>
            </w:r>
            <w:proofErr w:type="gramEnd"/>
          </w:p>
          <w:p w14:paraId="474C8019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    case (kHz15) {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SlotTimingInfo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: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>= cs_SlotTimingInfo_Numerology0;}</w:t>
            </w:r>
          </w:p>
          <w:p w14:paraId="5CDB0E34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    case (kHz30) {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SlotTimingInfo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: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>= cs_SlotTimingInfo_Numerology1(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p_CountY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mod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v_SlotsInSubframe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);}</w:t>
            </w:r>
          </w:p>
          <w:p w14:paraId="5ABCD9E6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    case (kHz60) {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SlotTimingInfo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: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>= cs_SlotTimingInfo_Numerology2(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p_CountY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mod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v_SlotsInSubframe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); }</w:t>
            </w:r>
          </w:p>
          <w:p w14:paraId="1A0033CF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    case (kHz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120){</w:t>
            </w:r>
            <w:proofErr w:type="spellStart"/>
            <w:proofErr w:type="gramEnd"/>
            <w:r w:rsidRPr="000D20A6">
              <w:rPr>
                <w:rFonts w:ascii="Arial" w:hAnsi="Arial"/>
                <w:bCs/>
                <w:lang w:eastAsia="en-GB"/>
              </w:rPr>
              <w:t>v_SlotTimingInfo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:= cs_SlotTimingInfo_Numerology3(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p_CountY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mod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v_SlotsInSubframe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); }</w:t>
            </w:r>
          </w:p>
          <w:p w14:paraId="14D04B38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    case else {</w:t>
            </w:r>
            <w:proofErr w:type="spellStart"/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FatalError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(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 xml:space="preserve">__FILE__, __LINE__, "Invalid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SubCarrierSpacing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");}</w:t>
            </w:r>
          </w:p>
          <w:p w14:paraId="15E24D9B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}</w:t>
            </w:r>
          </w:p>
          <w:p w14:paraId="25C7F7DF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</w:p>
          <w:p w14:paraId="037CE136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</w:t>
            </w:r>
          </w:p>
          <w:p w14:paraId="68D874C2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/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/  2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 xml:space="preserve"> cycles ahead is selected to provide enough time for SS</w:t>
            </w:r>
          </w:p>
          <w:p w14:paraId="530433C1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DrxNumberofCycle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: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>= (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v_SubFrameInfo.SFN.Number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* 10 +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v_SubFrameInfo.Subframe.Number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+ (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p_CountY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/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v_SlotsInSubframe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))/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p_DrxCycle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;</w:t>
            </w:r>
          </w:p>
          <w:p w14:paraId="634267ED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/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/  2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 xml:space="preserve"> cycles ahead is selected to provide enough time for SS</w:t>
            </w:r>
          </w:p>
          <w:p w14:paraId="0599CFC2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DRXnumberofSubframe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: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 xml:space="preserve">=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p_DrxCycle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* (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v_DrxNumberofCycle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+ 2 </w:t>
            </w:r>
            <w:r w:rsidRPr="000D20A6">
              <w:rPr>
                <w:rFonts w:ascii="Arial" w:hAnsi="Arial"/>
                <w:bCs/>
                <w:highlight w:val="green"/>
                <w:lang w:eastAsia="en-GB"/>
              </w:rPr>
              <w:t xml:space="preserve">+ </w:t>
            </w:r>
            <w:proofErr w:type="spellStart"/>
            <w:r w:rsidRPr="000D20A6">
              <w:rPr>
                <w:rFonts w:ascii="Arial" w:hAnsi="Arial"/>
                <w:bCs/>
                <w:highlight w:val="green"/>
                <w:lang w:eastAsia="en-GB"/>
              </w:rPr>
              <w:t>p_DrxCycle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) +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p_DrxStartOffset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;</w:t>
            </w:r>
          </w:p>
          <w:p w14:paraId="78C40516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SubframeNumber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: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 xml:space="preserve">=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v_DRXnumberofSubframe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mod 10 ;</w:t>
            </w:r>
          </w:p>
          <w:p w14:paraId="1304255D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FrameNumber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: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 xml:space="preserve">=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v_DRXnumberofSubframe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/ 10;</w:t>
            </w:r>
          </w:p>
          <w:p w14:paraId="211A2ABE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//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FrameNumber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: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>= (((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v_SubFrameInfo.SFN.Number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/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v_DRXFrame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) + 2) *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v_DRXFrame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) ;</w:t>
            </w:r>
          </w:p>
          <w:p w14:paraId="03E67938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//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FrameNumber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: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>= (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v_FrameNumber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+ (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p_DrxStartOffset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/ 10)+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p_CountY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/(10 *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v_SlotsInSubframe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));</w:t>
            </w:r>
          </w:p>
          <w:p w14:paraId="3BC503AE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HSFN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: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>= (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v_SubFrameInfo.HSFN.Number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+ (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v_FrameNumber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/ 1024)) mod 1024;</w:t>
            </w:r>
          </w:p>
          <w:p w14:paraId="102AF5BE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FrameNumber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: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>= (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v_FrameNumber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) mod 1024;</w:t>
            </w:r>
          </w:p>
          <w:p w14:paraId="5B223118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</w:t>
            </w:r>
          </w:p>
          <w:p w14:paraId="49C252F7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Timing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: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 xml:space="preserve">=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valueof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(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cs_SubFrameTiming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(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v_FrameNumber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,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v_SubframeNumber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,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v_HSFN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));</w:t>
            </w:r>
          </w:p>
          <w:p w14:paraId="3EF5A120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Timing.Slot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 xml:space="preserve"> :</w:t>
            </w:r>
            <w:proofErr w:type="gramEnd"/>
            <w:r w:rsidRPr="000D20A6">
              <w:rPr>
                <w:rFonts w:ascii="Arial" w:hAnsi="Arial"/>
                <w:bCs/>
                <w:lang w:eastAsia="en-GB"/>
              </w:rPr>
              <w:t xml:space="preserve">=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valueof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(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v_SlotTimingInfo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);</w:t>
            </w:r>
          </w:p>
          <w:p w14:paraId="703328D5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return </w:t>
            </w:r>
            <w:proofErr w:type="spellStart"/>
            <w:r w:rsidRPr="000D20A6">
              <w:rPr>
                <w:rFonts w:ascii="Arial" w:hAnsi="Arial"/>
                <w:bCs/>
                <w:lang w:eastAsia="en-GB"/>
              </w:rPr>
              <w:t>v_</w:t>
            </w:r>
            <w:proofErr w:type="gramStart"/>
            <w:r w:rsidRPr="000D20A6">
              <w:rPr>
                <w:rFonts w:ascii="Arial" w:hAnsi="Arial"/>
                <w:bCs/>
                <w:lang w:eastAsia="en-GB"/>
              </w:rPr>
              <w:t>Timing</w:t>
            </w:r>
            <w:proofErr w:type="spellEnd"/>
            <w:r w:rsidRPr="000D20A6">
              <w:rPr>
                <w:rFonts w:ascii="Arial" w:hAnsi="Arial"/>
                <w:bCs/>
                <w:lang w:eastAsia="en-GB"/>
              </w:rPr>
              <w:t>;</w:t>
            </w:r>
            <w:proofErr w:type="gramEnd"/>
          </w:p>
          <w:p w14:paraId="75B255E8" w14:textId="77777777" w:rsidR="000D20A6" w:rsidRPr="000D20A6" w:rsidRDefault="000D20A6" w:rsidP="000D20A6">
            <w:pPr>
              <w:spacing w:after="0"/>
              <w:rPr>
                <w:rFonts w:ascii="Arial" w:hAnsi="Arial"/>
                <w:bCs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  </w:t>
            </w:r>
          </w:p>
          <w:p w14:paraId="10579E59" w14:textId="5596A016" w:rsidR="000D20A6" w:rsidRDefault="000D20A6" w:rsidP="000D20A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0D20A6">
              <w:rPr>
                <w:rFonts w:ascii="Arial" w:hAnsi="Arial"/>
                <w:bCs/>
                <w:lang w:eastAsia="en-GB"/>
              </w:rPr>
              <w:t xml:space="preserve">  };</w:t>
            </w:r>
          </w:p>
        </w:tc>
      </w:tr>
    </w:tbl>
    <w:p w14:paraId="23848BCE" w14:textId="77777777" w:rsidR="000D20A6" w:rsidRDefault="000D20A6" w:rsidP="009B4D8C">
      <w:pPr>
        <w:spacing w:after="0"/>
        <w:rPr>
          <w:rFonts w:ascii="Arial" w:hAnsi="Arial"/>
          <w:b/>
          <w:lang w:eastAsia="en-GB"/>
        </w:rPr>
      </w:pPr>
    </w:p>
    <w:p w14:paraId="03D07EEF" w14:textId="77777777" w:rsidR="009B4D8C" w:rsidRDefault="009B4D8C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9B4D8C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57AED" w14:textId="77777777" w:rsidR="00F5644D" w:rsidRDefault="00F5644D">
      <w:r>
        <w:separator/>
      </w:r>
    </w:p>
  </w:endnote>
  <w:endnote w:type="continuationSeparator" w:id="0">
    <w:p w14:paraId="22855184" w14:textId="77777777" w:rsidR="00F5644D" w:rsidRDefault="00F56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B054F" w14:textId="77777777" w:rsidR="00F5644D" w:rsidRDefault="00F5644D">
      <w:r>
        <w:separator/>
      </w:r>
    </w:p>
  </w:footnote>
  <w:footnote w:type="continuationSeparator" w:id="0">
    <w:p w14:paraId="1B3240C3" w14:textId="77777777" w:rsidR="00F5644D" w:rsidRDefault="00F56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6685D" w14:textId="77777777" w:rsidR="00857495" w:rsidRDefault="008574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D719A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9D95048" wp14:editId="50E9C27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82394317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602B2B8" w14:textId="77777777" w:rsidR="00D719A0" w:rsidRPr="00A11327" w:rsidRDefault="009C3A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82394317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C3A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A1885" w14:textId="77777777" w:rsidR="00D719A0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2D5D65A" wp14:editId="508CF7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949CD12" w14:textId="77777777" w:rsidR="00D719A0" w:rsidRPr="00A11327" w:rsidRDefault="009C3A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C3A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2C880" w14:textId="77777777" w:rsidR="00D719A0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B126EB7" wp14:editId="1D2E391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382705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75B9CDB" w14:textId="77777777" w:rsidR="00D719A0" w:rsidRPr="00A11327" w:rsidRDefault="009C3A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382705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C3A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22AA2" w14:textId="77777777" w:rsidR="00857495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1514D06" wp14:editId="7704A9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75193570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C813EF" w14:textId="77777777" w:rsidR="00D719A0" w:rsidRPr="00A11327" w:rsidRDefault="009C3A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75193570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C3A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41630" w14:textId="77777777" w:rsidR="00857495" w:rsidRDefault="00857495">
    <w:pPr>
      <w:pStyle w:val="Header"/>
      <w:tabs>
        <w:tab w:val="right" w:pos="9639"/>
      </w:tabs>
    </w:pPr>
    <w:r>
      <w:tab/>
    </w:r>
    <w:r w:rsidR="00D719A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8F9007D" wp14:editId="53945E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6208321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436EF10" w14:textId="77777777" w:rsidR="00D719A0" w:rsidRPr="00A11327" w:rsidRDefault="009C3A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6208321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C3A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6B849" w14:textId="77777777" w:rsidR="00857495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E07A7CF" wp14:editId="06BDAF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78119494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0651070" w14:textId="77777777" w:rsidR="00D719A0" w:rsidRPr="00A11327" w:rsidRDefault="009C3A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78119494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C3A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1"/>
  </w:num>
  <w:num w:numId="5">
    <w:abstractNumId w:val="13"/>
  </w:num>
  <w:num w:numId="6">
    <w:abstractNumId w:val="22"/>
  </w:num>
  <w:num w:numId="7">
    <w:abstractNumId w:val="34"/>
  </w:num>
  <w:num w:numId="8">
    <w:abstractNumId w:val="8"/>
  </w:num>
  <w:num w:numId="9">
    <w:abstractNumId w:val="20"/>
  </w:num>
  <w:num w:numId="10">
    <w:abstractNumId w:val="41"/>
  </w:num>
  <w:num w:numId="11">
    <w:abstractNumId w:val="16"/>
  </w:num>
  <w:num w:numId="12">
    <w:abstractNumId w:val="24"/>
  </w:num>
  <w:num w:numId="13">
    <w:abstractNumId w:val="3"/>
  </w:num>
  <w:num w:numId="14">
    <w:abstractNumId w:val="18"/>
  </w:num>
  <w:num w:numId="15">
    <w:abstractNumId w:val="1"/>
  </w:num>
  <w:num w:numId="16">
    <w:abstractNumId w:val="2"/>
  </w:num>
  <w:num w:numId="17">
    <w:abstractNumId w:val="7"/>
  </w:num>
  <w:num w:numId="18">
    <w:abstractNumId w:val="25"/>
  </w:num>
  <w:num w:numId="19">
    <w:abstractNumId w:val="40"/>
  </w:num>
  <w:num w:numId="20">
    <w:abstractNumId w:val="33"/>
  </w:num>
  <w:num w:numId="21">
    <w:abstractNumId w:val="10"/>
  </w:num>
  <w:num w:numId="22">
    <w:abstractNumId w:val="27"/>
  </w:num>
  <w:num w:numId="23">
    <w:abstractNumId w:val="32"/>
  </w:num>
  <w:num w:numId="24">
    <w:abstractNumId w:val="17"/>
  </w:num>
  <w:num w:numId="25">
    <w:abstractNumId w:val="30"/>
  </w:num>
  <w:num w:numId="26">
    <w:abstractNumId w:val="4"/>
  </w:num>
  <w:num w:numId="27">
    <w:abstractNumId w:val="6"/>
  </w:num>
  <w:num w:numId="28">
    <w:abstractNumId w:val="26"/>
  </w:num>
  <w:num w:numId="29">
    <w:abstractNumId w:val="37"/>
  </w:num>
  <w:num w:numId="30">
    <w:abstractNumId w:val="12"/>
  </w:num>
  <w:num w:numId="31">
    <w:abstractNumId w:val="5"/>
  </w:num>
  <w:num w:numId="32">
    <w:abstractNumId w:val="15"/>
  </w:num>
  <w:num w:numId="33">
    <w:abstractNumId w:val="0"/>
  </w:num>
  <w:num w:numId="34">
    <w:abstractNumId w:val="38"/>
  </w:num>
  <w:num w:numId="35">
    <w:abstractNumId w:val="23"/>
  </w:num>
  <w:num w:numId="36">
    <w:abstractNumId w:val="19"/>
  </w:num>
  <w:num w:numId="37">
    <w:abstractNumId w:val="36"/>
  </w:num>
  <w:num w:numId="38">
    <w:abstractNumId w:val="14"/>
  </w:num>
  <w:num w:numId="39">
    <w:abstractNumId w:val="28"/>
  </w:num>
  <w:num w:numId="40">
    <w:abstractNumId w:val="11"/>
  </w:num>
  <w:num w:numId="41">
    <w:abstractNumId w:val="39"/>
  </w:num>
  <w:num w:numId="42">
    <w:abstractNumId w:val="31"/>
  </w:num>
  <w:num w:numId="43">
    <w:abstractNumId w:val="35"/>
  </w:num>
  <w:num w:numId="44">
    <w:abstractNumId w:val="29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833"/>
    <w:rsid w:val="00007575"/>
    <w:rsid w:val="00011C14"/>
    <w:rsid w:val="00022E4A"/>
    <w:rsid w:val="000230D0"/>
    <w:rsid w:val="00024866"/>
    <w:rsid w:val="0003629C"/>
    <w:rsid w:val="00036FE7"/>
    <w:rsid w:val="000527F3"/>
    <w:rsid w:val="00053290"/>
    <w:rsid w:val="00054E62"/>
    <w:rsid w:val="00057DBD"/>
    <w:rsid w:val="000614B3"/>
    <w:rsid w:val="0006562C"/>
    <w:rsid w:val="000665CE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20A6"/>
    <w:rsid w:val="000D40AB"/>
    <w:rsid w:val="000D5F7B"/>
    <w:rsid w:val="000F119F"/>
    <w:rsid w:val="000F140E"/>
    <w:rsid w:val="000F34D6"/>
    <w:rsid w:val="0010027D"/>
    <w:rsid w:val="001109AC"/>
    <w:rsid w:val="0011104C"/>
    <w:rsid w:val="00112785"/>
    <w:rsid w:val="0011415B"/>
    <w:rsid w:val="001209DE"/>
    <w:rsid w:val="0012136E"/>
    <w:rsid w:val="00126237"/>
    <w:rsid w:val="001302CE"/>
    <w:rsid w:val="00134670"/>
    <w:rsid w:val="0013691C"/>
    <w:rsid w:val="001373AB"/>
    <w:rsid w:val="00145D43"/>
    <w:rsid w:val="00146DCF"/>
    <w:rsid w:val="00155D06"/>
    <w:rsid w:val="00164CFC"/>
    <w:rsid w:val="00164D5F"/>
    <w:rsid w:val="00173835"/>
    <w:rsid w:val="0018198A"/>
    <w:rsid w:val="00186753"/>
    <w:rsid w:val="001901A2"/>
    <w:rsid w:val="00191D6E"/>
    <w:rsid w:val="00192C46"/>
    <w:rsid w:val="001A08B3"/>
    <w:rsid w:val="001A0D31"/>
    <w:rsid w:val="001A709A"/>
    <w:rsid w:val="001A7B60"/>
    <w:rsid w:val="001B0A4C"/>
    <w:rsid w:val="001B3FE8"/>
    <w:rsid w:val="001B52F0"/>
    <w:rsid w:val="001B7A65"/>
    <w:rsid w:val="001C574F"/>
    <w:rsid w:val="001C5C2A"/>
    <w:rsid w:val="001D5431"/>
    <w:rsid w:val="001E3D37"/>
    <w:rsid w:val="001E41F3"/>
    <w:rsid w:val="001F1817"/>
    <w:rsid w:val="001F406A"/>
    <w:rsid w:val="002040A1"/>
    <w:rsid w:val="0020559C"/>
    <w:rsid w:val="00220349"/>
    <w:rsid w:val="00221C5A"/>
    <w:rsid w:val="002235D6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31C2"/>
    <w:rsid w:val="00284FEB"/>
    <w:rsid w:val="002860C4"/>
    <w:rsid w:val="002901A3"/>
    <w:rsid w:val="00295CE5"/>
    <w:rsid w:val="002A4DCB"/>
    <w:rsid w:val="002B14D3"/>
    <w:rsid w:val="002B5741"/>
    <w:rsid w:val="002C126E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116A"/>
    <w:rsid w:val="00305409"/>
    <w:rsid w:val="00310217"/>
    <w:rsid w:val="0031061D"/>
    <w:rsid w:val="00316F13"/>
    <w:rsid w:val="003216F1"/>
    <w:rsid w:val="00322277"/>
    <w:rsid w:val="0032237E"/>
    <w:rsid w:val="00322D46"/>
    <w:rsid w:val="003237E0"/>
    <w:rsid w:val="0033294A"/>
    <w:rsid w:val="00341F6F"/>
    <w:rsid w:val="00342D98"/>
    <w:rsid w:val="00343CD7"/>
    <w:rsid w:val="00345383"/>
    <w:rsid w:val="003465A5"/>
    <w:rsid w:val="00346D77"/>
    <w:rsid w:val="003556DC"/>
    <w:rsid w:val="003609EF"/>
    <w:rsid w:val="0036231A"/>
    <w:rsid w:val="00371683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A0C7B"/>
    <w:rsid w:val="003B2CB3"/>
    <w:rsid w:val="003C2766"/>
    <w:rsid w:val="003D1466"/>
    <w:rsid w:val="003D1BC0"/>
    <w:rsid w:val="003D5C30"/>
    <w:rsid w:val="003E1A36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4711A"/>
    <w:rsid w:val="00457E6A"/>
    <w:rsid w:val="00460215"/>
    <w:rsid w:val="00461008"/>
    <w:rsid w:val="00461F12"/>
    <w:rsid w:val="004635E5"/>
    <w:rsid w:val="004717EA"/>
    <w:rsid w:val="00482B43"/>
    <w:rsid w:val="00485AB1"/>
    <w:rsid w:val="00490F98"/>
    <w:rsid w:val="00495060"/>
    <w:rsid w:val="004976F0"/>
    <w:rsid w:val="004A2AED"/>
    <w:rsid w:val="004B01A5"/>
    <w:rsid w:val="004B2C2D"/>
    <w:rsid w:val="004B526E"/>
    <w:rsid w:val="004B75B7"/>
    <w:rsid w:val="004C252A"/>
    <w:rsid w:val="004D455F"/>
    <w:rsid w:val="004D5164"/>
    <w:rsid w:val="004D79B3"/>
    <w:rsid w:val="004F566E"/>
    <w:rsid w:val="004F661B"/>
    <w:rsid w:val="005045C7"/>
    <w:rsid w:val="005105E0"/>
    <w:rsid w:val="0051196A"/>
    <w:rsid w:val="005135A1"/>
    <w:rsid w:val="0051580D"/>
    <w:rsid w:val="005279F5"/>
    <w:rsid w:val="00530662"/>
    <w:rsid w:val="00532891"/>
    <w:rsid w:val="00542522"/>
    <w:rsid w:val="00547111"/>
    <w:rsid w:val="00550D59"/>
    <w:rsid w:val="00564EDF"/>
    <w:rsid w:val="0056673A"/>
    <w:rsid w:val="00566F6F"/>
    <w:rsid w:val="0058168B"/>
    <w:rsid w:val="0058240F"/>
    <w:rsid w:val="00583778"/>
    <w:rsid w:val="00583784"/>
    <w:rsid w:val="00587F6A"/>
    <w:rsid w:val="005916FE"/>
    <w:rsid w:val="00592D74"/>
    <w:rsid w:val="00596753"/>
    <w:rsid w:val="005A2FDD"/>
    <w:rsid w:val="005A7C8E"/>
    <w:rsid w:val="005B4127"/>
    <w:rsid w:val="005C1313"/>
    <w:rsid w:val="005C7959"/>
    <w:rsid w:val="005D27CA"/>
    <w:rsid w:val="005D389D"/>
    <w:rsid w:val="005D4FB3"/>
    <w:rsid w:val="005E18C6"/>
    <w:rsid w:val="005E293F"/>
    <w:rsid w:val="005E2C44"/>
    <w:rsid w:val="005E42FB"/>
    <w:rsid w:val="005E4350"/>
    <w:rsid w:val="005F1073"/>
    <w:rsid w:val="005F12D6"/>
    <w:rsid w:val="005F391D"/>
    <w:rsid w:val="005F4F8C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34EC5"/>
    <w:rsid w:val="00642CCB"/>
    <w:rsid w:val="00644586"/>
    <w:rsid w:val="00652A36"/>
    <w:rsid w:val="0065361D"/>
    <w:rsid w:val="0065364E"/>
    <w:rsid w:val="006537B5"/>
    <w:rsid w:val="0065613F"/>
    <w:rsid w:val="00661E2C"/>
    <w:rsid w:val="00662F93"/>
    <w:rsid w:val="00667016"/>
    <w:rsid w:val="006723CA"/>
    <w:rsid w:val="006801BB"/>
    <w:rsid w:val="0068444E"/>
    <w:rsid w:val="00693944"/>
    <w:rsid w:val="00695808"/>
    <w:rsid w:val="00696273"/>
    <w:rsid w:val="006A5853"/>
    <w:rsid w:val="006A6982"/>
    <w:rsid w:val="006A737E"/>
    <w:rsid w:val="006B46FB"/>
    <w:rsid w:val="006B7B2F"/>
    <w:rsid w:val="006C12DB"/>
    <w:rsid w:val="006D0191"/>
    <w:rsid w:val="006E21FB"/>
    <w:rsid w:val="006E4465"/>
    <w:rsid w:val="006E5627"/>
    <w:rsid w:val="006E7773"/>
    <w:rsid w:val="006F5364"/>
    <w:rsid w:val="006F6B99"/>
    <w:rsid w:val="006F7B09"/>
    <w:rsid w:val="00704829"/>
    <w:rsid w:val="00707080"/>
    <w:rsid w:val="007101FB"/>
    <w:rsid w:val="0072522A"/>
    <w:rsid w:val="00727329"/>
    <w:rsid w:val="0073208D"/>
    <w:rsid w:val="007324C2"/>
    <w:rsid w:val="00733998"/>
    <w:rsid w:val="0073742E"/>
    <w:rsid w:val="0073773F"/>
    <w:rsid w:val="00740E1B"/>
    <w:rsid w:val="00755C92"/>
    <w:rsid w:val="0076197B"/>
    <w:rsid w:val="00762213"/>
    <w:rsid w:val="00763BA2"/>
    <w:rsid w:val="007656FE"/>
    <w:rsid w:val="007658A5"/>
    <w:rsid w:val="00773E5C"/>
    <w:rsid w:val="00776859"/>
    <w:rsid w:val="00783FD6"/>
    <w:rsid w:val="00784FE8"/>
    <w:rsid w:val="00792106"/>
    <w:rsid w:val="00792342"/>
    <w:rsid w:val="007977A8"/>
    <w:rsid w:val="007A4015"/>
    <w:rsid w:val="007A73E5"/>
    <w:rsid w:val="007B2A15"/>
    <w:rsid w:val="007B512A"/>
    <w:rsid w:val="007B5781"/>
    <w:rsid w:val="007C13F4"/>
    <w:rsid w:val="007C2097"/>
    <w:rsid w:val="007C28A7"/>
    <w:rsid w:val="007D4F07"/>
    <w:rsid w:val="007D60C2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11964"/>
    <w:rsid w:val="00824C2C"/>
    <w:rsid w:val="00825391"/>
    <w:rsid w:val="00825C07"/>
    <w:rsid w:val="00826B27"/>
    <w:rsid w:val="008279FA"/>
    <w:rsid w:val="00831299"/>
    <w:rsid w:val="008343E6"/>
    <w:rsid w:val="00841543"/>
    <w:rsid w:val="00842AC6"/>
    <w:rsid w:val="008445AF"/>
    <w:rsid w:val="0084582A"/>
    <w:rsid w:val="0085441A"/>
    <w:rsid w:val="00857495"/>
    <w:rsid w:val="008626E7"/>
    <w:rsid w:val="00870EE7"/>
    <w:rsid w:val="0087510D"/>
    <w:rsid w:val="00875564"/>
    <w:rsid w:val="00880F55"/>
    <w:rsid w:val="00881259"/>
    <w:rsid w:val="00883A39"/>
    <w:rsid w:val="008863B9"/>
    <w:rsid w:val="0089088C"/>
    <w:rsid w:val="008A2B56"/>
    <w:rsid w:val="008A45A6"/>
    <w:rsid w:val="008B2743"/>
    <w:rsid w:val="008B2A57"/>
    <w:rsid w:val="008D4141"/>
    <w:rsid w:val="008E1A44"/>
    <w:rsid w:val="008E6B1F"/>
    <w:rsid w:val="008F686C"/>
    <w:rsid w:val="00900B0A"/>
    <w:rsid w:val="00901400"/>
    <w:rsid w:val="00904EBA"/>
    <w:rsid w:val="00907B05"/>
    <w:rsid w:val="0091261A"/>
    <w:rsid w:val="009127D4"/>
    <w:rsid w:val="00913E0B"/>
    <w:rsid w:val="009148DE"/>
    <w:rsid w:val="00916386"/>
    <w:rsid w:val="00931A59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57A53"/>
    <w:rsid w:val="00971F0D"/>
    <w:rsid w:val="00973015"/>
    <w:rsid w:val="0097372A"/>
    <w:rsid w:val="009777D9"/>
    <w:rsid w:val="00986821"/>
    <w:rsid w:val="00991117"/>
    <w:rsid w:val="00991B88"/>
    <w:rsid w:val="0099750A"/>
    <w:rsid w:val="009A07BF"/>
    <w:rsid w:val="009A4E0F"/>
    <w:rsid w:val="009A5255"/>
    <w:rsid w:val="009A5753"/>
    <w:rsid w:val="009A579D"/>
    <w:rsid w:val="009B0B50"/>
    <w:rsid w:val="009B4D8C"/>
    <w:rsid w:val="009B5164"/>
    <w:rsid w:val="009C0A75"/>
    <w:rsid w:val="009C1018"/>
    <w:rsid w:val="009C22FE"/>
    <w:rsid w:val="009C3A73"/>
    <w:rsid w:val="009C5322"/>
    <w:rsid w:val="009C53C6"/>
    <w:rsid w:val="009C768C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36DC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5CD7"/>
    <w:rsid w:val="00A66C63"/>
    <w:rsid w:val="00A70BC7"/>
    <w:rsid w:val="00A715CC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B7F7A"/>
    <w:rsid w:val="00AC5820"/>
    <w:rsid w:val="00AC6902"/>
    <w:rsid w:val="00AD0A4A"/>
    <w:rsid w:val="00AD1CD8"/>
    <w:rsid w:val="00AD7555"/>
    <w:rsid w:val="00AE76C7"/>
    <w:rsid w:val="00AE78D5"/>
    <w:rsid w:val="00B017A9"/>
    <w:rsid w:val="00B05D84"/>
    <w:rsid w:val="00B1047B"/>
    <w:rsid w:val="00B10E9C"/>
    <w:rsid w:val="00B15881"/>
    <w:rsid w:val="00B17EC1"/>
    <w:rsid w:val="00B258BB"/>
    <w:rsid w:val="00B3074E"/>
    <w:rsid w:val="00B454F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1E81"/>
    <w:rsid w:val="00BB5645"/>
    <w:rsid w:val="00BB5DFC"/>
    <w:rsid w:val="00BC40B1"/>
    <w:rsid w:val="00BD13E6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374DB"/>
    <w:rsid w:val="00C41AB6"/>
    <w:rsid w:val="00C4494A"/>
    <w:rsid w:val="00C47F3E"/>
    <w:rsid w:val="00C51E37"/>
    <w:rsid w:val="00C53AC6"/>
    <w:rsid w:val="00C56A9B"/>
    <w:rsid w:val="00C621A5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B537D"/>
    <w:rsid w:val="00CC1C39"/>
    <w:rsid w:val="00CC2D70"/>
    <w:rsid w:val="00CC39F9"/>
    <w:rsid w:val="00CC4988"/>
    <w:rsid w:val="00CC5026"/>
    <w:rsid w:val="00CC63D6"/>
    <w:rsid w:val="00CC68D0"/>
    <w:rsid w:val="00CD02CE"/>
    <w:rsid w:val="00CD057D"/>
    <w:rsid w:val="00CD064F"/>
    <w:rsid w:val="00CD2451"/>
    <w:rsid w:val="00CD3767"/>
    <w:rsid w:val="00CE0B19"/>
    <w:rsid w:val="00CE0BFA"/>
    <w:rsid w:val="00CE3B53"/>
    <w:rsid w:val="00CE5930"/>
    <w:rsid w:val="00CE7AF9"/>
    <w:rsid w:val="00CF1024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6759F"/>
    <w:rsid w:val="00D719A0"/>
    <w:rsid w:val="00D720E3"/>
    <w:rsid w:val="00D7237E"/>
    <w:rsid w:val="00D7387B"/>
    <w:rsid w:val="00D81031"/>
    <w:rsid w:val="00D86DC8"/>
    <w:rsid w:val="00D9362F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1EAC"/>
    <w:rsid w:val="00DE237C"/>
    <w:rsid w:val="00DE2F74"/>
    <w:rsid w:val="00DE34CF"/>
    <w:rsid w:val="00DE477E"/>
    <w:rsid w:val="00DE67FB"/>
    <w:rsid w:val="00DF0FB2"/>
    <w:rsid w:val="00DF343E"/>
    <w:rsid w:val="00DF69F6"/>
    <w:rsid w:val="00E034FE"/>
    <w:rsid w:val="00E13F3D"/>
    <w:rsid w:val="00E14D7D"/>
    <w:rsid w:val="00E1748E"/>
    <w:rsid w:val="00E20322"/>
    <w:rsid w:val="00E2067E"/>
    <w:rsid w:val="00E22536"/>
    <w:rsid w:val="00E31E12"/>
    <w:rsid w:val="00E32E48"/>
    <w:rsid w:val="00E34898"/>
    <w:rsid w:val="00E37029"/>
    <w:rsid w:val="00E41660"/>
    <w:rsid w:val="00E541FB"/>
    <w:rsid w:val="00E5624B"/>
    <w:rsid w:val="00E6144D"/>
    <w:rsid w:val="00E61DC5"/>
    <w:rsid w:val="00E65DC4"/>
    <w:rsid w:val="00E716C1"/>
    <w:rsid w:val="00E717C5"/>
    <w:rsid w:val="00E769F3"/>
    <w:rsid w:val="00E777D7"/>
    <w:rsid w:val="00E77B87"/>
    <w:rsid w:val="00E814FE"/>
    <w:rsid w:val="00E81EE7"/>
    <w:rsid w:val="00E83DFE"/>
    <w:rsid w:val="00E852E7"/>
    <w:rsid w:val="00E8742B"/>
    <w:rsid w:val="00E909C3"/>
    <w:rsid w:val="00E9211B"/>
    <w:rsid w:val="00E932BE"/>
    <w:rsid w:val="00E9504A"/>
    <w:rsid w:val="00EA6BD9"/>
    <w:rsid w:val="00EA7E97"/>
    <w:rsid w:val="00EB09B7"/>
    <w:rsid w:val="00EB0DD2"/>
    <w:rsid w:val="00EB13CF"/>
    <w:rsid w:val="00EB40F5"/>
    <w:rsid w:val="00EC34D8"/>
    <w:rsid w:val="00EC51B2"/>
    <w:rsid w:val="00EC54C7"/>
    <w:rsid w:val="00ED605E"/>
    <w:rsid w:val="00EE16C4"/>
    <w:rsid w:val="00EE7D7C"/>
    <w:rsid w:val="00EF2028"/>
    <w:rsid w:val="00EF384B"/>
    <w:rsid w:val="00F0098D"/>
    <w:rsid w:val="00F11469"/>
    <w:rsid w:val="00F173A4"/>
    <w:rsid w:val="00F25D98"/>
    <w:rsid w:val="00F300FB"/>
    <w:rsid w:val="00F510C9"/>
    <w:rsid w:val="00F5644D"/>
    <w:rsid w:val="00F60DF0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A3A"/>
    <w:rsid w:val="00FB4F2E"/>
    <w:rsid w:val="00FB598F"/>
    <w:rsid w:val="00FB6386"/>
    <w:rsid w:val="00FC3E53"/>
    <w:rsid w:val="00FC75B0"/>
    <w:rsid w:val="00FD0C0A"/>
    <w:rsid w:val="00FD22E5"/>
    <w:rsid w:val="00FD44EF"/>
    <w:rsid w:val="00FD7BE3"/>
    <w:rsid w:val="00FE02C1"/>
    <w:rsid w:val="00FE668F"/>
    <w:rsid w:val="00FF41D4"/>
    <w:rsid w:val="00FF5019"/>
    <w:rsid w:val="00FF5074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BD60C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D8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D719A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D719A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D719A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719A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D719A0"/>
    <w:rPr>
      <w:rFonts w:asciiTheme="minorHAnsi" w:eastAsiaTheme="minorEastAsia" w:hAnsiTheme="minorHAnsi" w:cstheme="minorBidi"/>
      <w:lang w:val="en-US" w:eastAsia="zh-CN"/>
    </w:rPr>
  </w:style>
  <w:style w:type="table" w:styleId="TableGrid">
    <w:name w:val="Table Grid"/>
    <w:basedOn w:val="TableNormal"/>
    <w:rsid w:val="000D2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704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A8BE5-8D40-4AFC-958F-57B106774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2381</Words>
  <Characters>13576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15926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2022-09-30T05:28:00Z</dcterms:created>
  <dcterms:modified xsi:type="dcterms:W3CDTF">2022-09-30T05:28:00Z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2022-09-18T08:55:21Z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0d84e4b5-5389-4b24-b3c8-c94ef4c19169</vt:lpwstr>
  </property>
  <property fmtid="{D5CDD505-2E9C-101B-9397-08002B2CF9AE}" pid="27" name="MSIP_Label_9764cdcd-3664-4d05-9615-7cbf65a4f0a8_ContentBits">
    <vt:lpwstr>0</vt:lpwstr>
  </property>
</Properties>
</file>