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2E88" w14:textId="77777777" w:rsidR="00DB32D8" w:rsidRDefault="00DB32D8" w:rsidP="00DB3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R5s221054</w:t>
        </w:r>
      </w:fldSimple>
    </w:p>
    <w:p w14:paraId="43A0FFB5" w14:textId="77777777" w:rsidR="00DB32D8" w:rsidRDefault="00DB32D8" w:rsidP="00DB32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2D8" w14:paraId="1D644F3D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E969A" w14:textId="77777777" w:rsidR="00DB32D8" w:rsidRDefault="00DB32D8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32D8" w14:paraId="466BFA59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0A0F7" w14:textId="77777777"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32D8" w14:paraId="5EEDA535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00146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02E6D7E8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5DE7C6BB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BFE407" w14:textId="77777777" w:rsidR="00DB32D8" w:rsidRPr="00410371" w:rsidRDefault="00DB32D8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9BB032" w14:textId="77777777"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C324DD" w14:textId="77777777" w:rsidR="00DB32D8" w:rsidRPr="00410371" w:rsidRDefault="00DB32D8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2724</w:t>
              </w:r>
            </w:fldSimple>
          </w:p>
        </w:tc>
        <w:tc>
          <w:tcPr>
            <w:tcW w:w="709" w:type="dxa"/>
          </w:tcPr>
          <w:p w14:paraId="0369FCB1" w14:textId="77777777" w:rsidR="00DB32D8" w:rsidRDefault="00DB32D8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FD3F1" w14:textId="77777777" w:rsidR="00DB32D8" w:rsidRPr="00410371" w:rsidRDefault="00DB32D8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427C86" w14:textId="77777777" w:rsidR="00DB32D8" w:rsidRDefault="00DB32D8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AFEE75" w14:textId="77777777" w:rsidR="00DB32D8" w:rsidRPr="00410371" w:rsidRDefault="00DB32D8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5BC6CF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14:paraId="24C3E5E0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5978D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14:paraId="36100E89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569147" w14:textId="77777777" w:rsidR="00DB32D8" w:rsidRPr="00F25D98" w:rsidRDefault="00DB32D8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2D8" w14:paraId="27B88313" w14:textId="77777777" w:rsidTr="00FE0200">
        <w:tc>
          <w:tcPr>
            <w:tcW w:w="9641" w:type="dxa"/>
            <w:gridSpan w:val="9"/>
          </w:tcPr>
          <w:p w14:paraId="210A6B06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924B9" w14:textId="77777777" w:rsidR="00DB32D8" w:rsidRDefault="00DB32D8" w:rsidP="00DB3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2D8" w14:paraId="27AC22BC" w14:textId="77777777" w:rsidTr="00FE0200">
        <w:tc>
          <w:tcPr>
            <w:tcW w:w="2835" w:type="dxa"/>
          </w:tcPr>
          <w:p w14:paraId="6452CF95" w14:textId="77777777" w:rsidR="00DB32D8" w:rsidRDefault="00DB32D8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F26311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F5826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55C89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BA61F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D0CF81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52BFB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6504CA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59399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BD4B16" w14:textId="77777777" w:rsidR="00DB32D8" w:rsidRDefault="00DB32D8" w:rsidP="00DB3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2D8" w14:paraId="7151A413" w14:textId="77777777" w:rsidTr="00FE0200">
        <w:tc>
          <w:tcPr>
            <w:tcW w:w="9640" w:type="dxa"/>
            <w:gridSpan w:val="11"/>
          </w:tcPr>
          <w:p w14:paraId="25F634BB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1ED51892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06B4E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179A8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11.3.9</w:t>
              </w:r>
            </w:fldSimple>
          </w:p>
        </w:tc>
      </w:tr>
      <w:tr w:rsidR="00DB32D8" w14:paraId="51155C9D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701C5A26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B5E17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6E2B4C2D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B8EDF15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0FF9E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B32D8" w14:paraId="38588284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0E165D40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42051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32D8" w14:paraId="6065958A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693D98C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D904C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262E3908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426B87C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02F5C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A5ACBE" w14:textId="77777777" w:rsidR="00DB32D8" w:rsidRDefault="00DB32D8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0EA70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E9671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2022-08-29</w:t>
              </w:r>
            </w:fldSimple>
          </w:p>
        </w:tc>
      </w:tr>
      <w:tr w:rsidR="00DB32D8" w14:paraId="126C17AE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564EA26D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A041E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3CC88A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E64793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4AC8A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3B14A9FF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3744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6095D" w14:textId="77777777" w:rsidR="00DB32D8" w:rsidRDefault="00DB32D8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21092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29E6F" w14:textId="77777777" w:rsidR="00DB32D8" w:rsidRDefault="00DB32D8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4E9A9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B32D8" w14:paraId="1C4C4DF2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CA7EEB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73CAB2" w14:textId="77777777" w:rsidR="00DB32D8" w:rsidRDefault="00DB32D8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33F9E2" w14:textId="77777777" w:rsidR="00DB32D8" w:rsidRDefault="00DB32D8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65088" w14:textId="77777777" w:rsidR="00DB32D8" w:rsidRPr="007C2097" w:rsidRDefault="00DB32D8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32D8" w14:paraId="6E1C3321" w14:textId="77777777" w:rsidTr="00FE0200">
        <w:tc>
          <w:tcPr>
            <w:tcW w:w="1843" w:type="dxa"/>
          </w:tcPr>
          <w:p w14:paraId="3656FCE7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10867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53C6DFF8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25F6A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34B09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14:paraId="071276D5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14:paraId="6A6585B2" w14:textId="77777777" w:rsidR="00B940E9" w:rsidRPr="002E008A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940E9" w14:paraId="716EA00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B12ED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1BBCD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14:paraId="7F84B54B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E36B6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5BBDC" w14:textId="77777777" w:rsidR="00B940E9" w:rsidRPr="007A062E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B940E9" w14:paraId="167D484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BFE4D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793C9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14:paraId="7CF14B06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9D554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F10D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case. </w:t>
            </w:r>
          </w:p>
        </w:tc>
      </w:tr>
      <w:tr w:rsidR="00B940E9" w14:paraId="66B7B413" w14:textId="77777777" w:rsidTr="00FE0200">
        <w:tc>
          <w:tcPr>
            <w:tcW w:w="2694" w:type="dxa"/>
            <w:gridSpan w:val="2"/>
          </w:tcPr>
          <w:p w14:paraId="4FD81413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86F026" w14:textId="77777777"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7A402957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427AD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2EB77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11.3.9.NR5GC</w:t>
            </w:r>
          </w:p>
        </w:tc>
      </w:tr>
      <w:tr w:rsidR="00B940E9" w14:paraId="65C95B7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EB24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F735C" w14:textId="77777777"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24ABFA5D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177C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F605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FEEF6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9F48B4" w14:textId="77777777"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B50C78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717DFAF6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0800C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D4A64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BA5E3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7BADA" w14:textId="77777777"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F851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33EBBD0B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1B0C6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743B8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DAEA1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12697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28FF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07A73AD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012F4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4112D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D2FA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17C51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AEB71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66F2665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66C8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D939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</w:p>
        </w:tc>
      </w:tr>
      <w:tr w:rsidR="00B940E9" w14:paraId="36CB7E7B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D7444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25248" w14:textId="77777777"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0E9" w:rsidRPr="008863B9" w14:paraId="48D78630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004DC" w14:textId="77777777" w:rsidR="00B940E9" w:rsidRPr="008863B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72D08" w14:textId="77777777" w:rsidR="00B940E9" w:rsidRPr="008863B9" w:rsidRDefault="00B940E9" w:rsidP="00B940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0E9" w14:paraId="6E601820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3CA10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B8D7F" w14:textId="77777777"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8A7F6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EAA348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7003D" w14:textId="77777777" w:rsidR="009478EE" w:rsidRDefault="009478EE" w:rsidP="009478EE">
      <w:pPr>
        <w:rPr>
          <w:noProof/>
        </w:rPr>
      </w:pPr>
    </w:p>
    <w:p w14:paraId="3220DA09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12694521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315955C0" w14:textId="77777777" w:rsidR="00DB32D8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32D8" w:rsidRPr="006A36A9">
        <w:rPr>
          <w:rFonts w:ascii="Arial" w:hAnsi="Arial" w:cs="Arial"/>
          <w:iCs/>
        </w:rPr>
        <w:t>Table of Contents</w:t>
      </w:r>
      <w:r w:rsidR="00DB32D8">
        <w:tab/>
      </w:r>
      <w:r w:rsidR="00DB32D8">
        <w:fldChar w:fldCharType="begin"/>
      </w:r>
      <w:r w:rsidR="00DB32D8">
        <w:instrText xml:space="preserve"> PAGEREF _Toc112694521 \h </w:instrText>
      </w:r>
      <w:r w:rsidR="00DB32D8">
        <w:fldChar w:fldCharType="separate"/>
      </w:r>
      <w:r w:rsidR="00DB32D8">
        <w:t>2</w:t>
      </w:r>
      <w:r w:rsidR="00DB32D8">
        <w:fldChar w:fldCharType="end"/>
      </w:r>
    </w:p>
    <w:p w14:paraId="4B3B6F5B" w14:textId="77777777" w:rsidR="00DB32D8" w:rsidRDefault="00DB32D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_Toc112694522 \h </w:instrText>
      </w:r>
      <w:r>
        <w:fldChar w:fldCharType="separate"/>
      </w:r>
      <w:r>
        <w:t>2</w:t>
      </w:r>
      <w:r>
        <w:fldChar w:fldCharType="end"/>
      </w:r>
    </w:p>
    <w:p w14:paraId="422BD046" w14:textId="77777777" w:rsidR="00DB32D8" w:rsidRDefault="00DB32D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_Toc112694523 \h </w:instrText>
      </w:r>
      <w:r>
        <w:fldChar w:fldCharType="separate"/>
      </w:r>
      <w:r>
        <w:t>2</w:t>
      </w:r>
      <w:r>
        <w:fldChar w:fldCharType="end"/>
      </w:r>
    </w:p>
    <w:p w14:paraId="25E1DB95" w14:textId="77777777" w:rsidR="00DB32D8" w:rsidRDefault="00DB32D8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36A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36A9">
        <w:rPr>
          <w:rFonts w:cs="Arial"/>
          <w:b/>
          <w:color w:val="000000"/>
          <w:lang w:eastAsia="en-GB"/>
        </w:rPr>
        <w:t>Correction to fl_TC_11_3_9_TestBody</w:t>
      </w:r>
      <w:r>
        <w:tab/>
      </w:r>
      <w:r>
        <w:fldChar w:fldCharType="begin"/>
      </w:r>
      <w:r>
        <w:instrText xml:space="preserve"> PAGEREF _Toc112694524 \h </w:instrText>
      </w:r>
      <w:r>
        <w:fldChar w:fldCharType="separate"/>
      </w:r>
      <w:r>
        <w:t>2</w:t>
      </w:r>
      <w:r>
        <w:fldChar w:fldCharType="end"/>
      </w:r>
    </w:p>
    <w:p w14:paraId="64B1A7E9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0E838C1C" w14:textId="77777777" w:rsidR="009646B8" w:rsidRDefault="009646B8" w:rsidP="009646B8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A2C850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6AEBA377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CEAF67A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0CFE960B" w14:textId="77777777" w:rsidR="009646B8" w:rsidRDefault="009646B8" w:rsidP="007A73E5">
      <w:pPr>
        <w:rPr>
          <w:b/>
          <w:sz w:val="24"/>
          <w:lang w:eastAsia="ja-JP"/>
        </w:rPr>
      </w:pPr>
    </w:p>
    <w:p w14:paraId="1DCED0E1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12694523"/>
      <w:r w:rsidRPr="00854C55">
        <w:rPr>
          <w:b/>
        </w:rPr>
        <w:t>Corrections required</w:t>
      </w:r>
      <w:bookmarkEnd w:id="15"/>
      <w:bookmarkEnd w:id="16"/>
      <w:bookmarkEnd w:id="17"/>
    </w:p>
    <w:p w14:paraId="22301A03" w14:textId="77777777" w:rsidR="005D27CA" w:rsidRDefault="005D27CA" w:rsidP="000F5876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126945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BA7BB3" w:rsidRPr="00BA7BB3">
        <w:rPr>
          <w:rFonts w:cs="Arial"/>
          <w:b/>
          <w:color w:val="000000"/>
          <w:lang w:eastAsia="en-GB"/>
        </w:rPr>
        <w:t>fl_TC_11_3_9_TestBody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B39DF0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A98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71F" w14:textId="77777777" w:rsidR="005D27CA" w:rsidRPr="007F5C63" w:rsidRDefault="00BA7BB3" w:rsidP="00426FCD">
            <w:pPr>
              <w:pStyle w:val="CRCoverPage"/>
              <w:spacing w:after="0"/>
              <w:rPr>
                <w:noProof/>
              </w:rPr>
            </w:pPr>
            <w:r w:rsidRPr="00BA7BB3">
              <w:rPr>
                <w:noProof/>
              </w:rPr>
              <w:t>fl_TC_11_3_9_TestBody</w:t>
            </w:r>
          </w:p>
        </w:tc>
      </w:tr>
      <w:tr w:rsidR="00FA485A" w14:paraId="0D0AB968" w14:textId="77777777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C42" w14:textId="77777777"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59F" w14:textId="77777777"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14:paraId="70887FD6" w14:textId="77777777"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14:paraId="3F9D3518" w14:textId="77777777" w:rsidR="0045726C" w:rsidRPr="0021576B" w:rsidRDefault="00E7088F" w:rsidP="00E7088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FA485A" w14:paraId="27C7E54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C8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E9F" w14:textId="77777777" w:rsidR="00FD1FC3" w:rsidRPr="001124B3" w:rsidRDefault="00E7088F" w:rsidP="00E708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FA485A" w14:paraId="64AC9D75" w14:textId="77777777" w:rsidTr="00E708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EE1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0FD" w14:textId="77777777" w:rsidR="00FA485A" w:rsidRPr="00CC39F9" w:rsidRDefault="00E7088F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220349" w14:paraId="0866F6B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908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07F" w14:textId="369DE257" w:rsidR="00220349" w:rsidRDefault="00BA72A1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11478E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96EA09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5D27CA" w:rsidRPr="00CD057D" w14:paraId="4F9A6149" w14:textId="77777777" w:rsidTr="00E7088F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724" w14:textId="77777777" w:rsidR="00620AA7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83D305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"Steps 6A - 6Bb1"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73976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8312B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7101D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14:paraId="185F8FE3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nr_Cell12, cr_38508_RRCSetupRequest(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, ?)))</w:t>
            </w:r>
          </w:p>
          <w:p w14:paraId="251FAC9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B2CEE6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C1CAB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6Ba1");</w:t>
            </w:r>
          </w:p>
          <w:p w14:paraId="4689BEC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2D68569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6CDF21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14:paraId="75CC0D2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30226E7C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6Bb2"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F55DB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718368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tsc_DNNValue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F1A49A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6Bb3"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44789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message and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is set to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mo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-Data?</w:t>
            </w:r>
          </w:p>
          <w:p w14:paraId="20D23D9A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f_NR_RRC_SetupRequest_Common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( nr_Cell12,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91F824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6E9439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14:paraId="7DD2A868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15939299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14:paraId="596BB1F3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396A43A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1526FC98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3B51D8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3B64E5" w14:textId="77777777" w:rsidR="00E7088F" w:rsidRPr="00722896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092FAEB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B0FB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48D13796" w14:textId="77777777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643" w14:textId="77777777" w:rsidR="001127D4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4243EB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// @sic R5-214783 sic@</w:t>
            </w:r>
          </w:p>
          <w:p w14:paraId="1D87AD8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6A - 6Bb1"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19F2B4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80E69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1B0AC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14:paraId="2F79E2C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nr_Cell12, cr_38508_RRCSetupRequest(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, ?)))</w:t>
            </w:r>
          </w:p>
          <w:p w14:paraId="71FE3F7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1D4A6A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09E4A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nr_Cell12, -, -, -,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 //WA#11_3_9</w:t>
            </w:r>
          </w:p>
          <w:p w14:paraId="1494C26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6Ba1");</w:t>
            </w:r>
          </w:p>
          <w:p w14:paraId="29F332C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1EECC3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1D130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14:paraId="036EC9A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C3BFA9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6Bb2"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095FA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6A7599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tsc_DNNValue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25D4F8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6Bb3"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680E6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message and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is set to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mo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-Data?</w:t>
            </w:r>
          </w:p>
          <w:p w14:paraId="05FC626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f_NR_RRC_SetupRequest_Common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( nr_Cell12,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56CD2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3080CB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14:paraId="06DC4B8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4C4B4B38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14:paraId="7F918BD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DAFAC6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27759C7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6018D0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8B232C" w14:textId="77777777" w:rsidR="00E7088F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D4E3ED9" w14:textId="77777777" w:rsidR="00F96833" w:rsidRDefault="00F96833" w:rsidP="008129D6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081EE" w14:textId="77777777" w:rsidR="00095628" w:rsidRDefault="00095628">
      <w:r>
        <w:separator/>
      </w:r>
    </w:p>
  </w:endnote>
  <w:endnote w:type="continuationSeparator" w:id="0">
    <w:p w14:paraId="24F561D0" w14:textId="77777777" w:rsidR="00095628" w:rsidRDefault="0009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E9B68" w14:textId="77777777" w:rsidR="009646B8" w:rsidRDefault="009646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80E8" w14:textId="77777777" w:rsidR="009646B8" w:rsidRDefault="009646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ABD9" w14:textId="77777777" w:rsidR="009646B8" w:rsidRDefault="009646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FE80D" w14:textId="77777777" w:rsidR="00095628" w:rsidRDefault="00095628">
      <w:r>
        <w:separator/>
      </w:r>
    </w:p>
  </w:footnote>
  <w:footnote w:type="continuationSeparator" w:id="0">
    <w:p w14:paraId="30BD931C" w14:textId="77777777" w:rsidR="00095628" w:rsidRDefault="0009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2ADB" w14:textId="77777777"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972B634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972B634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6DE9" w14:textId="77777777" w:rsidR="0066057D" w:rsidRDefault="0066057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C0F2A33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C0F2A33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2B0B" w14:textId="77777777" w:rsidR="0066057D" w:rsidRDefault="0066057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6693C22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6693C22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97AB" w14:textId="77777777" w:rsidR="0066057D" w:rsidRDefault="0066057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A025347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A025347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4F4C" w14:textId="77777777" w:rsidR="0066057D" w:rsidRDefault="0066057D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670659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670659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6A70" w14:textId="77777777" w:rsidR="0066057D" w:rsidRDefault="0066057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085A3F" w14:textId="77777777" w:rsidR="0066057D" w:rsidRPr="00A11327" w:rsidRDefault="0066057D" w:rsidP="0066057D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085A3F" w14:textId="77777777" w:rsidR="0066057D" w:rsidRPr="00A11327" w:rsidRDefault="0066057D" w:rsidP="0066057D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EE5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993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C6C6B"/>
    <w:multiLevelType w:val="hybridMultilevel"/>
    <w:tmpl w:val="28465236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73784D"/>
    <w:multiLevelType w:val="hybridMultilevel"/>
    <w:tmpl w:val="7FDA5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9656F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E4F1402"/>
    <w:multiLevelType w:val="hybridMultilevel"/>
    <w:tmpl w:val="2200DAF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251487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A22AA"/>
    <w:multiLevelType w:val="hybridMultilevel"/>
    <w:tmpl w:val="DA6295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C18D1"/>
    <w:multiLevelType w:val="hybridMultilevel"/>
    <w:tmpl w:val="552CE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32FAE"/>
    <w:multiLevelType w:val="hybridMultilevel"/>
    <w:tmpl w:val="663806FE"/>
    <w:lvl w:ilvl="0" w:tplc="DE9CA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23C16DE"/>
    <w:multiLevelType w:val="hybridMultilevel"/>
    <w:tmpl w:val="8BFA6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352E8"/>
    <w:multiLevelType w:val="hybridMultilevel"/>
    <w:tmpl w:val="56D0F988"/>
    <w:lvl w:ilvl="0" w:tplc="6D5AB04C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D3988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231A2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8701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416977">
    <w:abstractNumId w:val="7"/>
  </w:num>
  <w:num w:numId="3" w16cid:durableId="2110881309">
    <w:abstractNumId w:val="3"/>
  </w:num>
  <w:num w:numId="4" w16cid:durableId="1539194755">
    <w:abstractNumId w:val="17"/>
  </w:num>
  <w:num w:numId="5" w16cid:durableId="685062500">
    <w:abstractNumId w:val="1"/>
  </w:num>
  <w:num w:numId="6" w16cid:durableId="1000892326">
    <w:abstractNumId w:val="10"/>
  </w:num>
  <w:num w:numId="7" w16cid:durableId="873228125">
    <w:abstractNumId w:val="13"/>
  </w:num>
  <w:num w:numId="8" w16cid:durableId="1225528890">
    <w:abstractNumId w:val="11"/>
  </w:num>
  <w:num w:numId="9" w16cid:durableId="1968780949">
    <w:abstractNumId w:val="2"/>
  </w:num>
  <w:num w:numId="10" w16cid:durableId="1855218137">
    <w:abstractNumId w:val="12"/>
  </w:num>
  <w:num w:numId="11" w16cid:durableId="387338506">
    <w:abstractNumId w:val="5"/>
  </w:num>
  <w:num w:numId="12" w16cid:durableId="513425892">
    <w:abstractNumId w:val="15"/>
  </w:num>
  <w:num w:numId="13" w16cid:durableId="1163592544">
    <w:abstractNumId w:val="14"/>
  </w:num>
  <w:num w:numId="14" w16cid:durableId="344333613">
    <w:abstractNumId w:val="16"/>
  </w:num>
  <w:num w:numId="15" w16cid:durableId="291133446">
    <w:abstractNumId w:val="6"/>
  </w:num>
  <w:num w:numId="16" w16cid:durableId="1063680677">
    <w:abstractNumId w:val="8"/>
  </w:num>
  <w:num w:numId="17" w16cid:durableId="61686699">
    <w:abstractNumId w:val="4"/>
  </w:num>
  <w:num w:numId="18" w16cid:durableId="1815950121">
    <w:abstractNumId w:val="9"/>
  </w:num>
  <w:num w:numId="19" w16cid:durableId="2981501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16729"/>
    <w:rsid w:val="00016E17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EFA"/>
    <w:rsid w:val="00036FE7"/>
    <w:rsid w:val="00037130"/>
    <w:rsid w:val="00042706"/>
    <w:rsid w:val="00042E7D"/>
    <w:rsid w:val="0005014E"/>
    <w:rsid w:val="00051BC3"/>
    <w:rsid w:val="000539A7"/>
    <w:rsid w:val="000539E1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76049"/>
    <w:rsid w:val="0008356D"/>
    <w:rsid w:val="00084025"/>
    <w:rsid w:val="00084DD9"/>
    <w:rsid w:val="00085CA5"/>
    <w:rsid w:val="00086B57"/>
    <w:rsid w:val="000924A4"/>
    <w:rsid w:val="00093BCD"/>
    <w:rsid w:val="000954D7"/>
    <w:rsid w:val="00095628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2800"/>
    <w:rsid w:val="000C2BD0"/>
    <w:rsid w:val="000C575E"/>
    <w:rsid w:val="000C64B6"/>
    <w:rsid w:val="000C6598"/>
    <w:rsid w:val="000C72FB"/>
    <w:rsid w:val="000D228E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04BF7"/>
    <w:rsid w:val="001109AC"/>
    <w:rsid w:val="001124B3"/>
    <w:rsid w:val="00112785"/>
    <w:rsid w:val="001127D4"/>
    <w:rsid w:val="00112C21"/>
    <w:rsid w:val="0011415B"/>
    <w:rsid w:val="001166B1"/>
    <w:rsid w:val="00117AEE"/>
    <w:rsid w:val="001209DE"/>
    <w:rsid w:val="001212C7"/>
    <w:rsid w:val="0012136E"/>
    <w:rsid w:val="00121DF3"/>
    <w:rsid w:val="0012317A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567A"/>
    <w:rsid w:val="001860F5"/>
    <w:rsid w:val="001901A2"/>
    <w:rsid w:val="00192C46"/>
    <w:rsid w:val="00193020"/>
    <w:rsid w:val="00194378"/>
    <w:rsid w:val="00195895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5E2"/>
    <w:rsid w:val="001F4FAB"/>
    <w:rsid w:val="00200295"/>
    <w:rsid w:val="00200CF3"/>
    <w:rsid w:val="0020107D"/>
    <w:rsid w:val="00202337"/>
    <w:rsid w:val="00203C63"/>
    <w:rsid w:val="002040A1"/>
    <w:rsid w:val="002040EC"/>
    <w:rsid w:val="00204437"/>
    <w:rsid w:val="00205361"/>
    <w:rsid w:val="00205944"/>
    <w:rsid w:val="002102E3"/>
    <w:rsid w:val="00212AF9"/>
    <w:rsid w:val="0021376A"/>
    <w:rsid w:val="0021576B"/>
    <w:rsid w:val="00216E54"/>
    <w:rsid w:val="00220349"/>
    <w:rsid w:val="00220405"/>
    <w:rsid w:val="00221C5A"/>
    <w:rsid w:val="00222013"/>
    <w:rsid w:val="002220A5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47B7B"/>
    <w:rsid w:val="002563B1"/>
    <w:rsid w:val="00256480"/>
    <w:rsid w:val="002564C6"/>
    <w:rsid w:val="00256C1D"/>
    <w:rsid w:val="0025790A"/>
    <w:rsid w:val="0026004D"/>
    <w:rsid w:val="002607CD"/>
    <w:rsid w:val="00260C7D"/>
    <w:rsid w:val="00263668"/>
    <w:rsid w:val="002640DD"/>
    <w:rsid w:val="0026741D"/>
    <w:rsid w:val="002708ED"/>
    <w:rsid w:val="00273E8B"/>
    <w:rsid w:val="00274581"/>
    <w:rsid w:val="00275D12"/>
    <w:rsid w:val="00275DB6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B6535"/>
    <w:rsid w:val="002B7012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5748"/>
    <w:rsid w:val="00305DCD"/>
    <w:rsid w:val="003068A6"/>
    <w:rsid w:val="00307CD1"/>
    <w:rsid w:val="00310217"/>
    <w:rsid w:val="0031061D"/>
    <w:rsid w:val="00312DE9"/>
    <w:rsid w:val="0032027E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61F1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A7675"/>
    <w:rsid w:val="003B0E73"/>
    <w:rsid w:val="003B455D"/>
    <w:rsid w:val="003B79C8"/>
    <w:rsid w:val="003C2766"/>
    <w:rsid w:val="003C4691"/>
    <w:rsid w:val="003C5E9A"/>
    <w:rsid w:val="003C614F"/>
    <w:rsid w:val="003C6AD0"/>
    <w:rsid w:val="003D1092"/>
    <w:rsid w:val="003D1466"/>
    <w:rsid w:val="003D5822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3D2C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5726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E06E3"/>
    <w:rsid w:val="004E1834"/>
    <w:rsid w:val="004F0155"/>
    <w:rsid w:val="004F1AD2"/>
    <w:rsid w:val="004F24BD"/>
    <w:rsid w:val="004F6175"/>
    <w:rsid w:val="004F661B"/>
    <w:rsid w:val="00501273"/>
    <w:rsid w:val="00501730"/>
    <w:rsid w:val="005045C7"/>
    <w:rsid w:val="0050517D"/>
    <w:rsid w:val="005053E7"/>
    <w:rsid w:val="00506826"/>
    <w:rsid w:val="005105E0"/>
    <w:rsid w:val="0051196A"/>
    <w:rsid w:val="00511FC8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0834"/>
    <w:rsid w:val="00541844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37B0"/>
    <w:rsid w:val="00564EDF"/>
    <w:rsid w:val="0056673A"/>
    <w:rsid w:val="00566F6F"/>
    <w:rsid w:val="00571534"/>
    <w:rsid w:val="00572AF5"/>
    <w:rsid w:val="00575C1D"/>
    <w:rsid w:val="00581ECE"/>
    <w:rsid w:val="0058240F"/>
    <w:rsid w:val="00582A39"/>
    <w:rsid w:val="005837A3"/>
    <w:rsid w:val="00584D44"/>
    <w:rsid w:val="00587F6A"/>
    <w:rsid w:val="005912FE"/>
    <w:rsid w:val="00592D74"/>
    <w:rsid w:val="0059301A"/>
    <w:rsid w:val="005945D5"/>
    <w:rsid w:val="005948BA"/>
    <w:rsid w:val="00596753"/>
    <w:rsid w:val="005A2698"/>
    <w:rsid w:val="005A2E55"/>
    <w:rsid w:val="005A6679"/>
    <w:rsid w:val="005B4127"/>
    <w:rsid w:val="005B62B9"/>
    <w:rsid w:val="005B6FAC"/>
    <w:rsid w:val="005B7AC3"/>
    <w:rsid w:val="005C0252"/>
    <w:rsid w:val="005C2D20"/>
    <w:rsid w:val="005C7AD7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5F7A6C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4226"/>
    <w:rsid w:val="0065656E"/>
    <w:rsid w:val="00656B71"/>
    <w:rsid w:val="00656EAF"/>
    <w:rsid w:val="0066057D"/>
    <w:rsid w:val="00661E2C"/>
    <w:rsid w:val="00663A7E"/>
    <w:rsid w:val="00663B18"/>
    <w:rsid w:val="00667016"/>
    <w:rsid w:val="00667ED9"/>
    <w:rsid w:val="00670012"/>
    <w:rsid w:val="0067057F"/>
    <w:rsid w:val="006726D2"/>
    <w:rsid w:val="0067337E"/>
    <w:rsid w:val="0068444E"/>
    <w:rsid w:val="00691021"/>
    <w:rsid w:val="006939C7"/>
    <w:rsid w:val="00693E69"/>
    <w:rsid w:val="00694F50"/>
    <w:rsid w:val="00695808"/>
    <w:rsid w:val="00696432"/>
    <w:rsid w:val="006A1058"/>
    <w:rsid w:val="006A2209"/>
    <w:rsid w:val="006A5853"/>
    <w:rsid w:val="006A6982"/>
    <w:rsid w:val="006A737E"/>
    <w:rsid w:val="006A76D6"/>
    <w:rsid w:val="006A7CCE"/>
    <w:rsid w:val="006B1AFF"/>
    <w:rsid w:val="006B2A14"/>
    <w:rsid w:val="006B2AFC"/>
    <w:rsid w:val="006B427D"/>
    <w:rsid w:val="006B46FB"/>
    <w:rsid w:val="006B61CA"/>
    <w:rsid w:val="006B6299"/>
    <w:rsid w:val="006B7B2F"/>
    <w:rsid w:val="006C04A1"/>
    <w:rsid w:val="006C061B"/>
    <w:rsid w:val="006C0E1A"/>
    <w:rsid w:val="006C114A"/>
    <w:rsid w:val="006C2A6F"/>
    <w:rsid w:val="006C2E60"/>
    <w:rsid w:val="006C5FAD"/>
    <w:rsid w:val="006C7BCB"/>
    <w:rsid w:val="006D0191"/>
    <w:rsid w:val="006D1B9A"/>
    <w:rsid w:val="006D35E4"/>
    <w:rsid w:val="006E21FB"/>
    <w:rsid w:val="006E4465"/>
    <w:rsid w:val="006E5627"/>
    <w:rsid w:val="006E6029"/>
    <w:rsid w:val="006E7773"/>
    <w:rsid w:val="006F2DE7"/>
    <w:rsid w:val="006F3413"/>
    <w:rsid w:val="006F6B99"/>
    <w:rsid w:val="006F6CE9"/>
    <w:rsid w:val="006F7952"/>
    <w:rsid w:val="006F7B09"/>
    <w:rsid w:val="0070102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4706"/>
    <w:rsid w:val="007656FE"/>
    <w:rsid w:val="007658A5"/>
    <w:rsid w:val="007668C7"/>
    <w:rsid w:val="00767005"/>
    <w:rsid w:val="0077295E"/>
    <w:rsid w:val="007733F8"/>
    <w:rsid w:val="00773780"/>
    <w:rsid w:val="007746AB"/>
    <w:rsid w:val="007834DD"/>
    <w:rsid w:val="00783B58"/>
    <w:rsid w:val="007853E8"/>
    <w:rsid w:val="00792342"/>
    <w:rsid w:val="007955CC"/>
    <w:rsid w:val="007977A8"/>
    <w:rsid w:val="007A062E"/>
    <w:rsid w:val="007A2600"/>
    <w:rsid w:val="007A31F6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93"/>
    <w:rsid w:val="007C13F4"/>
    <w:rsid w:val="007C2097"/>
    <w:rsid w:val="007C28A7"/>
    <w:rsid w:val="007C36F2"/>
    <w:rsid w:val="007C6F44"/>
    <w:rsid w:val="007D6A07"/>
    <w:rsid w:val="007D6DB1"/>
    <w:rsid w:val="007D7566"/>
    <w:rsid w:val="007E07EF"/>
    <w:rsid w:val="007E0E30"/>
    <w:rsid w:val="007E47F2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5FC1"/>
    <w:rsid w:val="00837183"/>
    <w:rsid w:val="00844AAA"/>
    <w:rsid w:val="00850D98"/>
    <w:rsid w:val="00853ED1"/>
    <w:rsid w:val="0085441A"/>
    <w:rsid w:val="00861EC3"/>
    <w:rsid w:val="008626E7"/>
    <w:rsid w:val="00863F68"/>
    <w:rsid w:val="00864ACB"/>
    <w:rsid w:val="00864DAC"/>
    <w:rsid w:val="008667AF"/>
    <w:rsid w:val="00870EE7"/>
    <w:rsid w:val="00871938"/>
    <w:rsid w:val="00872554"/>
    <w:rsid w:val="0087422E"/>
    <w:rsid w:val="00874EED"/>
    <w:rsid w:val="0087510D"/>
    <w:rsid w:val="00880F55"/>
    <w:rsid w:val="00883A39"/>
    <w:rsid w:val="008863B9"/>
    <w:rsid w:val="008875A7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0B39"/>
    <w:rsid w:val="008B2743"/>
    <w:rsid w:val="008B3AAE"/>
    <w:rsid w:val="008B3B03"/>
    <w:rsid w:val="008C583E"/>
    <w:rsid w:val="008C6934"/>
    <w:rsid w:val="008D01F1"/>
    <w:rsid w:val="008D4141"/>
    <w:rsid w:val="008D48BD"/>
    <w:rsid w:val="008D77F8"/>
    <w:rsid w:val="008E133B"/>
    <w:rsid w:val="008E1470"/>
    <w:rsid w:val="008E227A"/>
    <w:rsid w:val="008E4D4B"/>
    <w:rsid w:val="008E57B6"/>
    <w:rsid w:val="008E6B1F"/>
    <w:rsid w:val="008F2E3D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40FA"/>
    <w:rsid w:val="009273EA"/>
    <w:rsid w:val="00927602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6B8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211D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1E40"/>
    <w:rsid w:val="00A043C8"/>
    <w:rsid w:val="00A04D2F"/>
    <w:rsid w:val="00A054F0"/>
    <w:rsid w:val="00A0746C"/>
    <w:rsid w:val="00A07924"/>
    <w:rsid w:val="00A11801"/>
    <w:rsid w:val="00A118F7"/>
    <w:rsid w:val="00A12FBC"/>
    <w:rsid w:val="00A158DB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2F0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7692"/>
    <w:rsid w:val="00A810AD"/>
    <w:rsid w:val="00A81EA3"/>
    <w:rsid w:val="00A829C3"/>
    <w:rsid w:val="00A8348B"/>
    <w:rsid w:val="00A84550"/>
    <w:rsid w:val="00A861CE"/>
    <w:rsid w:val="00A90724"/>
    <w:rsid w:val="00A916D2"/>
    <w:rsid w:val="00A93336"/>
    <w:rsid w:val="00A934E4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5DBC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501A"/>
    <w:rsid w:val="00B175B1"/>
    <w:rsid w:val="00B17EC1"/>
    <w:rsid w:val="00B203F1"/>
    <w:rsid w:val="00B2091D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073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87F93"/>
    <w:rsid w:val="00B918AC"/>
    <w:rsid w:val="00B91BCE"/>
    <w:rsid w:val="00B91C30"/>
    <w:rsid w:val="00B9335B"/>
    <w:rsid w:val="00B940E9"/>
    <w:rsid w:val="00B955EC"/>
    <w:rsid w:val="00B9592C"/>
    <w:rsid w:val="00B968C8"/>
    <w:rsid w:val="00BA048E"/>
    <w:rsid w:val="00BA2CD7"/>
    <w:rsid w:val="00BA3EC5"/>
    <w:rsid w:val="00BA4C65"/>
    <w:rsid w:val="00BA51D9"/>
    <w:rsid w:val="00BA6B74"/>
    <w:rsid w:val="00BA72A1"/>
    <w:rsid w:val="00BA7BB3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415"/>
    <w:rsid w:val="00BE47A2"/>
    <w:rsid w:val="00BE4DD2"/>
    <w:rsid w:val="00BE553A"/>
    <w:rsid w:val="00BE6E84"/>
    <w:rsid w:val="00BF1721"/>
    <w:rsid w:val="00BF271E"/>
    <w:rsid w:val="00BF53F2"/>
    <w:rsid w:val="00BF5D5D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3ECF"/>
    <w:rsid w:val="00C3411B"/>
    <w:rsid w:val="00C34763"/>
    <w:rsid w:val="00C4494A"/>
    <w:rsid w:val="00C4522A"/>
    <w:rsid w:val="00C452DF"/>
    <w:rsid w:val="00C47F3E"/>
    <w:rsid w:val="00C51E37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3CED"/>
    <w:rsid w:val="00CC4988"/>
    <w:rsid w:val="00CC5026"/>
    <w:rsid w:val="00CC63D6"/>
    <w:rsid w:val="00CC68D0"/>
    <w:rsid w:val="00CC72C3"/>
    <w:rsid w:val="00CD041E"/>
    <w:rsid w:val="00CD057D"/>
    <w:rsid w:val="00CD08CC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0B8"/>
    <w:rsid w:val="00D34E67"/>
    <w:rsid w:val="00D3654B"/>
    <w:rsid w:val="00D4039D"/>
    <w:rsid w:val="00D44254"/>
    <w:rsid w:val="00D45D33"/>
    <w:rsid w:val="00D4618B"/>
    <w:rsid w:val="00D475A7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67BF7"/>
    <w:rsid w:val="00D70180"/>
    <w:rsid w:val="00D708CF"/>
    <w:rsid w:val="00D71279"/>
    <w:rsid w:val="00D720E3"/>
    <w:rsid w:val="00D7237E"/>
    <w:rsid w:val="00D73544"/>
    <w:rsid w:val="00D7367C"/>
    <w:rsid w:val="00D7387B"/>
    <w:rsid w:val="00D754D8"/>
    <w:rsid w:val="00D757B0"/>
    <w:rsid w:val="00D80B6A"/>
    <w:rsid w:val="00D8339F"/>
    <w:rsid w:val="00D83EBA"/>
    <w:rsid w:val="00D85B62"/>
    <w:rsid w:val="00D86DC8"/>
    <w:rsid w:val="00D91571"/>
    <w:rsid w:val="00D92D19"/>
    <w:rsid w:val="00DA0030"/>
    <w:rsid w:val="00DA0394"/>
    <w:rsid w:val="00DA1CDD"/>
    <w:rsid w:val="00DA356D"/>
    <w:rsid w:val="00DA6151"/>
    <w:rsid w:val="00DB1A9B"/>
    <w:rsid w:val="00DB32D8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8B0"/>
    <w:rsid w:val="00DD2D1D"/>
    <w:rsid w:val="00DD4ED9"/>
    <w:rsid w:val="00DD50D9"/>
    <w:rsid w:val="00DD52AA"/>
    <w:rsid w:val="00DD53E1"/>
    <w:rsid w:val="00DD5BEA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57F"/>
    <w:rsid w:val="00DF1655"/>
    <w:rsid w:val="00DF343E"/>
    <w:rsid w:val="00DF6448"/>
    <w:rsid w:val="00DF69F6"/>
    <w:rsid w:val="00E01C9B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F09"/>
    <w:rsid w:val="00E27BCA"/>
    <w:rsid w:val="00E318A0"/>
    <w:rsid w:val="00E31DAF"/>
    <w:rsid w:val="00E32E48"/>
    <w:rsid w:val="00E34898"/>
    <w:rsid w:val="00E37029"/>
    <w:rsid w:val="00E44194"/>
    <w:rsid w:val="00E50D3D"/>
    <w:rsid w:val="00E5305A"/>
    <w:rsid w:val="00E541FB"/>
    <w:rsid w:val="00E54C66"/>
    <w:rsid w:val="00E60A7E"/>
    <w:rsid w:val="00E63B30"/>
    <w:rsid w:val="00E643BA"/>
    <w:rsid w:val="00E65529"/>
    <w:rsid w:val="00E6738A"/>
    <w:rsid w:val="00E7088F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4D6F"/>
    <w:rsid w:val="00E9504A"/>
    <w:rsid w:val="00E96706"/>
    <w:rsid w:val="00E972AB"/>
    <w:rsid w:val="00E97CAA"/>
    <w:rsid w:val="00EA1DB7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4B5A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8D2"/>
    <w:rsid w:val="00EF3CC6"/>
    <w:rsid w:val="00EF423E"/>
    <w:rsid w:val="00EF67F0"/>
    <w:rsid w:val="00EF75CB"/>
    <w:rsid w:val="00F0037F"/>
    <w:rsid w:val="00F0098D"/>
    <w:rsid w:val="00F03645"/>
    <w:rsid w:val="00F06B5E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101"/>
    <w:rsid w:val="00F324F8"/>
    <w:rsid w:val="00F36D52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AC"/>
    <w:rsid w:val="00F65E51"/>
    <w:rsid w:val="00F73479"/>
    <w:rsid w:val="00F75DFD"/>
    <w:rsid w:val="00F76F15"/>
    <w:rsid w:val="00F770AB"/>
    <w:rsid w:val="00F81F3B"/>
    <w:rsid w:val="00F83E9A"/>
    <w:rsid w:val="00F84887"/>
    <w:rsid w:val="00F867B9"/>
    <w:rsid w:val="00F95DCB"/>
    <w:rsid w:val="00F96833"/>
    <w:rsid w:val="00F96E72"/>
    <w:rsid w:val="00F971DC"/>
    <w:rsid w:val="00FA1F4E"/>
    <w:rsid w:val="00FA2AC0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0BB"/>
    <w:rsid w:val="00FD01B4"/>
    <w:rsid w:val="00FD1348"/>
    <w:rsid w:val="00FD1FC3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72A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CF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5A2E55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paragraph" w:styleId="Textonotaalfinal">
    <w:name w:val="endnote text"/>
    <w:basedOn w:val="Normal"/>
    <w:link w:val="TextonotaalfinalCar"/>
    <w:semiHidden/>
    <w:unhideWhenUsed/>
    <w:rsid w:val="003C5E9A"/>
    <w:pPr>
      <w:spacing w:after="0"/>
    </w:pPr>
  </w:style>
  <w:style w:type="character" w:customStyle="1" w:styleId="TextonotaalfinalCar">
    <w:name w:val="Texto nota al final Car"/>
    <w:basedOn w:val="Fuentedeprrafopredeter"/>
    <w:link w:val="Textonotaalfinal"/>
    <w:semiHidden/>
    <w:rsid w:val="003C5E9A"/>
    <w:rPr>
      <w:rFonts w:ascii="Times New Roman" w:hAnsi="Times New Roman"/>
      <w:lang w:eastAsia="en-US"/>
    </w:rPr>
  </w:style>
  <w:style w:type="character" w:styleId="Refdenotaalfinal">
    <w:name w:val="endnote reference"/>
    <w:basedOn w:val="Fuentedeprrafopredeter"/>
    <w:semiHidden/>
    <w:unhideWhenUsed/>
    <w:rsid w:val="003C5E9A"/>
    <w:rPr>
      <w:vertAlign w:val="superscript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9646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91FD-B7CF-486C-8062-BDD70F49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994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3</cp:revision>
  <cp:lastPrinted>1900-01-01T00:00:00Z</cp:lastPrinted>
  <dcterms:created xsi:type="dcterms:W3CDTF">2022-08-30T14:05:00Z</dcterms:created>
  <dcterms:modified xsi:type="dcterms:W3CDTF">2022-08-30T14:06:00Z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