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7909EC3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3364F8">
          <w:rPr>
            <w:b/>
            <w:i/>
            <w:noProof/>
            <w:sz w:val="28"/>
          </w:rPr>
          <w:t>9</w:t>
        </w:r>
        <w:r w:rsidR="00F6711E">
          <w:rPr>
            <w:b/>
            <w:i/>
            <w:noProof/>
            <w:sz w:val="28"/>
          </w:rPr>
          <w:t>83</w:t>
        </w:r>
      </w:fldSimple>
    </w:p>
    <w:p w14:paraId="210A5493" w14:textId="77777777" w:rsidR="00745C21" w:rsidRDefault="00CD77E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D77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6A8E5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CD77E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CD77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6AE7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4E3C" w:rsidR="001E41F3" w:rsidRDefault="002F4E3C" w:rsidP="00423AB6">
            <w:pPr>
              <w:pStyle w:val="CRCoverPage"/>
              <w:spacing w:after="0"/>
              <w:rPr>
                <w:noProof/>
              </w:rPr>
            </w:pPr>
            <w:r w:rsidRPr="002F4E3C">
              <w:t>NR5GC FR1 : Addition of test case 9.1.9.3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76E49" w:rsidR="001E41F3" w:rsidRDefault="00A63622" w:rsidP="000B166E">
            <w:pPr>
              <w:pStyle w:val="CRCoverPage"/>
              <w:spacing w:after="0"/>
              <w:rPr>
                <w:noProof/>
              </w:rPr>
            </w:pPr>
            <w:r w:rsidRPr="00A63622">
              <w:t>TEI16_Test, RACS-</w:t>
            </w:r>
            <w:proofErr w:type="spellStart"/>
            <w:r w:rsidRPr="00A63622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FEBD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</w:t>
            </w:r>
            <w:r w:rsidR="002F4E3C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BDFE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2F4E3C">
              <w:t>9.</w:t>
            </w:r>
            <w:r w:rsidR="00A63622">
              <w:t>1.9.3</w:t>
            </w:r>
            <w:r w:rsidR="00F33E10">
              <w:t xml:space="preserve"> </w:t>
            </w:r>
            <w:r w:rsidRPr="00E5262B">
              <w:rPr>
                <w:noProof/>
              </w:rPr>
              <w:t xml:space="preserve">to  the 5G/NR5GC ATS for </w:t>
            </w:r>
            <w:r w:rsidR="00283817" w:rsidRPr="00E5262B">
              <w:rPr>
                <w:noProof/>
              </w:rPr>
              <w:t>FR</w:t>
            </w:r>
            <w:r w:rsidR="00283817">
              <w:rPr>
                <w:noProof/>
              </w:rPr>
              <w:t xml:space="preserve">1 </w:t>
            </w:r>
            <w:r w:rsidRPr="00E5262B">
              <w:rPr>
                <w:noProof/>
              </w:rPr>
              <w:t>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A4C20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0B4E45">
              <w:t>9.1.9.3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DFD57" w:rsidR="004D7D01" w:rsidRDefault="000B4E4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9.1.9.3.NR5GC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10348855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2B9B0B70" w14:textId="5D19F041" w:rsidR="00283817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83817" w:rsidRPr="008062AA">
        <w:rPr>
          <w:rFonts w:cs="Arial"/>
          <w:iCs/>
        </w:rPr>
        <w:t>Table of Contents</w:t>
      </w:r>
      <w:r w:rsidR="00283817">
        <w:tab/>
      </w:r>
      <w:r w:rsidR="00283817">
        <w:fldChar w:fldCharType="begin"/>
      </w:r>
      <w:r w:rsidR="00283817">
        <w:instrText xml:space="preserve"> PAGEREF _Toc110348855 \h </w:instrText>
      </w:r>
      <w:r w:rsidR="00283817">
        <w:fldChar w:fldCharType="separate"/>
      </w:r>
      <w:r w:rsidR="00283817">
        <w:t>2</w:t>
      </w:r>
      <w:r w:rsidR="00283817">
        <w:fldChar w:fldCharType="end"/>
      </w:r>
    </w:p>
    <w:p w14:paraId="7612A186" w14:textId="68998C0E" w:rsidR="00283817" w:rsidRDefault="00283817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062A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_Toc110348856 \h </w:instrText>
      </w:r>
      <w:r>
        <w:fldChar w:fldCharType="separate"/>
      </w:r>
      <w:r>
        <w:t>3</w:t>
      </w:r>
      <w:r>
        <w:fldChar w:fldCharType="end"/>
      </w:r>
    </w:p>
    <w:p w14:paraId="43CB89B7" w14:textId="5A241661" w:rsidR="00283817" w:rsidRDefault="00283817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8062AA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062A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_Toc110348857 \h </w:instrText>
      </w:r>
      <w:r>
        <w:fldChar w:fldCharType="separate"/>
      </w:r>
      <w:r>
        <w:t>3</w:t>
      </w:r>
      <w:r>
        <w:fldChar w:fldCharType="end"/>
      </w:r>
    </w:p>
    <w:p w14:paraId="726F0B04" w14:textId="4FCCE6A5" w:rsidR="00283817" w:rsidRDefault="00283817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8062AA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062A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_Toc110348858 \h </w:instrText>
      </w:r>
      <w:r>
        <w:fldChar w:fldCharType="separate"/>
      </w:r>
      <w:r>
        <w:t>3</w:t>
      </w:r>
      <w:r>
        <w:fldChar w:fldCharType="end"/>
      </w:r>
    </w:p>
    <w:p w14:paraId="29069AFB" w14:textId="5369A72A" w:rsidR="00283817" w:rsidRDefault="00283817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8062AA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062A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_Toc110348859 \h </w:instrText>
      </w:r>
      <w:r>
        <w:fldChar w:fldCharType="separate"/>
      </w:r>
      <w:r>
        <w:t>3</w:t>
      </w:r>
      <w:r>
        <w:fldChar w:fldCharType="end"/>
      </w:r>
    </w:p>
    <w:p w14:paraId="7D7452D7" w14:textId="193A7239" w:rsidR="00283817" w:rsidRDefault="00283817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8062AA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062A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_Toc110348860 \h </w:instrText>
      </w:r>
      <w:r>
        <w:fldChar w:fldCharType="separate"/>
      </w:r>
      <w:r>
        <w:t>5</w:t>
      </w:r>
      <w:r>
        <w:fldChar w:fldCharType="end"/>
      </w:r>
    </w:p>
    <w:p w14:paraId="729B0321" w14:textId="3D8A173F" w:rsidR="00283817" w:rsidRDefault="00283817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8062AA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062A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_Toc110348861 \h </w:instrText>
      </w:r>
      <w:r>
        <w:fldChar w:fldCharType="separate"/>
      </w:r>
      <w:r>
        <w:t>5</w:t>
      </w:r>
      <w:r>
        <w:fldChar w:fldCharType="end"/>
      </w:r>
    </w:p>
    <w:p w14:paraId="3FD40119" w14:textId="5F8FD548" w:rsidR="00283817" w:rsidRDefault="00283817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8062AA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062A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_Toc110348862 \h </w:instrText>
      </w:r>
      <w:r>
        <w:fldChar w:fldCharType="separate"/>
      </w:r>
      <w:r>
        <w:t>6</w:t>
      </w:r>
      <w:r>
        <w:fldChar w:fldCharType="end"/>
      </w:r>
    </w:p>
    <w:p w14:paraId="433AFC84" w14:textId="75D0135A" w:rsidR="00283817" w:rsidRDefault="00283817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8062AA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062AA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_Toc110348863 \h </w:instrText>
      </w:r>
      <w:r>
        <w:fldChar w:fldCharType="separate"/>
      </w:r>
      <w:r>
        <w:t>6</w:t>
      </w:r>
      <w:r>
        <w:fldChar w:fldCharType="end"/>
      </w:r>
    </w:p>
    <w:p w14:paraId="48F62506" w14:textId="721B419C" w:rsidR="00283817" w:rsidRDefault="00283817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8062AA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062A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_Toc110348864 \h </w:instrText>
      </w:r>
      <w:r>
        <w:fldChar w:fldCharType="separate"/>
      </w:r>
      <w:r>
        <w:t>6</w:t>
      </w:r>
      <w:r>
        <w:fldChar w:fldCharType="end"/>
      </w:r>
    </w:p>
    <w:p w14:paraId="325A0C2F" w14:textId="25F7458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348856"/>
      <w:r w:rsidRPr="00662A05">
        <w:rPr>
          <w:b/>
          <w:lang w:eastAsia="ja-JP"/>
        </w:rPr>
        <w:t>Overview</w:t>
      </w:r>
      <w:bookmarkEnd w:id="3"/>
      <w:bookmarkEnd w:id="4"/>
    </w:p>
    <w:p w14:paraId="45016F00" w14:textId="6EDA529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B4E45">
        <w:t>9.1.9.3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34885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5B8CD6D" w:rsidR="00007D89" w:rsidRPr="0032696D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val="en-US"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B4E45">
        <w:t>9.1.9.3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B9D073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2696D" w:rsidRPr="0032696D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34885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441CCEF" w14:textId="77777777" w:rsidR="00B40323" w:rsidRDefault="00B40323" w:rsidP="00B40323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110258063"/>
      <w:bookmarkStart w:id="11" w:name="_Toc110348859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40323" w14:paraId="56CD45BC" w14:textId="77777777" w:rsidTr="00A15724">
        <w:trPr>
          <w:trHeight w:val="447"/>
        </w:trPr>
        <w:tc>
          <w:tcPr>
            <w:tcW w:w="1985" w:type="dxa"/>
          </w:tcPr>
          <w:p w14:paraId="5B5FBAC0" w14:textId="77777777" w:rsidR="00B40323" w:rsidRDefault="00B40323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28C2DFF" w14:textId="77777777" w:rsidR="00B40323" w:rsidRPr="004A6198" w:rsidRDefault="00B40323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function 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f_TC_9_1_9_3_NR5GC</w:t>
            </w: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B40323" w14:paraId="647732B8" w14:textId="77777777" w:rsidTr="00A15724">
        <w:trPr>
          <w:trHeight w:val="452"/>
        </w:trPr>
        <w:tc>
          <w:tcPr>
            <w:tcW w:w="1985" w:type="dxa"/>
          </w:tcPr>
          <w:p w14:paraId="1BF91CAF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66A290" w14:textId="31420F61" w:rsidR="00B40323" w:rsidRPr="0047050D" w:rsidRDefault="00B40323" w:rsidP="0047050D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PLMN and TAC </w:t>
            </w:r>
            <w:r w:rsidR="00F4226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of cell A are accessed</w:t>
            </w: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fetched before cell has been </w:t>
            </w:r>
            <w:r w:rsidR="00F4226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initialised, giving a </w:t>
            </w: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run-time error</w:t>
            </w:r>
          </w:p>
        </w:tc>
      </w:tr>
      <w:tr w:rsidR="00B40323" w14:paraId="7C6D4C00" w14:textId="77777777" w:rsidTr="00A15724">
        <w:tc>
          <w:tcPr>
            <w:tcW w:w="1985" w:type="dxa"/>
          </w:tcPr>
          <w:p w14:paraId="4BE1B6D4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C38260" w14:textId="4E27A8AD" w:rsidR="00B40323" w:rsidRPr="0047050D" w:rsidRDefault="00B40323" w:rsidP="0047050D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Moved PLMN and TAC information </w:t>
            </w:r>
            <w:r w:rsidR="00F4226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access</w:t>
            </w: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after cell </w:t>
            </w:r>
            <w:r w:rsidR="00F4226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initialisation</w:t>
            </w: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B40323" w14:paraId="5DF9F199" w14:textId="77777777" w:rsidTr="00A15724">
        <w:tc>
          <w:tcPr>
            <w:tcW w:w="1985" w:type="dxa"/>
          </w:tcPr>
          <w:p w14:paraId="0809A5DF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52D17E0" w14:textId="77777777" w:rsidR="00B40323" w:rsidRPr="00B70006" w:rsidRDefault="00B40323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B70006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RACS_NR5GC.ttcn</w:t>
            </w:r>
          </w:p>
        </w:tc>
      </w:tr>
      <w:tr w:rsidR="00B40323" w14:paraId="14644BDC" w14:textId="77777777" w:rsidTr="00A15724">
        <w:tc>
          <w:tcPr>
            <w:tcW w:w="1985" w:type="dxa"/>
          </w:tcPr>
          <w:p w14:paraId="58B652EC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598077E" w14:textId="69FA55E6" w:rsidR="00B40323" w:rsidRPr="004A6198" w:rsidRDefault="00D101C8" w:rsidP="00A15724">
            <w:pPr>
              <w:rPr>
                <w:rFonts w:ascii="Segoe UI" w:hAnsi="Segoe UI" w:cs="Segoe UI" w:hint="eastAsia"/>
                <w:color w:val="201F1E"/>
                <w:sz w:val="22"/>
                <w:szCs w:val="22"/>
                <w:shd w:val="clear" w:color="auto" w:fill="FFFFFF"/>
                <w:lang w:eastAsia="zh-CN"/>
              </w:rPr>
            </w:pPr>
            <w:r w:rsidRPr="00D101C8">
              <w:rPr>
                <w:rFonts w:ascii="Segoe UI" w:hAnsi="Segoe UI" w:cs="Segoe UI" w:hint="eastAsia"/>
                <w:color w:val="201F1E"/>
                <w:sz w:val="22"/>
                <w:szCs w:val="22"/>
                <w:highlight w:val="cyan"/>
                <w:shd w:val="clear" w:color="auto" w:fill="FFFFFF"/>
                <w:lang w:eastAsia="zh-CN"/>
              </w:rPr>
              <w:t>A</w:t>
            </w:r>
            <w:r w:rsidRPr="00D101C8">
              <w:rPr>
                <w:rFonts w:ascii="Segoe UI" w:hAnsi="Segoe UI" w:cs="Segoe UI"/>
                <w:color w:val="201F1E"/>
                <w:sz w:val="22"/>
                <w:szCs w:val="22"/>
                <w:highlight w:val="cyan"/>
                <w:shd w:val="clear" w:color="auto" w:fill="FFFFFF"/>
                <w:lang w:eastAsia="zh-CN"/>
              </w:rPr>
              <w:t>ccepted.</w:t>
            </w:r>
          </w:p>
        </w:tc>
      </w:tr>
    </w:tbl>
    <w:p w14:paraId="66BEFDA7" w14:textId="77777777" w:rsidR="00B40323" w:rsidRDefault="00B40323" w:rsidP="00B40323">
      <w:pPr>
        <w:rPr>
          <w:lang w:val="en-US"/>
        </w:rPr>
      </w:pPr>
    </w:p>
    <w:p w14:paraId="4815DB7D" w14:textId="77777777" w:rsidR="00B40323" w:rsidRPr="00F13CC7" w:rsidRDefault="00B40323" w:rsidP="00B4032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0323" w14:paraId="48B603B4" w14:textId="77777777" w:rsidTr="00A15724">
        <w:tc>
          <w:tcPr>
            <w:tcW w:w="9855" w:type="dxa"/>
          </w:tcPr>
          <w:p w14:paraId="099232DD" w14:textId="3A0DB1C6" w:rsidR="00B40323" w:rsidRPr="004A6198" w:rsidRDefault="00B40323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function f_TC_9_1_9_3_NR5GC() runs on NR5GC_PTC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//RACS / PLMN change within registration area / From NW assigned to Manufacturer assigned UE Radio Capability ID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GMM_MobilityInfo_Type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var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NAS_PlmnId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v_PLMN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:= f_NR_Asn2Nas_PlmnId(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f_NR_CellInfo_GetPLMN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v_NGC_NASCellA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));</w:t>
            </w:r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br/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var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TrackingAreaCode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v_TAC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:=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f_NR_CellInfo_GetTAC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v_NGC_NASCellA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template (value)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NG_NAS_DL_Message_Type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v_MsgToSend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f_NR5GC_Init_NAS(NR_2);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 Create and configure cells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f_NR5GC_Preamble_Steps1_13 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if (not match 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v_GMM_MobilityInfo.GMMCap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cdr_NG_GMM_Cap_RACS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)) {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f_NR_SetVerdictFailOrInconc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(__FILE__, __LINE__, "Registration Request Message Failed");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 Registration Accepted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FB7DFF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…………………………..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</w:p>
        </w:tc>
      </w:tr>
    </w:tbl>
    <w:p w14:paraId="09B8EBCF" w14:textId="77777777" w:rsidR="00B40323" w:rsidRDefault="00B40323" w:rsidP="00B40323">
      <w:pPr>
        <w:rPr>
          <w:lang w:val="en-US"/>
        </w:rPr>
      </w:pPr>
    </w:p>
    <w:p w14:paraId="163B0864" w14:textId="77777777" w:rsidR="00B40323" w:rsidRPr="00F13CC7" w:rsidRDefault="00B40323" w:rsidP="00B4032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0323" w14:paraId="49107E88" w14:textId="77777777" w:rsidTr="00A15724">
        <w:tc>
          <w:tcPr>
            <w:tcW w:w="9629" w:type="dxa"/>
          </w:tcPr>
          <w:p w14:paraId="71BDB3E6" w14:textId="77777777" w:rsidR="00B40323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function f_TC_9_1_9_3_NR5GC() runs on NR5GC_PTC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//RACS / PLMN change within registration area / From NW assigned to Manufacturer assigned UE Radio Capability ID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GMM_MobilityInfo_Type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;</w:t>
            </w:r>
          </w:p>
          <w:p w14:paraId="01FCA2F1" w14:textId="77777777" w:rsidR="00B40323" w:rsidRDefault="00F50168" w:rsidP="00FB7DF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var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NAS_PlmnId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v_PLMN</w:t>
            </w:r>
            <w:proofErr w:type="spellEnd"/>
            <w:r w:rsidR="00FB7DF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;</w:t>
            </w:r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br/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var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TrackingAreaCode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v_TAC</w:t>
            </w:r>
            <w:proofErr w:type="spellEnd"/>
            <w:r w:rsidR="00FB7DF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</w:t>
            </w:r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var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template (value) 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NG_NAS_DL_Message_Type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v_MsgToSend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f_NR5GC_Init_NAS(NR_2);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 Create and configure cells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v_NGC_NASCellB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v_NGC_NASCellE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v_PLMN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:= f_NR_Asn2Nas_PlmnId(</w:t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f_NR_CellInfo_GetPLMN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v_NGC_NASCellA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));</w:t>
            </w:r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br/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v_TAC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:= </w:t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f_NR_CellInfo_GetTAC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v_NGC_NASCellA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f_NR5GC_Preamble_Steps1_13 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if (not match 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v_GMM_MobilityInfo.GMMCap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cdr_NG_GMM_Cap_RACS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)) {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f_NR_SetVerdictFailOrInconc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(__FILE__, __LINE__, "Registration Request Message Failed");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 Registration Accepted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FB7DFF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……………………</w:t>
            </w:r>
          </w:p>
          <w:p w14:paraId="6E9AF0B0" w14:textId="5403A9D4" w:rsidR="00FB7DFF" w:rsidRPr="004A6198" w:rsidRDefault="00FB7DFF" w:rsidP="00FB7DF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}</w:t>
            </w:r>
          </w:p>
        </w:tc>
      </w:tr>
    </w:tbl>
    <w:p w14:paraId="18D30525" w14:textId="77777777" w:rsidR="00B40323" w:rsidRDefault="00B40323" w:rsidP="00B40323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10258064"/>
      <w:bookmarkStart w:id="13" w:name="_Toc110348860"/>
      <w:r>
        <w:rPr>
          <w:b/>
          <w:lang w:val="pt-BR"/>
        </w:rPr>
        <w:t>Change 2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40323" w14:paraId="51B2C473" w14:textId="77777777" w:rsidTr="00A15724">
        <w:trPr>
          <w:trHeight w:val="447"/>
        </w:trPr>
        <w:tc>
          <w:tcPr>
            <w:tcW w:w="1985" w:type="dxa"/>
          </w:tcPr>
          <w:p w14:paraId="727918D5" w14:textId="77777777" w:rsidR="00B40323" w:rsidRDefault="00B40323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BA8CA8" w14:textId="77777777" w:rsidR="00B40323" w:rsidRPr="008E0128" w:rsidRDefault="00B40323" w:rsidP="00A15724">
            <w:pPr>
              <w:tabs>
                <w:tab w:val="left" w:pos="612"/>
              </w:tabs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template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cr_UERadioCapId_Manu</w:t>
            </w:r>
            <w:proofErr w:type="spellEnd"/>
          </w:p>
        </w:tc>
      </w:tr>
      <w:tr w:rsidR="00B40323" w14:paraId="66AFAFA1" w14:textId="77777777" w:rsidTr="00A15724">
        <w:trPr>
          <w:trHeight w:val="452"/>
        </w:trPr>
        <w:tc>
          <w:tcPr>
            <w:tcW w:w="1985" w:type="dxa"/>
          </w:tcPr>
          <w:p w14:paraId="52274B30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5DF2F7" w14:textId="472BB201" w:rsidR="0045411D" w:rsidRDefault="0045411D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The id field is “</w:t>
            </w:r>
            <w:proofErr w:type="spellStart"/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octetstring</w:t>
            </w:r>
            <w:proofErr w:type="spellEnd"/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” type so in the template each “?” </w:t>
            </w:r>
            <w:proofErr w:type="spellStart"/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charecter</w:t>
            </w:r>
            <w:proofErr w:type="spellEnd"/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in this field will match one octet (=2 digits). </w:t>
            </w:r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For M</w:t>
            </w:r>
            <w:r w:rsidR="009C0CE5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anufacturer-assigned </w:t>
            </w:r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R</w:t>
            </w:r>
            <w:r w:rsidR="009C0CE5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adio </w:t>
            </w:r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</w:t>
            </w:r>
            <w:r w:rsidR="009C0CE5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apability </w:t>
            </w:r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="009C0CE5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d, </w:t>
            </w:r>
            <w:r w:rsidR="005E1D3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the id will </w:t>
            </w:r>
            <w:proofErr w:type="spellStart"/>
            <w:r w:rsidR="005E1D3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consisit</w:t>
            </w:r>
            <w:proofErr w:type="spellEnd"/>
            <w:r w:rsidR="005E1D3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of </w:t>
            </w:r>
            <w:r w:rsidR="0003264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1-digit TF (=0)</w:t>
            </w:r>
            <w:r w:rsidR="00C13D5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8-digit </w:t>
            </w:r>
            <w:r w:rsidR="0075452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vendor id and </w:t>
            </w:r>
            <w:r w:rsidR="00785CF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11 digit RCI field (</w:t>
            </w:r>
            <w:r w:rsidR="00016C7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as </w:t>
            </w:r>
            <w:r w:rsidR="00785CF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23.003 </w:t>
            </w:r>
            <w:r w:rsidR="00016C7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29.2).</w:t>
            </w:r>
          </w:p>
          <w:p w14:paraId="487C615B" w14:textId="3F5E9AD5" w:rsidR="00B40323" w:rsidRPr="00EB1B36" w:rsidRDefault="00B40323" w:rsidP="00A15724">
            <w:pP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</w:tc>
      </w:tr>
      <w:tr w:rsidR="00B40323" w14:paraId="5D92A150" w14:textId="77777777" w:rsidTr="00A15724">
        <w:tc>
          <w:tcPr>
            <w:tcW w:w="1985" w:type="dxa"/>
          </w:tcPr>
          <w:p w14:paraId="7CF1AFF1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F7A570" w14:textId="4AF3C48E" w:rsidR="00B40323" w:rsidRPr="008E0128" w:rsidRDefault="00B40323" w:rsidP="00A15724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AF710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Changed expected id</w:t>
            </w:r>
            <w:r w:rsidR="00F7412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to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'</w:t>
            </w:r>
            <w:r w:rsidRPr="00AF710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0</w:t>
            </w:r>
            <w:r w:rsidR="00414D2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0</w:t>
            </w:r>
            <w:r w:rsidRPr="00AF710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?????????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'O</w:t>
            </w:r>
          </w:p>
        </w:tc>
      </w:tr>
      <w:tr w:rsidR="00B40323" w14:paraId="786A3A8B" w14:textId="77777777" w:rsidTr="00A15724">
        <w:tc>
          <w:tcPr>
            <w:tcW w:w="1985" w:type="dxa"/>
          </w:tcPr>
          <w:p w14:paraId="5D435BEB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2A28C0" w14:textId="77777777" w:rsidR="00B40323" w:rsidRPr="008E0128" w:rsidRDefault="00B40323" w:rsidP="00A15724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B70006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RACS_NR5GC.ttcn</w:t>
            </w:r>
          </w:p>
        </w:tc>
      </w:tr>
      <w:tr w:rsidR="00B40323" w14:paraId="17111CB9" w14:textId="77777777" w:rsidTr="00A15724">
        <w:tc>
          <w:tcPr>
            <w:tcW w:w="1985" w:type="dxa"/>
          </w:tcPr>
          <w:p w14:paraId="1E54DCCF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A7C3D9" w14:textId="346FEDED" w:rsidR="00B40323" w:rsidRDefault="00D101C8" w:rsidP="009019BF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  <w:bookmarkStart w:id="14" w:name="_GoBack"/>
            <w:bookmarkEnd w:id="14"/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0687A43A" w14:textId="77777777" w:rsidR="00B40323" w:rsidRDefault="00B40323" w:rsidP="00B40323">
      <w:pPr>
        <w:rPr>
          <w:lang w:val="en-US"/>
        </w:rPr>
      </w:pPr>
    </w:p>
    <w:p w14:paraId="1CB3EF55" w14:textId="77777777" w:rsidR="00B40323" w:rsidRPr="00756FDB" w:rsidRDefault="00B40323" w:rsidP="00B40323">
      <w:pPr>
        <w:rPr>
          <w:rFonts w:ascii="Segoe UI" w:hAnsi="Segoe UI" w:cs="Segoe UI"/>
          <w:b/>
          <w:bCs/>
          <w:color w:val="201F1E"/>
          <w:sz w:val="22"/>
          <w:szCs w:val="22"/>
          <w:shd w:val="clear" w:color="auto" w:fill="FFFFFF"/>
        </w:rPr>
      </w:pPr>
      <w:r w:rsidRPr="00756FDB">
        <w:rPr>
          <w:rFonts w:ascii="Segoe UI" w:hAnsi="Segoe UI" w:cs="Segoe UI"/>
          <w:b/>
          <w:bCs/>
          <w:color w:val="201F1E"/>
          <w:sz w:val="22"/>
          <w:szCs w:val="22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0323" w14:paraId="6E412E3E" w14:textId="77777777" w:rsidTr="00A15724">
        <w:tc>
          <w:tcPr>
            <w:tcW w:w="9855" w:type="dxa"/>
          </w:tcPr>
          <w:p w14:paraId="3DF15470" w14:textId="77777777" w:rsidR="00B40323" w:rsidRPr="00756FDB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template (present)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UERadioCapId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cr_UERadioCapId_Manu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(IEI8_Type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p_IEI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 :=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{ /* @status APPROVED (NR5GC_IRAT) */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iei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p_IEI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iel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int2oct(10, 1),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id := '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00?????????????????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'O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};</w:t>
            </w:r>
          </w:p>
        </w:tc>
      </w:tr>
    </w:tbl>
    <w:p w14:paraId="5597ED65" w14:textId="77777777" w:rsidR="00B40323" w:rsidRDefault="00B40323" w:rsidP="00B40323">
      <w:pPr>
        <w:rPr>
          <w:lang w:val="en-US"/>
        </w:rPr>
      </w:pPr>
    </w:p>
    <w:p w14:paraId="407B12AF" w14:textId="77777777" w:rsidR="00B40323" w:rsidRPr="00756FDB" w:rsidRDefault="00B40323" w:rsidP="00B40323">
      <w:pPr>
        <w:rPr>
          <w:rFonts w:ascii="Segoe UI" w:hAnsi="Segoe UI" w:cs="Segoe UI"/>
          <w:b/>
          <w:bCs/>
          <w:color w:val="201F1E"/>
          <w:sz w:val="22"/>
          <w:szCs w:val="22"/>
          <w:shd w:val="clear" w:color="auto" w:fill="FFFFFF"/>
        </w:rPr>
      </w:pPr>
      <w:r w:rsidRPr="00756FDB">
        <w:rPr>
          <w:rFonts w:ascii="Segoe UI" w:hAnsi="Segoe UI" w:cs="Segoe UI"/>
          <w:b/>
          <w:bCs/>
          <w:color w:val="201F1E"/>
          <w:sz w:val="22"/>
          <w:szCs w:val="22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0323" w14:paraId="075A3E7D" w14:textId="77777777" w:rsidTr="00A15724">
        <w:tc>
          <w:tcPr>
            <w:tcW w:w="9629" w:type="dxa"/>
          </w:tcPr>
          <w:p w14:paraId="4C8898FE" w14:textId="77777777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template (present)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UERadioCapId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cr_UERadioCapId_Manu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(IEI8_Type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p_IEI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) := </w:t>
            </w:r>
          </w:p>
          <w:p w14:paraId="2F6224D0" w14:textId="77777777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{ /* @status    APPROVED (NR5GC_IRAT) */</w:t>
            </w:r>
          </w:p>
          <w:p w14:paraId="632AFF8D" w14:textId="77777777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iei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p_IEI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,</w:t>
            </w:r>
          </w:p>
          <w:p w14:paraId="039AA2B6" w14:textId="77777777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iel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int2oct(10, 1),</w:t>
            </w:r>
          </w:p>
          <w:p w14:paraId="5E60D577" w14:textId="567E44B8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gram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id</w:t>
            </w:r>
            <w:proofErr w:type="gram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 '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0</w:t>
            </w:r>
            <w:r w:rsidR="00861122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0</w:t>
            </w:r>
            <w:r w:rsidR="00F7412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?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????????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'O</w:t>
            </w:r>
          </w:p>
          <w:p w14:paraId="43EA1CA8" w14:textId="77777777" w:rsidR="00B40323" w:rsidRPr="00756FDB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};</w:t>
            </w:r>
          </w:p>
        </w:tc>
      </w:tr>
    </w:tbl>
    <w:p w14:paraId="391BCBE1" w14:textId="039A5C38" w:rsidR="00007D89" w:rsidRPr="00854C55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10348861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7A367498" w14:textId="39C5FC85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D02D66">
        <w:rPr>
          <w:rFonts w:cs="Arial"/>
        </w:rPr>
        <w:t>7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10348862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6BFEB813" w:rsidR="00007D89" w:rsidRPr="00954EDD" w:rsidRDefault="00D02D66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10348863"/>
      <w:r w:rsidRPr="00D02D66">
        <w:rPr>
          <w:rFonts w:cs="Arial"/>
          <w:b/>
        </w:rPr>
        <w:t>Samsung SM-G996B</w:t>
      </w:r>
      <w:bookmarkEnd w:id="23"/>
    </w:p>
    <w:p w14:paraId="29B59B52" w14:textId="2CAB0E0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D02D66" w:rsidRPr="00D02D66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06EF25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D02D66">
        <w:t>9_1_9_3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5EAA7C5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D02D66">
        <w:rPr>
          <w:rFonts w:cs="Arial"/>
        </w:rPr>
        <w:t>9_1_9_3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10348864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3B449B0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D52B60">
              <w:rPr>
                <w:rFonts w:cs="Arial"/>
                <w:b/>
                <w:sz w:val="18"/>
              </w:rPr>
              <w:t>8</w:t>
            </w:r>
            <w:r w:rsidR="009F433D">
              <w:rPr>
                <w:rFonts w:cs="Arial"/>
                <w:b/>
                <w:sz w:val="18"/>
              </w:rPr>
              <w:t>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F433D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9F433D">
              <w:rPr>
                <w:rFonts w:cs="Arial"/>
                <w:b/>
                <w:sz w:val="18"/>
              </w:rPr>
              <w:t>9.1.9.3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74DC6"/>
    <w:multiLevelType w:val="hybridMultilevel"/>
    <w:tmpl w:val="DF1CEA1A"/>
    <w:lvl w:ilvl="0" w:tplc="CFCC6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E7BBB"/>
    <w:multiLevelType w:val="hybridMultilevel"/>
    <w:tmpl w:val="E2A8EBC8"/>
    <w:lvl w:ilvl="0" w:tplc="681C6B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16C74"/>
    <w:rsid w:val="00022E4A"/>
    <w:rsid w:val="00032648"/>
    <w:rsid w:val="00045EBF"/>
    <w:rsid w:val="000A6394"/>
    <w:rsid w:val="000B166E"/>
    <w:rsid w:val="000B4E45"/>
    <w:rsid w:val="000B7FED"/>
    <w:rsid w:val="000C038A"/>
    <w:rsid w:val="000C0A31"/>
    <w:rsid w:val="000C6598"/>
    <w:rsid w:val="000D44B3"/>
    <w:rsid w:val="000D4593"/>
    <w:rsid w:val="000D4B2C"/>
    <w:rsid w:val="00117380"/>
    <w:rsid w:val="00145D43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3817"/>
    <w:rsid w:val="00284FEB"/>
    <w:rsid w:val="002860C4"/>
    <w:rsid w:val="002B5741"/>
    <w:rsid w:val="002E472E"/>
    <w:rsid w:val="002F4E3C"/>
    <w:rsid w:val="00305409"/>
    <w:rsid w:val="0032696D"/>
    <w:rsid w:val="003364F8"/>
    <w:rsid w:val="003609EF"/>
    <w:rsid w:val="0036231A"/>
    <w:rsid w:val="00374DD4"/>
    <w:rsid w:val="003D3824"/>
    <w:rsid w:val="003E00D3"/>
    <w:rsid w:val="003E1A36"/>
    <w:rsid w:val="003F2449"/>
    <w:rsid w:val="00410371"/>
    <w:rsid w:val="00414D23"/>
    <w:rsid w:val="00423AB6"/>
    <w:rsid w:val="004242F1"/>
    <w:rsid w:val="00444216"/>
    <w:rsid w:val="0045411D"/>
    <w:rsid w:val="00457F71"/>
    <w:rsid w:val="0047050D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2A0E"/>
    <w:rsid w:val="00564DEC"/>
    <w:rsid w:val="00574A7C"/>
    <w:rsid w:val="00592D74"/>
    <w:rsid w:val="005972AE"/>
    <w:rsid w:val="005D5B00"/>
    <w:rsid w:val="005E1D34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5452B"/>
    <w:rsid w:val="00785AFF"/>
    <w:rsid w:val="00785CF9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1122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019BF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C0CE5"/>
    <w:rsid w:val="009E3297"/>
    <w:rsid w:val="009F433D"/>
    <w:rsid w:val="009F734F"/>
    <w:rsid w:val="00A20BFD"/>
    <w:rsid w:val="00A246B6"/>
    <w:rsid w:val="00A277A1"/>
    <w:rsid w:val="00A47E70"/>
    <w:rsid w:val="00A50CF0"/>
    <w:rsid w:val="00A63622"/>
    <w:rsid w:val="00A7671C"/>
    <w:rsid w:val="00A82FF7"/>
    <w:rsid w:val="00A94FC1"/>
    <w:rsid w:val="00AA2CBC"/>
    <w:rsid w:val="00AC5820"/>
    <w:rsid w:val="00AD1CD8"/>
    <w:rsid w:val="00AE4CF0"/>
    <w:rsid w:val="00B0233C"/>
    <w:rsid w:val="00B258BB"/>
    <w:rsid w:val="00B40323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13D5E"/>
    <w:rsid w:val="00C66BA2"/>
    <w:rsid w:val="00C777AD"/>
    <w:rsid w:val="00C870F6"/>
    <w:rsid w:val="00C95985"/>
    <w:rsid w:val="00CC5026"/>
    <w:rsid w:val="00CC68D0"/>
    <w:rsid w:val="00CD77E9"/>
    <w:rsid w:val="00CE4FAC"/>
    <w:rsid w:val="00CF4DE2"/>
    <w:rsid w:val="00D02D66"/>
    <w:rsid w:val="00D03F9A"/>
    <w:rsid w:val="00D06D51"/>
    <w:rsid w:val="00D101C8"/>
    <w:rsid w:val="00D24991"/>
    <w:rsid w:val="00D50255"/>
    <w:rsid w:val="00D52B60"/>
    <w:rsid w:val="00D66520"/>
    <w:rsid w:val="00D84AE9"/>
    <w:rsid w:val="00D8579F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42263"/>
    <w:rsid w:val="00F45B9F"/>
    <w:rsid w:val="00F50168"/>
    <w:rsid w:val="00F6711E"/>
    <w:rsid w:val="00F74128"/>
    <w:rsid w:val="00FB6386"/>
    <w:rsid w:val="00FB7DFF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B4032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D2396-D0A0-43BC-9B9A-9D1AF543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809</Words>
  <Characters>6480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2022-09-03T03:55:00Z</dcterms:created>
  <dcterms:modified xsi:type="dcterms:W3CDTF">2022-09-03T03:55:00Z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1662170961</vt:lpwstr>
  </property>
</Properties>
</file>