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8CDD9" w14:textId="77777777" w:rsidR="00DE6F8D" w:rsidRDefault="00DE6F8D" w:rsidP="00DE6F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R5s220981</w:t>
        </w:r>
      </w:fldSimple>
    </w:p>
    <w:p w14:paraId="048DE9E2" w14:textId="77777777" w:rsidR="00DE6F8D" w:rsidRDefault="00000000" w:rsidP="00DE6F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6F8D" w:rsidRPr="00BA51D9">
          <w:rPr>
            <w:b/>
            <w:noProof/>
            <w:sz w:val="24"/>
          </w:rPr>
          <w:t>Online</w:t>
        </w:r>
      </w:fldSimple>
      <w:r w:rsidR="00DE6F8D">
        <w:rPr>
          <w:b/>
          <w:noProof/>
          <w:sz w:val="24"/>
        </w:rPr>
        <w:t xml:space="preserve">, </w:t>
      </w:r>
      <w:r w:rsidR="00DE6F8D">
        <w:fldChar w:fldCharType="begin"/>
      </w:r>
      <w:r w:rsidR="00DE6F8D">
        <w:instrText xml:space="preserve"> DOCPROPERTY  Country  \* MERGEFORMAT </w:instrText>
      </w:r>
      <w:r w:rsidR="00DE6F8D">
        <w:fldChar w:fldCharType="end"/>
      </w:r>
      <w:r w:rsidR="00DE6F8D">
        <w:rPr>
          <w:b/>
          <w:noProof/>
          <w:sz w:val="24"/>
        </w:rPr>
        <w:t xml:space="preserve">, </w:t>
      </w:r>
      <w:fldSimple w:instr=" DOCPROPERTY  StartDate  \* MERGEFORMAT ">
        <w:r w:rsidR="00DE6F8D" w:rsidRPr="00BA51D9">
          <w:rPr>
            <w:b/>
            <w:noProof/>
            <w:sz w:val="24"/>
          </w:rPr>
          <w:t>10th Dec 2021</w:t>
        </w:r>
      </w:fldSimple>
      <w:r w:rsidR="00DE6F8D">
        <w:rPr>
          <w:b/>
          <w:noProof/>
          <w:sz w:val="24"/>
        </w:rPr>
        <w:t xml:space="preserve"> - </w:t>
      </w:r>
      <w:fldSimple w:instr=" DOCPROPERTY  EndDate  \* MERGEFORMAT ">
        <w:r w:rsidR="00DE6F8D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F8D" w14:paraId="139D2219" w14:textId="77777777" w:rsidTr="00473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233E1" w14:textId="77777777" w:rsidR="00DE6F8D" w:rsidRDefault="00DE6F8D" w:rsidP="00473A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F8D" w14:paraId="26ACA531" w14:textId="77777777" w:rsidTr="00473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1C704" w14:textId="77777777" w:rsidR="00DE6F8D" w:rsidRDefault="00DE6F8D" w:rsidP="00473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F8D" w14:paraId="5EC3C363" w14:textId="77777777" w:rsidTr="00473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A203E" w14:textId="77777777"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14:paraId="1E04570F" w14:textId="77777777" w:rsidTr="00473A23">
        <w:tc>
          <w:tcPr>
            <w:tcW w:w="142" w:type="dxa"/>
            <w:tcBorders>
              <w:left w:val="single" w:sz="4" w:space="0" w:color="auto"/>
            </w:tcBorders>
          </w:tcPr>
          <w:p w14:paraId="172B9724" w14:textId="77777777" w:rsidR="00DE6F8D" w:rsidRDefault="00DE6F8D" w:rsidP="00473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520250" w14:textId="77777777" w:rsidR="00DE6F8D" w:rsidRPr="00410371" w:rsidRDefault="00000000" w:rsidP="00473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F8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B2FA6C8" w14:textId="77777777" w:rsidR="00DE6F8D" w:rsidRDefault="00DE6F8D" w:rsidP="00473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1E19E6" w14:textId="77777777" w:rsidR="00DE6F8D" w:rsidRPr="00410371" w:rsidRDefault="00000000" w:rsidP="00473A2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6F8D" w:rsidRPr="00410371">
                <w:rPr>
                  <w:b/>
                  <w:noProof/>
                  <w:sz w:val="28"/>
                </w:rPr>
                <w:t>2697</w:t>
              </w:r>
            </w:fldSimple>
          </w:p>
        </w:tc>
        <w:tc>
          <w:tcPr>
            <w:tcW w:w="709" w:type="dxa"/>
          </w:tcPr>
          <w:p w14:paraId="43D48530" w14:textId="77777777" w:rsidR="00DE6F8D" w:rsidRDefault="00DE6F8D" w:rsidP="00473A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066D36" w14:textId="77777777" w:rsidR="00DE6F8D" w:rsidRPr="00410371" w:rsidRDefault="00000000" w:rsidP="00473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6F8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98843D" w14:textId="77777777" w:rsidR="00DE6F8D" w:rsidRDefault="00DE6F8D" w:rsidP="00473A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15E6EA" w14:textId="77777777" w:rsidR="00DE6F8D" w:rsidRPr="00410371" w:rsidRDefault="00000000" w:rsidP="00473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F8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484ED1" w14:textId="77777777" w:rsidR="00DE6F8D" w:rsidRDefault="00DE6F8D" w:rsidP="00473A23">
            <w:pPr>
              <w:pStyle w:val="CRCoverPage"/>
              <w:spacing w:after="0"/>
              <w:rPr>
                <w:noProof/>
              </w:rPr>
            </w:pPr>
          </w:p>
        </w:tc>
      </w:tr>
      <w:tr w:rsidR="00DE6F8D" w14:paraId="57A05E16" w14:textId="77777777" w:rsidTr="00473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C9798" w14:textId="77777777" w:rsidR="00DE6F8D" w:rsidRDefault="00DE6F8D" w:rsidP="00473A23">
            <w:pPr>
              <w:pStyle w:val="CRCoverPage"/>
              <w:spacing w:after="0"/>
              <w:rPr>
                <w:noProof/>
              </w:rPr>
            </w:pPr>
          </w:p>
        </w:tc>
      </w:tr>
      <w:tr w:rsidR="00DE6F8D" w14:paraId="2A989363" w14:textId="77777777" w:rsidTr="00473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650DA" w14:textId="77777777" w:rsidR="00DE6F8D" w:rsidRPr="00F25D98" w:rsidRDefault="00DE6F8D" w:rsidP="00473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F8D" w14:paraId="52531C58" w14:textId="77777777" w:rsidTr="00473A23">
        <w:tc>
          <w:tcPr>
            <w:tcW w:w="9641" w:type="dxa"/>
            <w:gridSpan w:val="9"/>
          </w:tcPr>
          <w:p w14:paraId="3A5B0ECA" w14:textId="77777777"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734850" w14:textId="77777777" w:rsidR="00DE6F8D" w:rsidRDefault="00DE6F8D" w:rsidP="00DE6F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F8D" w14:paraId="2E0B91A0" w14:textId="77777777" w:rsidTr="00473A23">
        <w:tc>
          <w:tcPr>
            <w:tcW w:w="2835" w:type="dxa"/>
          </w:tcPr>
          <w:p w14:paraId="36AA17EE" w14:textId="77777777" w:rsidR="00DE6F8D" w:rsidRDefault="00DE6F8D" w:rsidP="00473A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4CA65" w14:textId="77777777" w:rsidR="00DE6F8D" w:rsidRDefault="00DE6F8D" w:rsidP="00473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562BA" w14:textId="77777777" w:rsidR="00DE6F8D" w:rsidRDefault="00DE6F8D" w:rsidP="00473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9951D5" w14:textId="77777777" w:rsidR="00DE6F8D" w:rsidRDefault="00DE6F8D" w:rsidP="00473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55788" w14:textId="77777777" w:rsidR="00DE6F8D" w:rsidRDefault="00DE6F8D" w:rsidP="00473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5BDFB0" w14:textId="77777777" w:rsidR="00DE6F8D" w:rsidRDefault="00DE6F8D" w:rsidP="00473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A13044" w14:textId="77777777" w:rsidR="00DE6F8D" w:rsidRDefault="00DE6F8D" w:rsidP="00473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C56591" w14:textId="77777777" w:rsidR="00DE6F8D" w:rsidRDefault="00DE6F8D" w:rsidP="00473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61C62" w14:textId="77777777" w:rsidR="00DE6F8D" w:rsidRDefault="00DE6F8D" w:rsidP="00473A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DE7F8B" w14:textId="77777777" w:rsidR="00DE6F8D" w:rsidRDefault="00DE6F8D" w:rsidP="00DE6F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F8D" w14:paraId="11CD4DE3" w14:textId="77777777" w:rsidTr="00473A23">
        <w:tc>
          <w:tcPr>
            <w:tcW w:w="9640" w:type="dxa"/>
            <w:gridSpan w:val="11"/>
          </w:tcPr>
          <w:p w14:paraId="4ECFB7DC" w14:textId="77777777"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14:paraId="2D59C674" w14:textId="77777777" w:rsidTr="00473A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31C493" w14:textId="77777777" w:rsidR="00DE6F8D" w:rsidRDefault="00DE6F8D" w:rsidP="00473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EFD56" w14:textId="77777777" w:rsidR="00DE6F8D" w:rsidRDefault="00000000" w:rsidP="00473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6F8D">
              <w:t xml:space="preserve">Correction to the function </w:t>
            </w:r>
            <w:proofErr w:type="spellStart"/>
            <w:r w:rsidR="00DE6F8D">
              <w:t>f_NR_ServCellIndex</w:t>
            </w:r>
            <w:proofErr w:type="spellEnd"/>
            <w:r>
              <w:fldChar w:fldCharType="end"/>
            </w:r>
          </w:p>
        </w:tc>
      </w:tr>
      <w:tr w:rsidR="00DE6F8D" w14:paraId="210AA380" w14:textId="77777777" w:rsidTr="00473A23">
        <w:tc>
          <w:tcPr>
            <w:tcW w:w="1843" w:type="dxa"/>
            <w:tcBorders>
              <w:left w:val="single" w:sz="4" w:space="0" w:color="auto"/>
            </w:tcBorders>
          </w:tcPr>
          <w:p w14:paraId="681F0D81" w14:textId="77777777" w:rsidR="00DE6F8D" w:rsidRDefault="00DE6F8D" w:rsidP="00473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60501" w14:textId="77777777"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14:paraId="70D8D5ED" w14:textId="77777777" w:rsidTr="00473A23">
        <w:tc>
          <w:tcPr>
            <w:tcW w:w="1843" w:type="dxa"/>
            <w:tcBorders>
              <w:left w:val="single" w:sz="4" w:space="0" w:color="auto"/>
            </w:tcBorders>
          </w:tcPr>
          <w:p w14:paraId="302F1874" w14:textId="77777777" w:rsidR="00DE6F8D" w:rsidRDefault="00DE6F8D" w:rsidP="00473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C9E166" w14:textId="77777777" w:rsidR="00DE6F8D" w:rsidRDefault="00000000" w:rsidP="00473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6F8D">
                <w:rPr>
                  <w:noProof/>
                </w:rPr>
                <w:t>ROHDE &amp; SCHWARZ</w:t>
              </w:r>
            </w:fldSimple>
          </w:p>
        </w:tc>
      </w:tr>
      <w:tr w:rsidR="00DE6F8D" w14:paraId="0870B7FB" w14:textId="77777777" w:rsidTr="00473A23">
        <w:tc>
          <w:tcPr>
            <w:tcW w:w="1843" w:type="dxa"/>
            <w:tcBorders>
              <w:left w:val="single" w:sz="4" w:space="0" w:color="auto"/>
            </w:tcBorders>
          </w:tcPr>
          <w:p w14:paraId="4993D710" w14:textId="77777777" w:rsidR="00DE6F8D" w:rsidRDefault="00DE6F8D" w:rsidP="00473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E654B" w14:textId="77777777" w:rsidR="00DE6F8D" w:rsidRDefault="00392034" w:rsidP="00473A2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E6F8D">
              <w:fldChar w:fldCharType="begin"/>
            </w:r>
            <w:r w:rsidR="00DE6F8D">
              <w:instrText xml:space="preserve"> DOCPROPERTY  SourceIfTsg  \* MERGEFORMAT </w:instrText>
            </w:r>
            <w:r w:rsidR="00DE6F8D">
              <w:fldChar w:fldCharType="end"/>
            </w:r>
          </w:p>
        </w:tc>
      </w:tr>
      <w:tr w:rsidR="00DE6F8D" w14:paraId="49BCF86F" w14:textId="77777777" w:rsidTr="00473A23">
        <w:tc>
          <w:tcPr>
            <w:tcW w:w="1843" w:type="dxa"/>
            <w:tcBorders>
              <w:left w:val="single" w:sz="4" w:space="0" w:color="auto"/>
            </w:tcBorders>
          </w:tcPr>
          <w:p w14:paraId="674EC178" w14:textId="77777777" w:rsidR="00DE6F8D" w:rsidRDefault="00DE6F8D" w:rsidP="00473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0F5A7" w14:textId="77777777"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14:paraId="3922AD69" w14:textId="77777777" w:rsidTr="00473A23">
        <w:tc>
          <w:tcPr>
            <w:tcW w:w="1843" w:type="dxa"/>
            <w:tcBorders>
              <w:left w:val="single" w:sz="4" w:space="0" w:color="auto"/>
            </w:tcBorders>
          </w:tcPr>
          <w:p w14:paraId="7193A252" w14:textId="77777777" w:rsidR="00DE6F8D" w:rsidRDefault="00DE6F8D" w:rsidP="00473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C7287D" w14:textId="77777777" w:rsidR="00DE6F8D" w:rsidRDefault="00000000" w:rsidP="00473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6F8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691143" w14:textId="77777777" w:rsidR="00DE6F8D" w:rsidRDefault="00DE6F8D" w:rsidP="00473A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8069D" w14:textId="77777777" w:rsidR="00DE6F8D" w:rsidRDefault="00DE6F8D" w:rsidP="00473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2959F" w14:textId="77777777" w:rsidR="00DE6F8D" w:rsidRDefault="00000000" w:rsidP="00473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F8D">
                <w:rPr>
                  <w:noProof/>
                </w:rPr>
                <w:t>2022-08-01</w:t>
              </w:r>
            </w:fldSimple>
          </w:p>
        </w:tc>
      </w:tr>
      <w:tr w:rsidR="00DE6F8D" w14:paraId="57A3AD2A" w14:textId="77777777" w:rsidTr="00473A23">
        <w:tc>
          <w:tcPr>
            <w:tcW w:w="1843" w:type="dxa"/>
            <w:tcBorders>
              <w:left w:val="single" w:sz="4" w:space="0" w:color="auto"/>
            </w:tcBorders>
          </w:tcPr>
          <w:p w14:paraId="026354EA" w14:textId="77777777" w:rsidR="00DE6F8D" w:rsidRDefault="00DE6F8D" w:rsidP="00473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D383A" w14:textId="77777777"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2CAC8" w14:textId="77777777"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CA56F6" w14:textId="77777777"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770266" w14:textId="77777777"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14:paraId="5E170084" w14:textId="77777777" w:rsidTr="00473A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7013F" w14:textId="77777777" w:rsidR="00DE6F8D" w:rsidRDefault="00DE6F8D" w:rsidP="00473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379154" w14:textId="77777777" w:rsidR="00DE6F8D" w:rsidRDefault="00000000" w:rsidP="00473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6F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CEE2EA" w14:textId="77777777" w:rsidR="00DE6F8D" w:rsidRDefault="00DE6F8D" w:rsidP="00473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3E29C" w14:textId="77777777" w:rsidR="00DE6F8D" w:rsidRDefault="00DE6F8D" w:rsidP="00473A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793C9B" w14:textId="77777777" w:rsidR="00DE6F8D" w:rsidRDefault="00000000" w:rsidP="00473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6F8D">
                <w:rPr>
                  <w:noProof/>
                </w:rPr>
                <w:t>Rel-17</w:t>
              </w:r>
            </w:fldSimple>
          </w:p>
        </w:tc>
      </w:tr>
      <w:tr w:rsidR="00DE6F8D" w14:paraId="782B1F22" w14:textId="77777777" w:rsidTr="00473A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ABAF" w14:textId="77777777" w:rsidR="00DE6F8D" w:rsidRDefault="00DE6F8D" w:rsidP="00473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762959" w14:textId="77777777" w:rsidR="00DE6F8D" w:rsidRDefault="00DE6F8D" w:rsidP="00473A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1D0DD5" w14:textId="77777777" w:rsidR="00DE6F8D" w:rsidRDefault="00DE6F8D" w:rsidP="00473A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85754" w14:textId="77777777" w:rsidR="00DE6F8D" w:rsidRPr="007C2097" w:rsidRDefault="00DE6F8D" w:rsidP="00473A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F8D" w14:paraId="44E08BAB" w14:textId="77777777" w:rsidTr="00473A23">
        <w:tc>
          <w:tcPr>
            <w:tcW w:w="1843" w:type="dxa"/>
          </w:tcPr>
          <w:p w14:paraId="295651AA" w14:textId="77777777" w:rsidR="00DE6F8D" w:rsidRDefault="00DE6F8D" w:rsidP="00473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87B967" w14:textId="77777777"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14:paraId="70BCE7C6" w14:textId="77777777" w:rsidTr="00473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B04A5" w14:textId="77777777"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E32DD" w14:textId="77777777" w:rsidR="00DE6F8D" w:rsidRDefault="00DE6F8D" w:rsidP="00DE6F8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the function </w:t>
            </w:r>
            <w:proofErr w:type="spellStart"/>
            <w:r w:rsidRPr="00E27517">
              <w:rPr>
                <w:rFonts w:cs="Arial"/>
                <w:lang w:eastAsia="en-GB"/>
              </w:rPr>
              <w:t>f_NR_</w:t>
            </w:r>
            <w:proofErr w:type="gramStart"/>
            <w:r w:rsidRPr="00E27517">
              <w:rPr>
                <w:rFonts w:cs="Arial"/>
                <w:lang w:eastAsia="en-GB"/>
              </w:rPr>
              <w:t>ServCellIndex</w:t>
            </w:r>
            <w:proofErr w:type="spellEnd"/>
            <w:r>
              <w:rPr>
                <w:rFonts w:cs="Arial"/>
                <w:lang w:eastAsia="en-GB"/>
              </w:rPr>
              <w:t xml:space="preserve"> ,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E27517">
              <w:rPr>
                <w:rFonts w:cs="Arial"/>
                <w:lang w:eastAsia="en-GB"/>
              </w:rPr>
              <w:t>v_ServCellIndex</w:t>
            </w:r>
            <w:proofErr w:type="spellEnd"/>
            <w:r>
              <w:rPr>
                <w:rFonts w:cs="Arial"/>
                <w:lang w:eastAsia="en-GB"/>
              </w:rPr>
              <w:t xml:space="preserve"> is filled as “1” if the test case attribute is ENDC . This check is not sufficient for the case where SA as well ENDC cells are </w:t>
            </w:r>
            <w:proofErr w:type="gramStart"/>
            <w:r>
              <w:rPr>
                <w:rFonts w:cs="Arial"/>
                <w:lang w:eastAsia="en-GB"/>
              </w:rPr>
              <w:t>involved .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</w:p>
          <w:p w14:paraId="64822B1D" w14:textId="77777777" w:rsidR="00DE6F8D" w:rsidRPr="00E5624B" w:rsidRDefault="00DE6F8D" w:rsidP="00DE6F8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so it is proposed to check “</w:t>
            </w:r>
            <w:proofErr w:type="spellStart"/>
            <w:r w:rsidRPr="0042750D">
              <w:rPr>
                <w:rFonts w:cs="Arial"/>
                <w:lang w:eastAsia="en-GB"/>
              </w:rPr>
              <w:t>p_ENDC_SpecificCell</w:t>
            </w:r>
            <w:proofErr w:type="spellEnd"/>
            <w:r>
              <w:rPr>
                <w:rFonts w:cs="Arial"/>
                <w:lang w:eastAsia="en-GB"/>
              </w:rPr>
              <w:t xml:space="preserve">” </w:t>
            </w:r>
            <w:proofErr w:type="gramStart"/>
            <w:r>
              <w:rPr>
                <w:rFonts w:cs="Arial"/>
                <w:lang w:eastAsia="en-GB"/>
              </w:rPr>
              <w:t>( cell</w:t>
            </w:r>
            <w:proofErr w:type="gramEnd"/>
            <w:r>
              <w:rPr>
                <w:rFonts w:cs="Arial"/>
                <w:lang w:eastAsia="en-GB"/>
              </w:rPr>
              <w:t xml:space="preserve"> specific attribute ) along with “</w:t>
            </w:r>
            <w:proofErr w:type="spellStart"/>
            <w:r w:rsidRPr="0042750D">
              <w:rPr>
                <w:rFonts w:cs="Arial"/>
                <w:lang w:eastAsia="en-GB"/>
              </w:rPr>
              <w:t>f_GetTestcaseAttrib_ENDC</w:t>
            </w:r>
            <w:proofErr w:type="spellEnd"/>
            <w:r>
              <w:rPr>
                <w:rFonts w:cs="Arial"/>
                <w:lang w:eastAsia="en-GB"/>
              </w:rPr>
              <w:t>”.</w:t>
            </w:r>
          </w:p>
        </w:tc>
      </w:tr>
      <w:tr w:rsidR="00DE6F8D" w14:paraId="79B4DEF8" w14:textId="77777777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49AE2" w14:textId="77777777"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67EA2" w14:textId="77777777" w:rsidR="00DE6F8D" w:rsidRPr="00CF39F2" w:rsidRDefault="00DE6F8D" w:rsidP="00DE6F8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E6F8D" w14:paraId="2721A00B" w14:textId="77777777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AD34B" w14:textId="77777777"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8C02F" w14:textId="77777777" w:rsidR="00DE6F8D" w:rsidRPr="001C574F" w:rsidRDefault="00DE6F8D" w:rsidP="00DE6F8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Boolean Parameter </w:t>
            </w:r>
            <w:proofErr w:type="spellStart"/>
            <w:r w:rsidRPr="009F4F37">
              <w:t>p_ENDC_SpecificCell</w:t>
            </w:r>
            <w:proofErr w:type="spellEnd"/>
            <w:r>
              <w:t xml:space="preserve"> is passed to the function </w:t>
            </w:r>
            <w:proofErr w:type="spellStart"/>
            <w:r w:rsidRPr="009F4F37">
              <w:t>f_NR_ServCellIndex</w:t>
            </w:r>
            <w:proofErr w:type="spellEnd"/>
          </w:p>
        </w:tc>
      </w:tr>
      <w:tr w:rsidR="00DE6F8D" w14:paraId="7129E6FD" w14:textId="77777777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59F16" w14:textId="77777777"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4E7B6" w14:textId="77777777" w:rsidR="00DE6F8D" w:rsidRPr="00CF39F2" w:rsidRDefault="00DE6F8D" w:rsidP="00DE6F8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E6F8D" w14:paraId="3CDCD14D" w14:textId="77777777" w:rsidTr="00473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8F68C0" w14:textId="77777777"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93CB" w14:textId="77777777" w:rsidR="00DE6F8D" w:rsidRPr="00CF39F2" w:rsidRDefault="00DE6F8D" w:rsidP="00DE6F8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DE6F8D" w14:paraId="734BB7C6" w14:textId="77777777" w:rsidTr="00473A23">
        <w:tc>
          <w:tcPr>
            <w:tcW w:w="2694" w:type="dxa"/>
            <w:gridSpan w:val="2"/>
          </w:tcPr>
          <w:p w14:paraId="7E5648DE" w14:textId="77777777"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65AF1" w14:textId="77777777" w:rsidR="00DE6F8D" w:rsidRDefault="00DE6F8D" w:rsidP="00DE6F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14:paraId="79AB9139" w14:textId="77777777" w:rsidTr="00473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D61A2C" w14:textId="77777777"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6CB8C" w14:textId="77777777" w:rsidR="00DE6F8D" w:rsidRDefault="00DE6F8D" w:rsidP="00DE6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8.1.4.2.1.2.NR5GC</w:t>
            </w:r>
          </w:p>
        </w:tc>
      </w:tr>
      <w:tr w:rsidR="00DE6F8D" w14:paraId="75A07F46" w14:textId="77777777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F2FF8" w14:textId="77777777"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051B" w14:textId="77777777" w:rsidR="00DE6F8D" w:rsidRDefault="00DE6F8D" w:rsidP="00DE6F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14:paraId="22E6C38E" w14:textId="77777777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8F8D" w14:textId="77777777"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2D617" w14:textId="77777777"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8BD6DD" w14:textId="77777777"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EEA6C" w14:textId="77777777" w:rsidR="00DE6F8D" w:rsidRDefault="00DE6F8D" w:rsidP="00DE6F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34211B" w14:textId="77777777" w:rsidR="00DE6F8D" w:rsidRDefault="00DE6F8D" w:rsidP="00DE6F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F8D" w14:paraId="2E208A6F" w14:textId="77777777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E1A6" w14:textId="77777777"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56696" w14:textId="77777777"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D54B2" w14:textId="77777777"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70016" w14:textId="77777777" w:rsidR="00DE6F8D" w:rsidRDefault="00DE6F8D" w:rsidP="00DE6F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B3A84" w14:textId="77777777" w:rsidR="00DE6F8D" w:rsidRDefault="00DE6F8D" w:rsidP="00DE6F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F8D" w14:paraId="06D231D0" w14:textId="77777777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B8BCF" w14:textId="77777777"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F429E" w14:textId="77777777"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B66A3" w14:textId="77777777"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6D60BF" w14:textId="77777777" w:rsidR="00DE6F8D" w:rsidRDefault="00DE6F8D" w:rsidP="00DE6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53795" w14:textId="77777777" w:rsidR="00DE6F8D" w:rsidRDefault="00DE6F8D" w:rsidP="00DE6F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F8D" w14:paraId="3C0B1AB1" w14:textId="77777777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DB481" w14:textId="77777777"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29EB2" w14:textId="77777777"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EC060" w14:textId="77777777"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86CEB6" w14:textId="77777777" w:rsidR="00DE6F8D" w:rsidRDefault="00DE6F8D" w:rsidP="00DE6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4D98F" w14:textId="77777777" w:rsidR="00DE6F8D" w:rsidRDefault="00DE6F8D" w:rsidP="00DE6F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F8D" w14:paraId="0707D5DF" w14:textId="77777777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C6AE" w14:textId="77777777"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1B48A" w14:textId="77777777" w:rsidR="00DE6F8D" w:rsidRDefault="00DE6F8D" w:rsidP="00DE6F8D">
            <w:pPr>
              <w:pStyle w:val="CRCoverPage"/>
              <w:spacing w:after="0"/>
              <w:rPr>
                <w:noProof/>
              </w:rPr>
            </w:pPr>
          </w:p>
        </w:tc>
      </w:tr>
      <w:tr w:rsidR="00DE6F8D" w14:paraId="06F9F3A7" w14:textId="77777777" w:rsidTr="00473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48747" w14:textId="77777777"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6A2A3" w14:textId="77777777" w:rsidR="00DE6F8D" w:rsidRDefault="00DE6F8D" w:rsidP="00DE6F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F8D" w:rsidRPr="008863B9" w14:paraId="7AC6F5FE" w14:textId="77777777" w:rsidTr="00473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4F621" w14:textId="77777777" w:rsidR="00DE6F8D" w:rsidRPr="008863B9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32D1F" w14:textId="77777777" w:rsidR="00DE6F8D" w:rsidRPr="008863B9" w:rsidRDefault="00DE6F8D" w:rsidP="00DE6F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F8D" w14:paraId="0E45A4E3" w14:textId="77777777" w:rsidTr="00473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81B84" w14:textId="77777777"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475BD" w14:textId="77777777" w:rsidR="00DE6F8D" w:rsidRDefault="00DE6F8D" w:rsidP="00DE6F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D3480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47FB4F2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D97C9" w14:textId="77777777" w:rsidR="009478EE" w:rsidRDefault="009478EE" w:rsidP="009478EE">
      <w:pPr>
        <w:rPr>
          <w:noProof/>
        </w:rPr>
      </w:pPr>
    </w:p>
    <w:p w14:paraId="45C4B4C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026147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6578644" w14:textId="77777777" w:rsidR="00DE6F8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6F8D" w:rsidRPr="00397E46">
        <w:rPr>
          <w:rFonts w:ascii="Arial" w:hAnsi="Arial" w:cs="Arial"/>
          <w:iCs/>
        </w:rPr>
        <w:t>Table of Contents</w:t>
      </w:r>
      <w:r w:rsidR="00DE6F8D">
        <w:tab/>
      </w:r>
      <w:r w:rsidR="00DE6F8D">
        <w:fldChar w:fldCharType="begin"/>
      </w:r>
      <w:r w:rsidR="00DE6F8D">
        <w:instrText xml:space="preserve"> PAGEREF _Toc110261470 \h </w:instrText>
      </w:r>
      <w:r w:rsidR="00DE6F8D">
        <w:fldChar w:fldCharType="separate"/>
      </w:r>
      <w:r w:rsidR="00DE6F8D">
        <w:t>2</w:t>
      </w:r>
      <w:r w:rsidR="00DE6F8D">
        <w:fldChar w:fldCharType="end"/>
      </w:r>
    </w:p>
    <w:p w14:paraId="06C6A7FD" w14:textId="77777777" w:rsidR="00DE6F8D" w:rsidRDefault="00DE6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97E4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97E4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_Toc110261471 \h </w:instrText>
      </w:r>
      <w:r>
        <w:fldChar w:fldCharType="separate"/>
      </w:r>
      <w:r>
        <w:t>2</w:t>
      </w:r>
      <w:r>
        <w:fldChar w:fldCharType="end"/>
      </w:r>
    </w:p>
    <w:p w14:paraId="0E273AC1" w14:textId="77777777" w:rsidR="00DE6F8D" w:rsidRDefault="00DE6F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97E4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97E46">
        <w:rPr>
          <w:rFonts w:cs="Arial"/>
          <w:b/>
          <w:color w:val="000000"/>
          <w:lang w:eastAsia="en-GB"/>
        </w:rPr>
        <w:t>Correction to the function f_NR_ServCellIndex</w:t>
      </w:r>
      <w:r>
        <w:tab/>
      </w:r>
      <w:r>
        <w:fldChar w:fldCharType="begin"/>
      </w:r>
      <w:r>
        <w:instrText xml:space="preserve"> PAGEREF _Toc110261472 \h </w:instrText>
      </w:r>
      <w:r>
        <w:fldChar w:fldCharType="separate"/>
      </w:r>
      <w:r>
        <w:t>2</w:t>
      </w:r>
      <w:r>
        <w:fldChar w:fldCharType="end"/>
      </w:r>
    </w:p>
    <w:p w14:paraId="1205A72D" w14:textId="77777777" w:rsidR="00DE6F8D" w:rsidRDefault="00DE6F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97E46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97E46">
        <w:rPr>
          <w:rFonts w:cs="Arial"/>
          <w:b/>
          <w:color w:val="000000"/>
          <w:lang w:eastAsia="en-GB"/>
        </w:rPr>
        <w:t>Correction to the function f_NR_GetSpCellConfigDef</w:t>
      </w:r>
      <w:r>
        <w:tab/>
      </w:r>
      <w:r>
        <w:fldChar w:fldCharType="begin"/>
      </w:r>
      <w:r>
        <w:instrText xml:space="preserve"> PAGEREF _Toc110261473 \h </w:instrText>
      </w:r>
      <w:r>
        <w:fldChar w:fldCharType="separate"/>
      </w:r>
      <w:r>
        <w:t>3</w:t>
      </w:r>
      <w:r>
        <w:fldChar w:fldCharType="end"/>
      </w:r>
    </w:p>
    <w:p w14:paraId="7DEB3180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2D6F8A1" w14:textId="77777777" w:rsidR="00DE6F8D" w:rsidRDefault="00DE6F8D" w:rsidP="00DE6F8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610095"/>
      <w:bookmarkStart w:id="8" w:name="_Toc109120993"/>
      <w:bookmarkStart w:id="9" w:name="_Toc110261471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0D1F84" w14:textId="77777777" w:rsidR="00DE6F8D" w:rsidRDefault="00DE6F8D" w:rsidP="00DE6F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2E7EDB6D" w14:textId="77777777" w:rsidR="00DE6F8D" w:rsidRDefault="00DE6F8D" w:rsidP="00DE6F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3B4C195" w14:textId="77777777" w:rsidR="00DE6F8D" w:rsidRDefault="00DE6F8D" w:rsidP="00DE6F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58735AED" w14:textId="77777777" w:rsidR="00DE6F8D" w:rsidRDefault="00DE6F8D" w:rsidP="007A73E5">
      <w:pPr>
        <w:rPr>
          <w:b/>
          <w:sz w:val="24"/>
          <w:lang w:eastAsia="ja-JP"/>
        </w:rPr>
      </w:pPr>
    </w:p>
    <w:p w14:paraId="5C742238" w14:textId="77777777" w:rsidR="00240F86" w:rsidRDefault="00240F86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10261472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proofErr w:type="spellStart"/>
      <w:r w:rsidR="00D13DE1" w:rsidRPr="00D13DE1">
        <w:rPr>
          <w:rFonts w:cs="Arial"/>
          <w:b/>
          <w:color w:val="000000"/>
          <w:lang w:eastAsia="en-GB"/>
        </w:rPr>
        <w:t>f_NR_ServCellIndex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14:paraId="58717CD6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9C4D" w14:textId="77777777" w:rsidR="00240F86" w:rsidRDefault="0028779A" w:rsidP="00D61D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2DA2" w14:textId="77777777" w:rsidR="00240F86" w:rsidRPr="00CC39F9" w:rsidRDefault="00AB7CD3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AB7CD3">
              <w:rPr>
                <w:rFonts w:cs="Arial"/>
                <w:lang w:eastAsia="en-GB"/>
              </w:rPr>
              <w:t>f_NR_ServCellIndex</w:t>
            </w:r>
            <w:proofErr w:type="spellEnd"/>
          </w:p>
        </w:tc>
      </w:tr>
      <w:tr w:rsidR="00240F86" w14:paraId="5ADF0C92" w14:textId="77777777" w:rsidTr="00D61D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078B" w14:textId="77777777"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2541" w14:textId="77777777" w:rsidR="00240F86" w:rsidRPr="00586E1C" w:rsidRDefault="00586E1C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Implementation of the function </w:t>
            </w:r>
            <w:proofErr w:type="spellStart"/>
            <w:r w:rsidRPr="00E27517">
              <w:rPr>
                <w:rFonts w:cs="Arial"/>
                <w:lang w:eastAsia="en-GB"/>
              </w:rPr>
              <w:t>f_NR_</w:t>
            </w:r>
            <w:proofErr w:type="gramStart"/>
            <w:r w:rsidRPr="00E27517">
              <w:rPr>
                <w:rFonts w:cs="Arial"/>
                <w:lang w:eastAsia="en-GB"/>
              </w:rPr>
              <w:t>ServCellIndex</w:t>
            </w:r>
            <w:proofErr w:type="spellEnd"/>
            <w:r>
              <w:rPr>
                <w:rFonts w:cs="Arial"/>
                <w:lang w:eastAsia="en-GB"/>
              </w:rPr>
              <w:t xml:space="preserve"> ,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E27517">
              <w:rPr>
                <w:rFonts w:cs="Arial"/>
                <w:lang w:eastAsia="en-GB"/>
              </w:rPr>
              <w:t>v_ServCellIndex</w:t>
            </w:r>
            <w:proofErr w:type="spellEnd"/>
            <w:r>
              <w:rPr>
                <w:rFonts w:cs="Arial"/>
                <w:lang w:eastAsia="en-GB"/>
              </w:rPr>
              <w:t xml:space="preserve"> is filled as “1” if the test case attribute is ENDC . this check is not sufficient for the case where SA as well ENDC cells are </w:t>
            </w:r>
            <w:proofErr w:type="gramStart"/>
            <w:r>
              <w:rPr>
                <w:rFonts w:cs="Arial"/>
                <w:lang w:eastAsia="en-GB"/>
              </w:rPr>
              <w:t>involved .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gramStart"/>
            <w:r>
              <w:rPr>
                <w:rFonts w:cs="Arial"/>
                <w:lang w:eastAsia="en-GB"/>
              </w:rPr>
              <w:t>so</w:t>
            </w:r>
            <w:proofErr w:type="gramEnd"/>
            <w:r>
              <w:rPr>
                <w:rFonts w:cs="Arial"/>
                <w:lang w:eastAsia="en-GB"/>
              </w:rPr>
              <w:t xml:space="preserve"> it is proposed to check “</w:t>
            </w:r>
            <w:proofErr w:type="spellStart"/>
            <w:r w:rsidRPr="0042750D">
              <w:rPr>
                <w:rFonts w:cs="Arial"/>
                <w:lang w:eastAsia="en-GB"/>
              </w:rPr>
              <w:t>p_ENDC_SpecificCell</w:t>
            </w:r>
            <w:proofErr w:type="spellEnd"/>
            <w:r>
              <w:rPr>
                <w:rFonts w:cs="Arial"/>
                <w:lang w:eastAsia="en-GB"/>
              </w:rPr>
              <w:t>” along with “</w:t>
            </w:r>
            <w:proofErr w:type="spellStart"/>
            <w:r w:rsidRPr="0042750D">
              <w:rPr>
                <w:rFonts w:cs="Arial"/>
                <w:lang w:eastAsia="en-GB"/>
              </w:rPr>
              <w:t>f_GetTestcaseAttrib_ENDC</w:t>
            </w:r>
            <w:proofErr w:type="spellEnd"/>
            <w:r>
              <w:rPr>
                <w:rFonts w:cs="Arial"/>
                <w:lang w:eastAsia="en-GB"/>
              </w:rPr>
              <w:t>”</w:t>
            </w:r>
          </w:p>
        </w:tc>
      </w:tr>
      <w:tr w:rsidR="008B6EA1" w14:paraId="78244104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34B3" w14:textId="77777777"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93F1" w14:textId="77777777" w:rsidR="008B6EA1" w:rsidRPr="001C574F" w:rsidRDefault="00FF1228" w:rsidP="006D0A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Boolean Parameter </w:t>
            </w:r>
            <w:proofErr w:type="spellStart"/>
            <w:r w:rsidRPr="009F4F37">
              <w:t>p_ENDC_SpecificCell</w:t>
            </w:r>
            <w:proofErr w:type="spellEnd"/>
            <w:r>
              <w:t xml:space="preserve"> is passed to the function </w:t>
            </w:r>
            <w:proofErr w:type="spellStart"/>
            <w:r w:rsidRPr="009F4F37">
              <w:t>f_NR_ServCellIndex</w:t>
            </w:r>
            <w:proofErr w:type="spellEnd"/>
          </w:p>
        </w:tc>
      </w:tr>
      <w:tr w:rsidR="008B6EA1" w14:paraId="083823D0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26B3" w14:textId="77777777"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5867" w14:textId="77777777" w:rsidR="008B6EA1" w:rsidRPr="00CC39F9" w:rsidRDefault="00003031" w:rsidP="008B6EA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03031">
              <w:rPr>
                <w:rFonts w:ascii="Arial" w:hAnsi="Arial" w:cs="Arial"/>
                <w:lang w:eastAsia="en-GB"/>
              </w:rPr>
              <w:t>NR_RRC_Templates.ttcn</w:t>
            </w:r>
            <w:proofErr w:type="spellEnd"/>
          </w:p>
        </w:tc>
      </w:tr>
      <w:tr w:rsidR="008B6EA1" w14:paraId="4380F234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A579" w14:textId="77777777" w:rsidR="008B6EA1" w:rsidRPr="00723F32" w:rsidRDefault="008B6EA1" w:rsidP="008B6EA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23F3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F4AB" w14:textId="402C15F4" w:rsidR="008B6EA1" w:rsidRPr="00723F32" w:rsidRDefault="00723F32" w:rsidP="008B6EA1">
            <w:pPr>
              <w:rPr>
                <w:rFonts w:ascii="Arial" w:hAnsi="Arial"/>
                <w:highlight w:val="cyan"/>
                <w:lang w:eastAsia="zh-CN"/>
              </w:rPr>
            </w:pPr>
            <w:r w:rsidRPr="00723F32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4D88391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14:paraId="413C37E1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47F90EC6" w14:textId="77777777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8349" w14:textId="77777777" w:rsidR="0056162A" w:rsidRPr="0056162A" w:rsidRDefault="00074B68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56162A"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56162A" w:rsidRPr="0056162A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="0056162A" w:rsidRPr="0056162A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="0056162A" w:rsidRPr="0056162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56162A"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56162A" w:rsidRPr="0056162A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</w:p>
          <w:p w14:paraId="19116B7A" w14:textId="77777777"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C54E6A2" w14:textId="77777777"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7020C158" w14:textId="77777777"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f_GetTestcaseAttrib_</w:t>
            </w:r>
            <w:proofErr w:type="gramStart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ENDC</w:t>
            </w:r>
            <w:proofErr w:type="spellEnd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())) {  // @sic R5-192274 sic@</w:t>
            </w:r>
          </w:p>
          <w:p w14:paraId="33A64DC6" w14:textId="77777777"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0E0261B3" w14:textId="77777777"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6ACF6C" w14:textId="77777777"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8A408F8" w14:textId="77777777" w:rsidR="00316D9F" w:rsidRPr="00411FB9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8B8A55C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14:paraId="1EAC95B0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12D40E97" w14:textId="77777777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3D8E" w14:textId="77777777"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*/</w:t>
            </w:r>
          </w:p>
          <w:p w14:paraId="71014866" w14:textId="77777777"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F35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2F35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spellStart"/>
            <w:r w:rsidRPr="002F35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p_ENDC_SpecificCell</w:t>
            </w:r>
            <w:proofErr w:type="spellEnd"/>
            <w:r w:rsidRPr="002F35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</w:t>
            </w: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</w:p>
          <w:p w14:paraId="59436CC3" w14:textId="77777777"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AB04A7D" w14:textId="77777777"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28264220" w14:textId="77777777"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  if </w:t>
            </w:r>
            <w:proofErr w:type="gram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( (</w:t>
            </w:r>
            <w:proofErr w:type="spellStart"/>
            <w:proofErr w:type="gramEnd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())) </w:t>
            </w:r>
            <w:r w:rsidRPr="002F35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or </w:t>
            </w:r>
            <w:proofErr w:type="spellStart"/>
            <w:r w:rsidRPr="002F35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p_ENDC_SpecificCell</w:t>
            </w:r>
            <w:proofErr w:type="spellEnd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) {  // @sic R5-192274 sic@ //WA#WI=992038</w:t>
            </w:r>
          </w:p>
          <w:p w14:paraId="5EC39F9D" w14:textId="77777777"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11CF29A6" w14:textId="77777777"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37D7016" w14:textId="77777777"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E41F155" w14:textId="77777777" w:rsidR="00163987" w:rsidRPr="00DA356D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C407FFC" w14:textId="77777777" w:rsidR="00240F86" w:rsidRDefault="00240F86" w:rsidP="00240F86">
      <w:pPr>
        <w:rPr>
          <w:lang w:eastAsia="en-GB"/>
        </w:rPr>
      </w:pPr>
    </w:p>
    <w:p w14:paraId="017ACB2E" w14:textId="77777777" w:rsidR="002F35FD" w:rsidRDefault="002F35FD" w:rsidP="002F35F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10261473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function </w:t>
      </w:r>
      <w:proofErr w:type="spellStart"/>
      <w:r w:rsidR="00290373" w:rsidRPr="00290373">
        <w:rPr>
          <w:rFonts w:cs="Arial"/>
          <w:b/>
          <w:color w:val="000000"/>
          <w:lang w:eastAsia="en-GB"/>
        </w:rPr>
        <w:t>f_NR_GetSpCellConfigDef</w:t>
      </w:r>
      <w:bookmarkEnd w:id="11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F35FD" w14:paraId="42ACE816" w14:textId="77777777" w:rsidTr="00F500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5516" w14:textId="77777777" w:rsidR="002F35FD" w:rsidRDefault="002F35FD" w:rsidP="00F500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21BC" w14:textId="77777777" w:rsidR="002F35FD" w:rsidRPr="00CC39F9" w:rsidRDefault="00C46EDA" w:rsidP="00F5008C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C46EDA">
              <w:rPr>
                <w:rFonts w:cs="Arial"/>
                <w:lang w:eastAsia="en-GB"/>
              </w:rPr>
              <w:t>f_NR_GetSpCellConfigDef</w:t>
            </w:r>
            <w:proofErr w:type="spellEnd"/>
          </w:p>
        </w:tc>
      </w:tr>
      <w:tr w:rsidR="002F35FD" w14:paraId="613D8A15" w14:textId="77777777" w:rsidTr="00F500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7612" w14:textId="77777777" w:rsidR="002F35FD" w:rsidRDefault="002F35FD" w:rsidP="00F500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87D3" w14:textId="77777777" w:rsidR="002F35FD" w:rsidRPr="00586E1C" w:rsidRDefault="002F35FD" w:rsidP="00F5008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Implementation of the function </w:t>
            </w:r>
            <w:proofErr w:type="spellStart"/>
            <w:r w:rsidRPr="00E27517">
              <w:rPr>
                <w:rFonts w:cs="Arial"/>
                <w:lang w:eastAsia="en-GB"/>
              </w:rPr>
              <w:t>f_NR_</w:t>
            </w:r>
            <w:proofErr w:type="gramStart"/>
            <w:r w:rsidRPr="00E27517">
              <w:rPr>
                <w:rFonts w:cs="Arial"/>
                <w:lang w:eastAsia="en-GB"/>
              </w:rPr>
              <w:t>ServCellIndex</w:t>
            </w:r>
            <w:proofErr w:type="spellEnd"/>
            <w:r>
              <w:rPr>
                <w:rFonts w:cs="Arial"/>
                <w:lang w:eastAsia="en-GB"/>
              </w:rPr>
              <w:t xml:space="preserve"> ,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E27517">
              <w:rPr>
                <w:rFonts w:cs="Arial"/>
                <w:lang w:eastAsia="en-GB"/>
              </w:rPr>
              <w:t>v_ServCellIndex</w:t>
            </w:r>
            <w:proofErr w:type="spellEnd"/>
            <w:r>
              <w:rPr>
                <w:rFonts w:cs="Arial"/>
                <w:lang w:eastAsia="en-GB"/>
              </w:rPr>
              <w:t xml:space="preserve"> is filled as “1” if the test case attribute is ENDC . this check is not sufficient for the case where SA as well ENDC cells are </w:t>
            </w:r>
            <w:proofErr w:type="gramStart"/>
            <w:r>
              <w:rPr>
                <w:rFonts w:cs="Arial"/>
                <w:lang w:eastAsia="en-GB"/>
              </w:rPr>
              <w:t>involved .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gramStart"/>
            <w:r>
              <w:rPr>
                <w:rFonts w:cs="Arial"/>
                <w:lang w:eastAsia="en-GB"/>
              </w:rPr>
              <w:t>so</w:t>
            </w:r>
            <w:proofErr w:type="gramEnd"/>
            <w:r>
              <w:rPr>
                <w:rFonts w:cs="Arial"/>
                <w:lang w:eastAsia="en-GB"/>
              </w:rPr>
              <w:t xml:space="preserve"> it is proposed to check “</w:t>
            </w:r>
            <w:proofErr w:type="spellStart"/>
            <w:r w:rsidRPr="0042750D">
              <w:rPr>
                <w:rFonts w:cs="Arial"/>
                <w:lang w:eastAsia="en-GB"/>
              </w:rPr>
              <w:t>p_ENDC_SpecificCell</w:t>
            </w:r>
            <w:proofErr w:type="spellEnd"/>
            <w:r>
              <w:rPr>
                <w:rFonts w:cs="Arial"/>
                <w:lang w:eastAsia="en-GB"/>
              </w:rPr>
              <w:t>” along with “</w:t>
            </w:r>
            <w:proofErr w:type="spellStart"/>
            <w:r w:rsidRPr="0042750D">
              <w:rPr>
                <w:rFonts w:cs="Arial"/>
                <w:lang w:eastAsia="en-GB"/>
              </w:rPr>
              <w:t>f_GetTestcaseAttrib_ENDC</w:t>
            </w:r>
            <w:proofErr w:type="spellEnd"/>
            <w:r>
              <w:rPr>
                <w:rFonts w:cs="Arial"/>
                <w:lang w:eastAsia="en-GB"/>
              </w:rPr>
              <w:t>”</w:t>
            </w:r>
          </w:p>
        </w:tc>
      </w:tr>
      <w:tr w:rsidR="002F35FD" w14:paraId="247738CC" w14:textId="77777777" w:rsidTr="00F500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3F25" w14:textId="77777777" w:rsidR="002F35FD" w:rsidRDefault="002F35FD" w:rsidP="00F500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170E" w14:textId="77777777" w:rsidR="002F35FD" w:rsidRPr="001C574F" w:rsidRDefault="002F35FD" w:rsidP="00F5008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Boolean Parameter </w:t>
            </w:r>
            <w:proofErr w:type="spellStart"/>
            <w:r w:rsidRPr="009F4F37">
              <w:t>p_ENDC_SpecificCell</w:t>
            </w:r>
            <w:proofErr w:type="spellEnd"/>
            <w:r>
              <w:t xml:space="preserve"> is passed to the function </w:t>
            </w:r>
            <w:proofErr w:type="spellStart"/>
            <w:r w:rsidRPr="009F4F37">
              <w:t>f_NR_ServCellIndex</w:t>
            </w:r>
            <w:proofErr w:type="spellEnd"/>
          </w:p>
        </w:tc>
      </w:tr>
      <w:tr w:rsidR="002F35FD" w14:paraId="75A9900C" w14:textId="77777777" w:rsidTr="00F500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B33E" w14:textId="77777777" w:rsidR="002F35FD" w:rsidRDefault="002F35FD" w:rsidP="00F500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0FCA" w14:textId="77777777" w:rsidR="002F35FD" w:rsidRPr="00CC39F9" w:rsidRDefault="00977DDA" w:rsidP="00F5008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977DDA">
              <w:rPr>
                <w:rFonts w:ascii="Arial" w:hAnsi="Arial" w:cs="Arial"/>
                <w:lang w:eastAsia="en-GB"/>
              </w:rPr>
              <w:t>NR_ConfigurationSteps.ttcn</w:t>
            </w:r>
            <w:proofErr w:type="spellEnd"/>
          </w:p>
        </w:tc>
      </w:tr>
      <w:tr w:rsidR="002F35FD" w14:paraId="6E1268B4" w14:textId="77777777" w:rsidTr="00F500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0A22" w14:textId="77777777" w:rsidR="002F35FD" w:rsidRPr="00723F32" w:rsidRDefault="002F35FD" w:rsidP="00F500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23F3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1E0" w14:textId="11FAFC78" w:rsidR="002F35FD" w:rsidRPr="00723F32" w:rsidRDefault="00723F32" w:rsidP="00F5008C">
            <w:pPr>
              <w:rPr>
                <w:rFonts w:ascii="Arial" w:hAnsi="Arial"/>
                <w:highlight w:val="cyan"/>
                <w:lang w:eastAsia="zh-CN"/>
              </w:rPr>
            </w:pPr>
            <w:r w:rsidRPr="00723F32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347A26C" w14:textId="77777777" w:rsidR="002F35FD" w:rsidRDefault="002F35FD" w:rsidP="002F35FD">
      <w:pPr>
        <w:spacing w:after="0"/>
        <w:rPr>
          <w:rFonts w:ascii="Arial" w:hAnsi="Arial"/>
          <w:b/>
          <w:lang w:eastAsia="en-GB"/>
        </w:rPr>
      </w:pPr>
    </w:p>
    <w:p w14:paraId="7E2EEBC3" w14:textId="77777777" w:rsidR="002F35FD" w:rsidRDefault="002F35FD" w:rsidP="002F35F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F35FD" w:rsidRPr="00CD057D" w14:paraId="67989662" w14:textId="77777777" w:rsidTr="00F500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9292" w14:textId="77777777" w:rsidR="00AF557F" w:rsidRPr="00AF557F" w:rsidRDefault="002F35FD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AF557F"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AF557F" w:rsidRPr="00AF557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="00AF557F" w:rsidRPr="00AF557F">
              <w:rPr>
                <w:rFonts w:ascii="Courier New" w:hAnsi="Courier New" w:cs="Courier New"/>
                <w:color w:val="000000"/>
                <w:lang w:eastAsia="de-DE"/>
              </w:rPr>
              <w:t>GetSpCellConfigDef</w:t>
            </w:r>
            <w:proofErr w:type="spellEnd"/>
            <w:r w:rsidR="00AF557F" w:rsidRPr="00AF55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AF557F" w:rsidRPr="00AF557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AF557F"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AF557F" w:rsidRPr="00AF557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AF557F" w:rsidRPr="00AF557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85ED942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9C19A3B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_ENDC_SpecificCell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14:paraId="1346C0CC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 return template(value)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14:paraId="1C5F1339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/@sic R5-202561 R5-201320 sic@</w:t>
            </w:r>
          </w:p>
          <w:p w14:paraId="067145A1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288F5C0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B488C70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9405551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ServingCellConfigCommon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ServingCellConfigCommon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f_NR_GetServingCellConfigCommon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15D9D8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RLF_TimersAndConstants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v_RLF_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TimersAndConstants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f_NR_CellInfo_GetRLF_TimersAndConstants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531002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99DCB7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f_GetTestcaseAttrib_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ENDC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()) or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p_ENDC_SpecificCell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) {</w:t>
            </w:r>
          </w:p>
          <w:p w14:paraId="5FB536F7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f_NR_ServCellIndex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();   // @sic R5-192274 sic@</w:t>
            </w:r>
          </w:p>
          <w:p w14:paraId="460A7D71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= cs_38508_ReconfigurationWithSync(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v_ServingCellConfigCommon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B7B3E7B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//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spCellConfigDedicated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included for EN-DC</w:t>
            </w:r>
          </w:p>
          <w:p w14:paraId="6218B3C5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8B58A85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78FF71F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09081BD5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17207D5E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//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spCellConfigDedicated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included for condition SRB1 =&gt; value to be used in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function</w:t>
            </w:r>
          </w:p>
          <w:p w14:paraId="54764176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p_ServingCellConfig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BA1C30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D852DA" w14:textId="77777777"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return cs_38508_</w:t>
            </w:r>
            <w:proofErr w:type="gram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SpCellConfig(</w:t>
            </w:r>
            <w:proofErr w:type="spellStart"/>
            <w:proofErr w:type="gram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v_ServCellIndex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v_ReconfigurationWithSync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v_RLF_TimersAndConstants</w:t>
            </w:r>
            <w:proofErr w:type="spellEnd"/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EF40E0" w14:textId="77777777" w:rsidR="002F35FD" w:rsidRPr="00411FB9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3CE129A" w14:textId="77777777" w:rsidR="002F35FD" w:rsidRPr="00CD057D" w:rsidRDefault="002F35FD" w:rsidP="002F35FD">
      <w:pPr>
        <w:spacing w:after="0"/>
        <w:rPr>
          <w:rFonts w:ascii="Arial" w:hAnsi="Arial"/>
          <w:b/>
          <w:color w:val="000000"/>
          <w:lang w:eastAsia="en-GB"/>
        </w:rPr>
      </w:pPr>
    </w:p>
    <w:p w14:paraId="73AC9873" w14:textId="77777777" w:rsidR="002F35FD" w:rsidRPr="00CD057D" w:rsidRDefault="002F35FD" w:rsidP="002F35F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F35FD" w:rsidRPr="00CD057D" w14:paraId="274E7B41" w14:textId="77777777" w:rsidTr="00F500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734E" w14:textId="77777777" w:rsidR="00C94566" w:rsidRPr="00C94566" w:rsidRDefault="002F35FD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94566"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C94566" w:rsidRPr="00C9456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="00C94566" w:rsidRPr="00C94566">
              <w:rPr>
                <w:rFonts w:ascii="Courier New" w:hAnsi="Courier New" w:cs="Courier New"/>
                <w:color w:val="000000"/>
                <w:lang w:eastAsia="de-DE"/>
              </w:rPr>
              <w:t>GetSpCellConfigDef</w:t>
            </w:r>
            <w:proofErr w:type="spellEnd"/>
            <w:r w:rsidR="00C94566" w:rsidRPr="00C945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C94566" w:rsidRPr="00C9456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C94566"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C94566" w:rsidRPr="00C94566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C94566" w:rsidRPr="00C9456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91572C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AC9F2AD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_ENDC_SpecificCell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14:paraId="506F9975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 return template(value)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14:paraId="645F09B3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/@sic R5-202561 R5-201320 sic@</w:t>
            </w:r>
          </w:p>
          <w:p w14:paraId="2D03FCF5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D0C102F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2D59200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64EC2F1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ServingCellConfigCommon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ServingCellConfigCommon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f_NR_GetServingCellConfigCommon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99998D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RLF_TimersAndConstants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v_RLF_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TimersAndConstants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f_NR_CellInfo_GetRLF_TimersAndConstants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A495C2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11FDA7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f_GetTestcaseAttrib_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ENDC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()) or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p_ENDC_SpecificCell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) {</w:t>
            </w:r>
          </w:p>
          <w:p w14:paraId="133CE921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328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f_NR_ServCellIndex</w:t>
            </w:r>
            <w:proofErr w:type="spellEnd"/>
            <w:r w:rsidRPr="003328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3328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p_ENDC_SpecificCell</w:t>
            </w:r>
            <w:proofErr w:type="spellEnd"/>
            <w:r w:rsidRPr="003328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R5-192274 sic@ //WA#WI=992038</w:t>
            </w:r>
          </w:p>
          <w:p w14:paraId="22C85B66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= cs_38508_ReconfigurationWithSync(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v_ServingCellConfigCommon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B672BAC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//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spCellConfigDedicated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included for EN-DC</w:t>
            </w:r>
          </w:p>
          <w:p w14:paraId="40035A99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B775D3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82FFC1E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53E7C3EB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D53F0F9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//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spCellConfigDedicated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included for condition SRB1 =&gt; value to be used in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function</w:t>
            </w:r>
          </w:p>
          <w:p w14:paraId="18508229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p_ServingCellConfig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9E228E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A07C40" w14:textId="77777777"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return cs_38508_</w:t>
            </w:r>
            <w:proofErr w:type="gram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SpCellConfig(</w:t>
            </w:r>
            <w:proofErr w:type="spellStart"/>
            <w:proofErr w:type="gram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v_ServCellIndex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v_ReconfigurationWithSync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v_RLF_TimersAndConstants</w:t>
            </w:r>
            <w:proofErr w:type="spellEnd"/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CB74D8" w14:textId="77777777" w:rsidR="002F35FD" w:rsidRPr="00DA356D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8DB3EF7" w14:textId="77777777" w:rsidR="00240F86" w:rsidRDefault="00240F86" w:rsidP="00240F86">
      <w:pPr>
        <w:rPr>
          <w:lang w:eastAsia="en-GB"/>
        </w:rPr>
      </w:pPr>
    </w:p>
    <w:p w14:paraId="5E0B2EBE" w14:textId="77777777" w:rsidR="00295CE5" w:rsidRDefault="00295CE5" w:rsidP="006E7773">
      <w:pPr>
        <w:rPr>
          <w:lang w:eastAsia="en-GB"/>
        </w:rPr>
      </w:pPr>
    </w:p>
    <w:p w14:paraId="6E0D24E2" w14:textId="77777777"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094CE798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665D5E80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26FF3BC1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B3D66" w14:textId="77777777" w:rsidR="006D2FF7" w:rsidRDefault="006D2FF7">
      <w:r>
        <w:separator/>
      </w:r>
    </w:p>
  </w:endnote>
  <w:endnote w:type="continuationSeparator" w:id="0">
    <w:p w14:paraId="7AB0DD26" w14:textId="77777777" w:rsidR="006D2FF7" w:rsidRDefault="006D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A270F" w14:textId="77777777" w:rsidR="00392034" w:rsidRDefault="003920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F987A" w14:textId="77777777" w:rsidR="00392034" w:rsidRDefault="003920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5708F" w14:textId="77777777" w:rsidR="00392034" w:rsidRDefault="00392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80741" w14:textId="77777777" w:rsidR="006D2FF7" w:rsidRDefault="006D2FF7">
      <w:r>
        <w:separator/>
      </w:r>
    </w:p>
  </w:footnote>
  <w:footnote w:type="continuationSeparator" w:id="0">
    <w:p w14:paraId="75001489" w14:textId="77777777" w:rsidR="006D2FF7" w:rsidRDefault="006D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89641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8E25F28" wp14:editId="6F692F1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Content>
                            <w:p w14:paraId="73433734" w14:textId="77777777"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506A9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140499E" wp14:editId="0A54F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DBD1417" w14:textId="77777777"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EC99D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8C0F47D" wp14:editId="1D7057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Content>
                            <w:p w14:paraId="4419D288" w14:textId="77777777"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7E6CE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9C92A86" wp14:editId="357140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Content>
                            <w:p w14:paraId="1BCA4D18" w14:textId="77777777"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3B31" w14:textId="77777777"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C37471" wp14:editId="6956F1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Content>
                            <w:p w14:paraId="7E83B7F7" w14:textId="77777777"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66C4F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68D163" wp14:editId="1B359F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Content>
                            <w:p w14:paraId="0592A5BB" w14:textId="77777777"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E6485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D41CC"/>
    <w:multiLevelType w:val="hybridMultilevel"/>
    <w:tmpl w:val="115C48A0"/>
    <w:lvl w:ilvl="0" w:tplc="F7F052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91A6A"/>
    <w:multiLevelType w:val="hybridMultilevel"/>
    <w:tmpl w:val="C0C27D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5047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6011710">
    <w:abstractNumId w:val="2"/>
  </w:num>
  <w:num w:numId="3" w16cid:durableId="1745371213">
    <w:abstractNumId w:val="9"/>
  </w:num>
  <w:num w:numId="4" w16cid:durableId="331219681">
    <w:abstractNumId w:val="0"/>
  </w:num>
  <w:num w:numId="5" w16cid:durableId="1763067407">
    <w:abstractNumId w:val="1"/>
  </w:num>
  <w:num w:numId="6" w16cid:durableId="259915925">
    <w:abstractNumId w:val="7"/>
  </w:num>
  <w:num w:numId="7" w16cid:durableId="621497538">
    <w:abstractNumId w:val="3"/>
  </w:num>
  <w:num w:numId="8" w16cid:durableId="1705590461">
    <w:abstractNumId w:val="5"/>
  </w:num>
  <w:num w:numId="9" w16cid:durableId="1924099823">
    <w:abstractNumId w:val="4"/>
  </w:num>
  <w:num w:numId="10" w16cid:durableId="824320642">
    <w:abstractNumId w:val="8"/>
  </w:num>
  <w:num w:numId="11" w16cid:durableId="26635007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3031"/>
    <w:rsid w:val="00005833"/>
    <w:rsid w:val="000070D8"/>
    <w:rsid w:val="00007575"/>
    <w:rsid w:val="00011C14"/>
    <w:rsid w:val="00022E4A"/>
    <w:rsid w:val="00023F30"/>
    <w:rsid w:val="00024866"/>
    <w:rsid w:val="00025084"/>
    <w:rsid w:val="00026253"/>
    <w:rsid w:val="00031A80"/>
    <w:rsid w:val="000322B4"/>
    <w:rsid w:val="00032D0C"/>
    <w:rsid w:val="0003629C"/>
    <w:rsid w:val="00036FE7"/>
    <w:rsid w:val="00044603"/>
    <w:rsid w:val="00046592"/>
    <w:rsid w:val="00053290"/>
    <w:rsid w:val="00054E62"/>
    <w:rsid w:val="00057DBD"/>
    <w:rsid w:val="000607F3"/>
    <w:rsid w:val="000614B3"/>
    <w:rsid w:val="0006562C"/>
    <w:rsid w:val="000665CE"/>
    <w:rsid w:val="000731C4"/>
    <w:rsid w:val="00073E12"/>
    <w:rsid w:val="000749BF"/>
    <w:rsid w:val="00074B68"/>
    <w:rsid w:val="00085D06"/>
    <w:rsid w:val="0008604A"/>
    <w:rsid w:val="000922C2"/>
    <w:rsid w:val="00094367"/>
    <w:rsid w:val="0009581D"/>
    <w:rsid w:val="00096F61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7D1D"/>
    <w:rsid w:val="000A7FC6"/>
    <w:rsid w:val="000B3353"/>
    <w:rsid w:val="000B39D2"/>
    <w:rsid w:val="000B70AF"/>
    <w:rsid w:val="000B7FED"/>
    <w:rsid w:val="000C038A"/>
    <w:rsid w:val="000C104F"/>
    <w:rsid w:val="000C610A"/>
    <w:rsid w:val="000C6598"/>
    <w:rsid w:val="000D40AB"/>
    <w:rsid w:val="000D4D79"/>
    <w:rsid w:val="000E4CEB"/>
    <w:rsid w:val="000F119F"/>
    <w:rsid w:val="000F140E"/>
    <w:rsid w:val="000F34D6"/>
    <w:rsid w:val="0010027D"/>
    <w:rsid w:val="00100545"/>
    <w:rsid w:val="001109AC"/>
    <w:rsid w:val="00112785"/>
    <w:rsid w:val="0011415B"/>
    <w:rsid w:val="001179E4"/>
    <w:rsid w:val="00120725"/>
    <w:rsid w:val="001209DE"/>
    <w:rsid w:val="0012136E"/>
    <w:rsid w:val="00124630"/>
    <w:rsid w:val="00126237"/>
    <w:rsid w:val="00130071"/>
    <w:rsid w:val="001302CE"/>
    <w:rsid w:val="001302E3"/>
    <w:rsid w:val="00134670"/>
    <w:rsid w:val="001373AB"/>
    <w:rsid w:val="00140CD8"/>
    <w:rsid w:val="0014339B"/>
    <w:rsid w:val="001441A1"/>
    <w:rsid w:val="001451D6"/>
    <w:rsid w:val="00145D43"/>
    <w:rsid w:val="00146DCF"/>
    <w:rsid w:val="00150A0C"/>
    <w:rsid w:val="00151A19"/>
    <w:rsid w:val="00163547"/>
    <w:rsid w:val="00163987"/>
    <w:rsid w:val="00164CFC"/>
    <w:rsid w:val="00167595"/>
    <w:rsid w:val="00167A31"/>
    <w:rsid w:val="001710AE"/>
    <w:rsid w:val="00171E2E"/>
    <w:rsid w:val="00173835"/>
    <w:rsid w:val="0017632B"/>
    <w:rsid w:val="00177487"/>
    <w:rsid w:val="0018198A"/>
    <w:rsid w:val="00186753"/>
    <w:rsid w:val="001901A2"/>
    <w:rsid w:val="00192C46"/>
    <w:rsid w:val="001A08B3"/>
    <w:rsid w:val="001A0D31"/>
    <w:rsid w:val="001A3E07"/>
    <w:rsid w:val="001A709A"/>
    <w:rsid w:val="001A75C1"/>
    <w:rsid w:val="001A7B60"/>
    <w:rsid w:val="001B180E"/>
    <w:rsid w:val="001B3FE8"/>
    <w:rsid w:val="001B52F0"/>
    <w:rsid w:val="001B7A65"/>
    <w:rsid w:val="001C084D"/>
    <w:rsid w:val="001C274D"/>
    <w:rsid w:val="001C43A0"/>
    <w:rsid w:val="001C574F"/>
    <w:rsid w:val="001C5C2A"/>
    <w:rsid w:val="001C770C"/>
    <w:rsid w:val="001D0F4F"/>
    <w:rsid w:val="001D36F6"/>
    <w:rsid w:val="001D584B"/>
    <w:rsid w:val="001E3D37"/>
    <w:rsid w:val="001E41F3"/>
    <w:rsid w:val="001E7215"/>
    <w:rsid w:val="001F0D28"/>
    <w:rsid w:val="001F1817"/>
    <w:rsid w:val="001F406A"/>
    <w:rsid w:val="001F4FC5"/>
    <w:rsid w:val="001F5134"/>
    <w:rsid w:val="001F6A59"/>
    <w:rsid w:val="001F6C5D"/>
    <w:rsid w:val="002040A1"/>
    <w:rsid w:val="00205A6F"/>
    <w:rsid w:val="00206ADE"/>
    <w:rsid w:val="00214573"/>
    <w:rsid w:val="00220349"/>
    <w:rsid w:val="00221C5A"/>
    <w:rsid w:val="0022339A"/>
    <w:rsid w:val="00223B81"/>
    <w:rsid w:val="002245A4"/>
    <w:rsid w:val="00234682"/>
    <w:rsid w:val="00234F88"/>
    <w:rsid w:val="00240F86"/>
    <w:rsid w:val="00241A66"/>
    <w:rsid w:val="00245CA4"/>
    <w:rsid w:val="00246C61"/>
    <w:rsid w:val="002564C6"/>
    <w:rsid w:val="002568BA"/>
    <w:rsid w:val="002570D2"/>
    <w:rsid w:val="0026004D"/>
    <w:rsid w:val="0026151F"/>
    <w:rsid w:val="00263668"/>
    <w:rsid w:val="002640DD"/>
    <w:rsid w:val="0027410A"/>
    <w:rsid w:val="00275D12"/>
    <w:rsid w:val="00277097"/>
    <w:rsid w:val="00280878"/>
    <w:rsid w:val="00284FEB"/>
    <w:rsid w:val="0028507F"/>
    <w:rsid w:val="00285D56"/>
    <w:rsid w:val="002860C4"/>
    <w:rsid w:val="0028779A"/>
    <w:rsid w:val="002901A3"/>
    <w:rsid w:val="00290373"/>
    <w:rsid w:val="00290606"/>
    <w:rsid w:val="00295CE5"/>
    <w:rsid w:val="002A4DCB"/>
    <w:rsid w:val="002B14D3"/>
    <w:rsid w:val="002B5741"/>
    <w:rsid w:val="002C7E01"/>
    <w:rsid w:val="002D1FEA"/>
    <w:rsid w:val="002D6876"/>
    <w:rsid w:val="002E008A"/>
    <w:rsid w:val="002E0D93"/>
    <w:rsid w:val="002E4F13"/>
    <w:rsid w:val="002F02D4"/>
    <w:rsid w:val="002F35FD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D9F"/>
    <w:rsid w:val="00316F13"/>
    <w:rsid w:val="003216F1"/>
    <w:rsid w:val="00322277"/>
    <w:rsid w:val="003222CB"/>
    <w:rsid w:val="00322D46"/>
    <w:rsid w:val="003237E0"/>
    <w:rsid w:val="00327558"/>
    <w:rsid w:val="00330E8B"/>
    <w:rsid w:val="00332853"/>
    <w:rsid w:val="0033294A"/>
    <w:rsid w:val="0033554F"/>
    <w:rsid w:val="003415B4"/>
    <w:rsid w:val="00341F6F"/>
    <w:rsid w:val="00342D98"/>
    <w:rsid w:val="00343CD7"/>
    <w:rsid w:val="00345383"/>
    <w:rsid w:val="00346D77"/>
    <w:rsid w:val="00347E24"/>
    <w:rsid w:val="003556DC"/>
    <w:rsid w:val="00355C23"/>
    <w:rsid w:val="003609EF"/>
    <w:rsid w:val="0036231A"/>
    <w:rsid w:val="00371BE0"/>
    <w:rsid w:val="00374009"/>
    <w:rsid w:val="00374DD4"/>
    <w:rsid w:val="003750CA"/>
    <w:rsid w:val="00375BB0"/>
    <w:rsid w:val="003764EC"/>
    <w:rsid w:val="003806A7"/>
    <w:rsid w:val="00383C3D"/>
    <w:rsid w:val="00384373"/>
    <w:rsid w:val="00384985"/>
    <w:rsid w:val="003858C9"/>
    <w:rsid w:val="003859DF"/>
    <w:rsid w:val="00387792"/>
    <w:rsid w:val="003904E3"/>
    <w:rsid w:val="00392034"/>
    <w:rsid w:val="003920A8"/>
    <w:rsid w:val="003926A3"/>
    <w:rsid w:val="00393BCA"/>
    <w:rsid w:val="0039603F"/>
    <w:rsid w:val="003A39A0"/>
    <w:rsid w:val="003A40B6"/>
    <w:rsid w:val="003A5AC9"/>
    <w:rsid w:val="003A677A"/>
    <w:rsid w:val="003A74CB"/>
    <w:rsid w:val="003A7CD0"/>
    <w:rsid w:val="003B2CB3"/>
    <w:rsid w:val="003B511E"/>
    <w:rsid w:val="003B51F6"/>
    <w:rsid w:val="003B5C09"/>
    <w:rsid w:val="003C2766"/>
    <w:rsid w:val="003C2F42"/>
    <w:rsid w:val="003C3B4C"/>
    <w:rsid w:val="003C78DB"/>
    <w:rsid w:val="003D1466"/>
    <w:rsid w:val="003D1BC0"/>
    <w:rsid w:val="003D2D47"/>
    <w:rsid w:val="003D660C"/>
    <w:rsid w:val="003E0B29"/>
    <w:rsid w:val="003E1A36"/>
    <w:rsid w:val="003E24D9"/>
    <w:rsid w:val="003E51C2"/>
    <w:rsid w:val="003F0DB3"/>
    <w:rsid w:val="003F3287"/>
    <w:rsid w:val="003F35B9"/>
    <w:rsid w:val="003F432E"/>
    <w:rsid w:val="003F6288"/>
    <w:rsid w:val="003F62FD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5614"/>
    <w:rsid w:val="0041677B"/>
    <w:rsid w:val="00416FA7"/>
    <w:rsid w:val="004231DA"/>
    <w:rsid w:val="0042409E"/>
    <w:rsid w:val="004242F1"/>
    <w:rsid w:val="00426688"/>
    <w:rsid w:val="00426761"/>
    <w:rsid w:val="0042750D"/>
    <w:rsid w:val="0043163D"/>
    <w:rsid w:val="0043219B"/>
    <w:rsid w:val="00433730"/>
    <w:rsid w:val="00437076"/>
    <w:rsid w:val="0043747F"/>
    <w:rsid w:val="00440313"/>
    <w:rsid w:val="004403D7"/>
    <w:rsid w:val="0044047D"/>
    <w:rsid w:val="00440D0A"/>
    <w:rsid w:val="00442B1B"/>
    <w:rsid w:val="004438DB"/>
    <w:rsid w:val="00446488"/>
    <w:rsid w:val="00451E8D"/>
    <w:rsid w:val="004545A7"/>
    <w:rsid w:val="0045643A"/>
    <w:rsid w:val="00456ECE"/>
    <w:rsid w:val="00457E6A"/>
    <w:rsid w:val="00460215"/>
    <w:rsid w:val="00461008"/>
    <w:rsid w:val="00461F12"/>
    <w:rsid w:val="004635E5"/>
    <w:rsid w:val="0046421D"/>
    <w:rsid w:val="004717EA"/>
    <w:rsid w:val="00477D95"/>
    <w:rsid w:val="00482B43"/>
    <w:rsid w:val="0049302D"/>
    <w:rsid w:val="00495060"/>
    <w:rsid w:val="004976F0"/>
    <w:rsid w:val="004A0763"/>
    <w:rsid w:val="004A0E52"/>
    <w:rsid w:val="004A2AED"/>
    <w:rsid w:val="004A2F28"/>
    <w:rsid w:val="004A6131"/>
    <w:rsid w:val="004A7876"/>
    <w:rsid w:val="004B01A5"/>
    <w:rsid w:val="004B2C2D"/>
    <w:rsid w:val="004B2E8A"/>
    <w:rsid w:val="004B526E"/>
    <w:rsid w:val="004B75B7"/>
    <w:rsid w:val="004C252A"/>
    <w:rsid w:val="004C60EB"/>
    <w:rsid w:val="004D0958"/>
    <w:rsid w:val="004D455F"/>
    <w:rsid w:val="004D5164"/>
    <w:rsid w:val="004D6098"/>
    <w:rsid w:val="004D6F3F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32F6A"/>
    <w:rsid w:val="00541CDB"/>
    <w:rsid w:val="00541D49"/>
    <w:rsid w:val="00543471"/>
    <w:rsid w:val="005435A9"/>
    <w:rsid w:val="00547111"/>
    <w:rsid w:val="00550D59"/>
    <w:rsid w:val="0055251B"/>
    <w:rsid w:val="00553B03"/>
    <w:rsid w:val="00554485"/>
    <w:rsid w:val="0056162A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6E1C"/>
    <w:rsid w:val="00587046"/>
    <w:rsid w:val="00587F6A"/>
    <w:rsid w:val="00592D74"/>
    <w:rsid w:val="00596753"/>
    <w:rsid w:val="00596F57"/>
    <w:rsid w:val="005A0764"/>
    <w:rsid w:val="005A2FDD"/>
    <w:rsid w:val="005A3270"/>
    <w:rsid w:val="005A3293"/>
    <w:rsid w:val="005A3B84"/>
    <w:rsid w:val="005A3F42"/>
    <w:rsid w:val="005A7C8E"/>
    <w:rsid w:val="005B0875"/>
    <w:rsid w:val="005B379D"/>
    <w:rsid w:val="005B4127"/>
    <w:rsid w:val="005B5DDE"/>
    <w:rsid w:val="005B5EBA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03070"/>
    <w:rsid w:val="00605F71"/>
    <w:rsid w:val="00610C5B"/>
    <w:rsid w:val="00610F63"/>
    <w:rsid w:val="00611D08"/>
    <w:rsid w:val="006125D9"/>
    <w:rsid w:val="00613CB4"/>
    <w:rsid w:val="00613D6B"/>
    <w:rsid w:val="00614602"/>
    <w:rsid w:val="00614A48"/>
    <w:rsid w:val="006154AD"/>
    <w:rsid w:val="00617D68"/>
    <w:rsid w:val="00620F69"/>
    <w:rsid w:val="00621188"/>
    <w:rsid w:val="0062384F"/>
    <w:rsid w:val="006257ED"/>
    <w:rsid w:val="00625935"/>
    <w:rsid w:val="00625EB1"/>
    <w:rsid w:val="006316B2"/>
    <w:rsid w:val="006325AB"/>
    <w:rsid w:val="00635375"/>
    <w:rsid w:val="00636DEB"/>
    <w:rsid w:val="00642CCB"/>
    <w:rsid w:val="00642D47"/>
    <w:rsid w:val="00642F91"/>
    <w:rsid w:val="00644586"/>
    <w:rsid w:val="00652A36"/>
    <w:rsid w:val="0065364E"/>
    <w:rsid w:val="006537B5"/>
    <w:rsid w:val="0065613F"/>
    <w:rsid w:val="00661E2C"/>
    <w:rsid w:val="00662F93"/>
    <w:rsid w:val="00663ADF"/>
    <w:rsid w:val="00666EE9"/>
    <w:rsid w:val="00667016"/>
    <w:rsid w:val="006723CA"/>
    <w:rsid w:val="006771FD"/>
    <w:rsid w:val="0068444E"/>
    <w:rsid w:val="00686991"/>
    <w:rsid w:val="00686F06"/>
    <w:rsid w:val="0068786E"/>
    <w:rsid w:val="0068799C"/>
    <w:rsid w:val="00690904"/>
    <w:rsid w:val="00693944"/>
    <w:rsid w:val="00695808"/>
    <w:rsid w:val="00696273"/>
    <w:rsid w:val="006A1D20"/>
    <w:rsid w:val="006A2B0D"/>
    <w:rsid w:val="006A5853"/>
    <w:rsid w:val="006A6982"/>
    <w:rsid w:val="006A737E"/>
    <w:rsid w:val="006A7A80"/>
    <w:rsid w:val="006B46FB"/>
    <w:rsid w:val="006B695E"/>
    <w:rsid w:val="006B7B2F"/>
    <w:rsid w:val="006B7F1F"/>
    <w:rsid w:val="006C1422"/>
    <w:rsid w:val="006D0191"/>
    <w:rsid w:val="006D0515"/>
    <w:rsid w:val="006D0A29"/>
    <w:rsid w:val="006D2FF7"/>
    <w:rsid w:val="006E21FB"/>
    <w:rsid w:val="006E4465"/>
    <w:rsid w:val="006E5627"/>
    <w:rsid w:val="006E5664"/>
    <w:rsid w:val="006E623A"/>
    <w:rsid w:val="006E7773"/>
    <w:rsid w:val="006F0958"/>
    <w:rsid w:val="006F0E88"/>
    <w:rsid w:val="006F39D5"/>
    <w:rsid w:val="006F3B55"/>
    <w:rsid w:val="006F532C"/>
    <w:rsid w:val="006F6B99"/>
    <w:rsid w:val="006F7389"/>
    <w:rsid w:val="006F7B09"/>
    <w:rsid w:val="0070056D"/>
    <w:rsid w:val="00704829"/>
    <w:rsid w:val="00707080"/>
    <w:rsid w:val="007071DA"/>
    <w:rsid w:val="007101FB"/>
    <w:rsid w:val="007233AD"/>
    <w:rsid w:val="00723F32"/>
    <w:rsid w:val="0072421A"/>
    <w:rsid w:val="0072522A"/>
    <w:rsid w:val="00725650"/>
    <w:rsid w:val="00727E3B"/>
    <w:rsid w:val="0073208D"/>
    <w:rsid w:val="007324C2"/>
    <w:rsid w:val="00733998"/>
    <w:rsid w:val="0073742E"/>
    <w:rsid w:val="0073773F"/>
    <w:rsid w:val="0074238E"/>
    <w:rsid w:val="00742A5D"/>
    <w:rsid w:val="00744DE4"/>
    <w:rsid w:val="00745EE4"/>
    <w:rsid w:val="00751FE3"/>
    <w:rsid w:val="00752111"/>
    <w:rsid w:val="00755C92"/>
    <w:rsid w:val="00762213"/>
    <w:rsid w:val="00762268"/>
    <w:rsid w:val="007638B3"/>
    <w:rsid w:val="00763BA2"/>
    <w:rsid w:val="007656FE"/>
    <w:rsid w:val="007658A5"/>
    <w:rsid w:val="007728D7"/>
    <w:rsid w:val="00772A07"/>
    <w:rsid w:val="00773E5C"/>
    <w:rsid w:val="007821CB"/>
    <w:rsid w:val="0078490A"/>
    <w:rsid w:val="00784FE8"/>
    <w:rsid w:val="0078731E"/>
    <w:rsid w:val="00792342"/>
    <w:rsid w:val="00792398"/>
    <w:rsid w:val="00793772"/>
    <w:rsid w:val="007977A8"/>
    <w:rsid w:val="007A6F38"/>
    <w:rsid w:val="007A73E5"/>
    <w:rsid w:val="007B512A"/>
    <w:rsid w:val="007B6D3A"/>
    <w:rsid w:val="007C13F4"/>
    <w:rsid w:val="007C2097"/>
    <w:rsid w:val="007C28A7"/>
    <w:rsid w:val="007C4D50"/>
    <w:rsid w:val="007C5350"/>
    <w:rsid w:val="007D4F07"/>
    <w:rsid w:val="007D6A07"/>
    <w:rsid w:val="007D6DB1"/>
    <w:rsid w:val="007D7566"/>
    <w:rsid w:val="007D7F98"/>
    <w:rsid w:val="007E64BC"/>
    <w:rsid w:val="007E7324"/>
    <w:rsid w:val="007F0389"/>
    <w:rsid w:val="007F3701"/>
    <w:rsid w:val="007F7259"/>
    <w:rsid w:val="00800A71"/>
    <w:rsid w:val="00801700"/>
    <w:rsid w:val="00801CF0"/>
    <w:rsid w:val="00802269"/>
    <w:rsid w:val="008040A8"/>
    <w:rsid w:val="008058E1"/>
    <w:rsid w:val="00810CF1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A9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7495"/>
    <w:rsid w:val="008626E7"/>
    <w:rsid w:val="00864317"/>
    <w:rsid w:val="008653B9"/>
    <w:rsid w:val="00865FF1"/>
    <w:rsid w:val="00870EE7"/>
    <w:rsid w:val="008716D8"/>
    <w:rsid w:val="0087510D"/>
    <w:rsid w:val="00875564"/>
    <w:rsid w:val="00880F55"/>
    <w:rsid w:val="00883A39"/>
    <w:rsid w:val="008863B9"/>
    <w:rsid w:val="0089088C"/>
    <w:rsid w:val="0089338A"/>
    <w:rsid w:val="008940E9"/>
    <w:rsid w:val="00895087"/>
    <w:rsid w:val="008A046A"/>
    <w:rsid w:val="008A2B56"/>
    <w:rsid w:val="008A45A6"/>
    <w:rsid w:val="008B2743"/>
    <w:rsid w:val="008B2A57"/>
    <w:rsid w:val="008B6EA1"/>
    <w:rsid w:val="008C1EC6"/>
    <w:rsid w:val="008C5B5C"/>
    <w:rsid w:val="008D4141"/>
    <w:rsid w:val="008D5F11"/>
    <w:rsid w:val="008D687E"/>
    <w:rsid w:val="008E647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709E"/>
    <w:rsid w:val="009309A3"/>
    <w:rsid w:val="00934F8D"/>
    <w:rsid w:val="00935DEC"/>
    <w:rsid w:val="00937210"/>
    <w:rsid w:val="009418D9"/>
    <w:rsid w:val="00941E30"/>
    <w:rsid w:val="00943B96"/>
    <w:rsid w:val="00944CB3"/>
    <w:rsid w:val="00946424"/>
    <w:rsid w:val="009478EE"/>
    <w:rsid w:val="00947AAA"/>
    <w:rsid w:val="0095139C"/>
    <w:rsid w:val="00956250"/>
    <w:rsid w:val="00956A50"/>
    <w:rsid w:val="00972DD5"/>
    <w:rsid w:val="00973015"/>
    <w:rsid w:val="0097387E"/>
    <w:rsid w:val="009777D9"/>
    <w:rsid w:val="00977DDA"/>
    <w:rsid w:val="00982269"/>
    <w:rsid w:val="00984B89"/>
    <w:rsid w:val="00986821"/>
    <w:rsid w:val="00990103"/>
    <w:rsid w:val="00991B88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4F37"/>
    <w:rsid w:val="009F59CC"/>
    <w:rsid w:val="009F734F"/>
    <w:rsid w:val="009F7D81"/>
    <w:rsid w:val="00A0030B"/>
    <w:rsid w:val="00A00487"/>
    <w:rsid w:val="00A0746C"/>
    <w:rsid w:val="00A103CE"/>
    <w:rsid w:val="00A13FEA"/>
    <w:rsid w:val="00A158BB"/>
    <w:rsid w:val="00A16089"/>
    <w:rsid w:val="00A200E0"/>
    <w:rsid w:val="00A21A05"/>
    <w:rsid w:val="00A230E4"/>
    <w:rsid w:val="00A246B6"/>
    <w:rsid w:val="00A25A1D"/>
    <w:rsid w:val="00A3630F"/>
    <w:rsid w:val="00A40634"/>
    <w:rsid w:val="00A42151"/>
    <w:rsid w:val="00A429D7"/>
    <w:rsid w:val="00A47E70"/>
    <w:rsid w:val="00A50CF0"/>
    <w:rsid w:val="00A52B35"/>
    <w:rsid w:val="00A52F6F"/>
    <w:rsid w:val="00A57528"/>
    <w:rsid w:val="00A601CD"/>
    <w:rsid w:val="00A63670"/>
    <w:rsid w:val="00A66C63"/>
    <w:rsid w:val="00A678A8"/>
    <w:rsid w:val="00A70BC7"/>
    <w:rsid w:val="00A71769"/>
    <w:rsid w:val="00A72118"/>
    <w:rsid w:val="00A72665"/>
    <w:rsid w:val="00A7410A"/>
    <w:rsid w:val="00A7583C"/>
    <w:rsid w:val="00A7671C"/>
    <w:rsid w:val="00A8049F"/>
    <w:rsid w:val="00A81EA3"/>
    <w:rsid w:val="00A83C85"/>
    <w:rsid w:val="00A84550"/>
    <w:rsid w:val="00A878A3"/>
    <w:rsid w:val="00A90724"/>
    <w:rsid w:val="00A916D2"/>
    <w:rsid w:val="00A91947"/>
    <w:rsid w:val="00A971DA"/>
    <w:rsid w:val="00AA0376"/>
    <w:rsid w:val="00AA0E4C"/>
    <w:rsid w:val="00AA2892"/>
    <w:rsid w:val="00AA2CBC"/>
    <w:rsid w:val="00AA49EB"/>
    <w:rsid w:val="00AB07AE"/>
    <w:rsid w:val="00AB0D3A"/>
    <w:rsid w:val="00AB4631"/>
    <w:rsid w:val="00AB6981"/>
    <w:rsid w:val="00AB7CD3"/>
    <w:rsid w:val="00AC0CD4"/>
    <w:rsid w:val="00AC5820"/>
    <w:rsid w:val="00AD0A4A"/>
    <w:rsid w:val="00AD129C"/>
    <w:rsid w:val="00AD1CD8"/>
    <w:rsid w:val="00AD4EF7"/>
    <w:rsid w:val="00AD7555"/>
    <w:rsid w:val="00AE78D5"/>
    <w:rsid w:val="00AF557F"/>
    <w:rsid w:val="00AF590B"/>
    <w:rsid w:val="00AF7562"/>
    <w:rsid w:val="00B010C6"/>
    <w:rsid w:val="00B017A9"/>
    <w:rsid w:val="00B022E3"/>
    <w:rsid w:val="00B04ADC"/>
    <w:rsid w:val="00B05D84"/>
    <w:rsid w:val="00B10E9C"/>
    <w:rsid w:val="00B16127"/>
    <w:rsid w:val="00B17EC1"/>
    <w:rsid w:val="00B21F79"/>
    <w:rsid w:val="00B2531E"/>
    <w:rsid w:val="00B258BB"/>
    <w:rsid w:val="00B26407"/>
    <w:rsid w:val="00B3074E"/>
    <w:rsid w:val="00B40FAD"/>
    <w:rsid w:val="00B44EDD"/>
    <w:rsid w:val="00B44F0F"/>
    <w:rsid w:val="00B454F7"/>
    <w:rsid w:val="00B51B2D"/>
    <w:rsid w:val="00B51BA6"/>
    <w:rsid w:val="00B52828"/>
    <w:rsid w:val="00B54720"/>
    <w:rsid w:val="00B5725C"/>
    <w:rsid w:val="00B57F15"/>
    <w:rsid w:val="00B67B97"/>
    <w:rsid w:val="00B7292D"/>
    <w:rsid w:val="00B7315D"/>
    <w:rsid w:val="00B75E77"/>
    <w:rsid w:val="00B7624F"/>
    <w:rsid w:val="00B76E16"/>
    <w:rsid w:val="00B76EA2"/>
    <w:rsid w:val="00B83257"/>
    <w:rsid w:val="00B84F41"/>
    <w:rsid w:val="00B87AE1"/>
    <w:rsid w:val="00B918AC"/>
    <w:rsid w:val="00B91C30"/>
    <w:rsid w:val="00B9335B"/>
    <w:rsid w:val="00B93A96"/>
    <w:rsid w:val="00B968C8"/>
    <w:rsid w:val="00BA048E"/>
    <w:rsid w:val="00BA2B11"/>
    <w:rsid w:val="00BA2CD7"/>
    <w:rsid w:val="00BA3EC5"/>
    <w:rsid w:val="00BA51D9"/>
    <w:rsid w:val="00BA5851"/>
    <w:rsid w:val="00BB05BF"/>
    <w:rsid w:val="00BB1BF6"/>
    <w:rsid w:val="00BB5645"/>
    <w:rsid w:val="00BB5DFC"/>
    <w:rsid w:val="00BC00D3"/>
    <w:rsid w:val="00BC0EB3"/>
    <w:rsid w:val="00BC40B1"/>
    <w:rsid w:val="00BC67ED"/>
    <w:rsid w:val="00BD160F"/>
    <w:rsid w:val="00BD279D"/>
    <w:rsid w:val="00BD542D"/>
    <w:rsid w:val="00BD5479"/>
    <w:rsid w:val="00BD6BB8"/>
    <w:rsid w:val="00BE2720"/>
    <w:rsid w:val="00BE47A2"/>
    <w:rsid w:val="00BE4DD2"/>
    <w:rsid w:val="00BF1721"/>
    <w:rsid w:val="00BF2A59"/>
    <w:rsid w:val="00BF53F2"/>
    <w:rsid w:val="00BF60DF"/>
    <w:rsid w:val="00C0055E"/>
    <w:rsid w:val="00C01A4C"/>
    <w:rsid w:val="00C04A35"/>
    <w:rsid w:val="00C05BAF"/>
    <w:rsid w:val="00C07A7D"/>
    <w:rsid w:val="00C1082F"/>
    <w:rsid w:val="00C10D23"/>
    <w:rsid w:val="00C139B8"/>
    <w:rsid w:val="00C13D0C"/>
    <w:rsid w:val="00C2142E"/>
    <w:rsid w:val="00C23C46"/>
    <w:rsid w:val="00C24778"/>
    <w:rsid w:val="00C259BF"/>
    <w:rsid w:val="00C27B36"/>
    <w:rsid w:val="00C30684"/>
    <w:rsid w:val="00C30A15"/>
    <w:rsid w:val="00C33357"/>
    <w:rsid w:val="00C33450"/>
    <w:rsid w:val="00C34763"/>
    <w:rsid w:val="00C358F6"/>
    <w:rsid w:val="00C412B7"/>
    <w:rsid w:val="00C41AB6"/>
    <w:rsid w:val="00C4494A"/>
    <w:rsid w:val="00C46EDA"/>
    <w:rsid w:val="00C471F1"/>
    <w:rsid w:val="00C47F3E"/>
    <w:rsid w:val="00C51E37"/>
    <w:rsid w:val="00C53AC6"/>
    <w:rsid w:val="00C56A9B"/>
    <w:rsid w:val="00C5769D"/>
    <w:rsid w:val="00C57B17"/>
    <w:rsid w:val="00C628B1"/>
    <w:rsid w:val="00C657A8"/>
    <w:rsid w:val="00C66BA2"/>
    <w:rsid w:val="00C72ED8"/>
    <w:rsid w:val="00C76DB4"/>
    <w:rsid w:val="00C852CF"/>
    <w:rsid w:val="00C856F4"/>
    <w:rsid w:val="00C8622A"/>
    <w:rsid w:val="00C867E2"/>
    <w:rsid w:val="00C87A12"/>
    <w:rsid w:val="00C87F0E"/>
    <w:rsid w:val="00C91E03"/>
    <w:rsid w:val="00C94566"/>
    <w:rsid w:val="00C95985"/>
    <w:rsid w:val="00C9778B"/>
    <w:rsid w:val="00C979AE"/>
    <w:rsid w:val="00CA3559"/>
    <w:rsid w:val="00CB12BC"/>
    <w:rsid w:val="00CB5F35"/>
    <w:rsid w:val="00CC12A3"/>
    <w:rsid w:val="00CC1C39"/>
    <w:rsid w:val="00CC39F9"/>
    <w:rsid w:val="00CC4988"/>
    <w:rsid w:val="00CC5026"/>
    <w:rsid w:val="00CC63D6"/>
    <w:rsid w:val="00CC68D0"/>
    <w:rsid w:val="00CD057D"/>
    <w:rsid w:val="00CD2451"/>
    <w:rsid w:val="00CD67B1"/>
    <w:rsid w:val="00CE0184"/>
    <w:rsid w:val="00CE0B19"/>
    <w:rsid w:val="00CE0BFA"/>
    <w:rsid w:val="00CE3B53"/>
    <w:rsid w:val="00CE5930"/>
    <w:rsid w:val="00CE7AF9"/>
    <w:rsid w:val="00CF00A3"/>
    <w:rsid w:val="00CF1024"/>
    <w:rsid w:val="00CF2063"/>
    <w:rsid w:val="00CF39F2"/>
    <w:rsid w:val="00CF3AF4"/>
    <w:rsid w:val="00CF3F92"/>
    <w:rsid w:val="00CF4FC5"/>
    <w:rsid w:val="00D00537"/>
    <w:rsid w:val="00D00957"/>
    <w:rsid w:val="00D03582"/>
    <w:rsid w:val="00D03F9A"/>
    <w:rsid w:val="00D04A2E"/>
    <w:rsid w:val="00D05437"/>
    <w:rsid w:val="00D065CD"/>
    <w:rsid w:val="00D06BBD"/>
    <w:rsid w:val="00D06D51"/>
    <w:rsid w:val="00D10CAD"/>
    <w:rsid w:val="00D11AE7"/>
    <w:rsid w:val="00D13DE1"/>
    <w:rsid w:val="00D15B17"/>
    <w:rsid w:val="00D17487"/>
    <w:rsid w:val="00D22163"/>
    <w:rsid w:val="00D235D8"/>
    <w:rsid w:val="00D2426A"/>
    <w:rsid w:val="00D24991"/>
    <w:rsid w:val="00D2583A"/>
    <w:rsid w:val="00D25A5F"/>
    <w:rsid w:val="00D25EEA"/>
    <w:rsid w:val="00D308C2"/>
    <w:rsid w:val="00D30F61"/>
    <w:rsid w:val="00D323C3"/>
    <w:rsid w:val="00D32B66"/>
    <w:rsid w:val="00D34E67"/>
    <w:rsid w:val="00D3633C"/>
    <w:rsid w:val="00D42C42"/>
    <w:rsid w:val="00D50255"/>
    <w:rsid w:val="00D52BD7"/>
    <w:rsid w:val="00D52ED9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5A61"/>
    <w:rsid w:val="00DA66D3"/>
    <w:rsid w:val="00DA6F00"/>
    <w:rsid w:val="00DB3570"/>
    <w:rsid w:val="00DB3586"/>
    <w:rsid w:val="00DB440E"/>
    <w:rsid w:val="00DC0D26"/>
    <w:rsid w:val="00DC3B85"/>
    <w:rsid w:val="00DD0F43"/>
    <w:rsid w:val="00DD11FD"/>
    <w:rsid w:val="00DD2D99"/>
    <w:rsid w:val="00DD4B2D"/>
    <w:rsid w:val="00DD53E1"/>
    <w:rsid w:val="00DD6978"/>
    <w:rsid w:val="00DD7F13"/>
    <w:rsid w:val="00DE237C"/>
    <w:rsid w:val="00DE252A"/>
    <w:rsid w:val="00DE34CF"/>
    <w:rsid w:val="00DE477E"/>
    <w:rsid w:val="00DE67FB"/>
    <w:rsid w:val="00DE6F8D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136D6"/>
    <w:rsid w:val="00E13F3D"/>
    <w:rsid w:val="00E14D7D"/>
    <w:rsid w:val="00E1748E"/>
    <w:rsid w:val="00E20322"/>
    <w:rsid w:val="00E2067E"/>
    <w:rsid w:val="00E22530"/>
    <w:rsid w:val="00E27517"/>
    <w:rsid w:val="00E31E12"/>
    <w:rsid w:val="00E32E48"/>
    <w:rsid w:val="00E33640"/>
    <w:rsid w:val="00E34898"/>
    <w:rsid w:val="00E35995"/>
    <w:rsid w:val="00E37029"/>
    <w:rsid w:val="00E37D16"/>
    <w:rsid w:val="00E37FB0"/>
    <w:rsid w:val="00E40F6C"/>
    <w:rsid w:val="00E41660"/>
    <w:rsid w:val="00E41712"/>
    <w:rsid w:val="00E531DF"/>
    <w:rsid w:val="00E541FB"/>
    <w:rsid w:val="00E5624B"/>
    <w:rsid w:val="00E57B51"/>
    <w:rsid w:val="00E61068"/>
    <w:rsid w:val="00E61DC5"/>
    <w:rsid w:val="00E65DC4"/>
    <w:rsid w:val="00E6656B"/>
    <w:rsid w:val="00E716C1"/>
    <w:rsid w:val="00E717C5"/>
    <w:rsid w:val="00E72D61"/>
    <w:rsid w:val="00E768F6"/>
    <w:rsid w:val="00E769F3"/>
    <w:rsid w:val="00E77217"/>
    <w:rsid w:val="00E777D7"/>
    <w:rsid w:val="00E77B87"/>
    <w:rsid w:val="00E81386"/>
    <w:rsid w:val="00E814FE"/>
    <w:rsid w:val="00E83DFE"/>
    <w:rsid w:val="00E852E7"/>
    <w:rsid w:val="00E86031"/>
    <w:rsid w:val="00E8742B"/>
    <w:rsid w:val="00E90314"/>
    <w:rsid w:val="00E909C3"/>
    <w:rsid w:val="00E90A41"/>
    <w:rsid w:val="00E9504A"/>
    <w:rsid w:val="00E97865"/>
    <w:rsid w:val="00EA0458"/>
    <w:rsid w:val="00EA18C5"/>
    <w:rsid w:val="00EA30EE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6C4"/>
    <w:rsid w:val="00EE4118"/>
    <w:rsid w:val="00EE7D7C"/>
    <w:rsid w:val="00EF2028"/>
    <w:rsid w:val="00F0098D"/>
    <w:rsid w:val="00F02CD5"/>
    <w:rsid w:val="00F11469"/>
    <w:rsid w:val="00F12DFD"/>
    <w:rsid w:val="00F173A4"/>
    <w:rsid w:val="00F17EFD"/>
    <w:rsid w:val="00F22BA9"/>
    <w:rsid w:val="00F25D98"/>
    <w:rsid w:val="00F26417"/>
    <w:rsid w:val="00F300FB"/>
    <w:rsid w:val="00F42504"/>
    <w:rsid w:val="00F4269D"/>
    <w:rsid w:val="00F43CDC"/>
    <w:rsid w:val="00F45029"/>
    <w:rsid w:val="00F45D31"/>
    <w:rsid w:val="00F510C9"/>
    <w:rsid w:val="00F5279F"/>
    <w:rsid w:val="00F5365A"/>
    <w:rsid w:val="00F543DE"/>
    <w:rsid w:val="00F5509A"/>
    <w:rsid w:val="00F60DF0"/>
    <w:rsid w:val="00F637A3"/>
    <w:rsid w:val="00F65966"/>
    <w:rsid w:val="00F65E51"/>
    <w:rsid w:val="00F705BD"/>
    <w:rsid w:val="00F73479"/>
    <w:rsid w:val="00F75DFD"/>
    <w:rsid w:val="00F76F15"/>
    <w:rsid w:val="00F770AB"/>
    <w:rsid w:val="00F8051F"/>
    <w:rsid w:val="00F811A6"/>
    <w:rsid w:val="00F83E9A"/>
    <w:rsid w:val="00F8408F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3E53"/>
    <w:rsid w:val="00FC75B0"/>
    <w:rsid w:val="00FD22E5"/>
    <w:rsid w:val="00FD2E17"/>
    <w:rsid w:val="00FD44EF"/>
    <w:rsid w:val="00FD5380"/>
    <w:rsid w:val="00FD6E6C"/>
    <w:rsid w:val="00FD7BE3"/>
    <w:rsid w:val="00FE05DB"/>
    <w:rsid w:val="00FE3228"/>
    <w:rsid w:val="00FE668F"/>
    <w:rsid w:val="00FE746E"/>
    <w:rsid w:val="00FF1228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6939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E6F8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73F3-D8D3-45CC-A854-137F7C90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1250</Words>
  <Characters>7129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2022-08-22T16:26:00Z</dcterms:created>
  <dcterms:modified xsi:type="dcterms:W3CDTF">2022-08-22T16:30:00Z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2022-08-01T14:47:24Z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7d0f5038-0759-4281-a077-91ec0d2f931b</vt:lpwstr>
  </property>
  <property fmtid="{D5CDD505-2E9C-101B-9397-08002B2CF9AE}" pid="27" name="MSIP_Label_9764cdcd-3664-4d05-9615-7cbf65a4f0a8_ContentBits">
    <vt:lpwstr>0</vt:lpwstr>
  </property>
</Properties>
</file>