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AA3CA" w14:textId="0C59762E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2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R5s22</w:t>
        </w:r>
        <w:r w:rsidR="00B7489A">
          <w:rPr>
            <w:b/>
            <w:i/>
            <w:noProof/>
            <w:sz w:val="28"/>
          </w:rPr>
          <w:t>0</w:t>
        </w:r>
        <w:r w:rsidR="00ED4217">
          <w:rPr>
            <w:b/>
            <w:i/>
            <w:noProof/>
            <w:sz w:val="28"/>
          </w:rPr>
          <w:t>959</w:t>
        </w:r>
      </w:fldSimple>
    </w:p>
    <w:p w14:paraId="210A5493" w14:textId="77777777" w:rsidR="00745C21" w:rsidRDefault="00C5050C" w:rsidP="00745C2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45C21" w:rsidRPr="00BA51D9">
          <w:rPr>
            <w:b/>
            <w:noProof/>
            <w:sz w:val="24"/>
          </w:rPr>
          <w:t>Online</w:t>
        </w:r>
      </w:fldSimple>
      <w:r w:rsidR="00745C21">
        <w:rPr>
          <w:b/>
          <w:noProof/>
          <w:sz w:val="24"/>
        </w:rPr>
        <w:t xml:space="preserve">, </w:t>
      </w:r>
      <w:r w:rsidR="00745C21">
        <w:fldChar w:fldCharType="begin"/>
      </w:r>
      <w:r w:rsidR="00745C21">
        <w:instrText xml:space="preserve"> DOCPROPERTY  Country  \* MERGEFORMAT </w:instrText>
      </w:r>
      <w:r w:rsidR="00745C21">
        <w:fldChar w:fldCharType="end"/>
      </w:r>
      <w:r w:rsidR="00745C21">
        <w:rPr>
          <w:b/>
          <w:noProof/>
          <w:sz w:val="24"/>
        </w:rPr>
        <w:t xml:space="preserve">, </w:t>
      </w:r>
      <w:fldSimple w:instr=" DOCPROPERTY  StartDate  \* MERGEFORMAT ">
        <w:r w:rsidR="00745C21">
          <w:rPr>
            <w:b/>
            <w:noProof/>
            <w:sz w:val="24"/>
          </w:rPr>
          <w:t>13</w:t>
        </w:r>
        <w:r w:rsidR="00745C21" w:rsidRPr="00BA51D9">
          <w:rPr>
            <w:b/>
            <w:noProof/>
            <w:sz w:val="24"/>
          </w:rPr>
          <w:t>th Dec 20</w:t>
        </w:r>
        <w:r w:rsidR="00745C21">
          <w:rPr>
            <w:b/>
            <w:noProof/>
            <w:sz w:val="24"/>
          </w:rPr>
          <w:t>21</w:t>
        </w:r>
      </w:fldSimple>
      <w:r w:rsidR="00745C21">
        <w:rPr>
          <w:b/>
          <w:noProof/>
          <w:sz w:val="24"/>
        </w:rPr>
        <w:t xml:space="preserve"> - </w:t>
      </w:r>
      <w:fldSimple w:instr=" DOCPROPERTY  EndDate  \* MERGEFORMAT ">
        <w:r w:rsidR="00745C21" w:rsidRPr="00BA51D9">
          <w:rPr>
            <w:b/>
            <w:noProof/>
            <w:sz w:val="24"/>
          </w:rPr>
          <w:t>31st Dec 202</w:t>
        </w:r>
        <w:r w:rsidR="00745C21">
          <w:rPr>
            <w:b/>
            <w:noProof/>
            <w:sz w:val="24"/>
          </w:rPr>
          <w:t>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FAF6305" w:rsidR="001E41F3" w:rsidRPr="00410371" w:rsidRDefault="00C5050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7489A">
                <w:rPr>
                  <w:b/>
                  <w:noProof/>
                  <w:sz w:val="28"/>
                </w:rPr>
                <w:t>3</w:t>
              </w:r>
              <w:r w:rsidR="00BF42E2">
                <w:rPr>
                  <w:b/>
                  <w:noProof/>
                  <w:sz w:val="28"/>
                </w:rPr>
                <w:t>4.229</w:t>
              </w:r>
              <w:r w:rsidR="00B7489A">
                <w:rPr>
                  <w:b/>
                  <w:noProof/>
                  <w:sz w:val="28"/>
                </w:rPr>
                <w:t>-</w:t>
              </w:r>
              <w:r w:rsidR="00DA11E9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EC662C6" w:rsidR="001E41F3" w:rsidRPr="00410371" w:rsidRDefault="00BF42E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08</w:t>
            </w:r>
            <w:r w:rsidR="0076081B">
              <w:rPr>
                <w:b/>
                <w:noProof/>
                <w:sz w:val="28"/>
              </w:rPr>
              <w:t>5</w:t>
            </w:r>
            <w:r w:rsidR="003D3218">
              <w:rPr>
                <w:b/>
                <w:noProof/>
                <w:sz w:val="28"/>
              </w:rPr>
              <w:t>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C92A713" w:rsidR="001E41F3" w:rsidRPr="00410371" w:rsidRDefault="00B7489A" w:rsidP="00B7489A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BF42E2">
              <w:rPr>
                <w:b/>
                <w:noProof/>
                <w:sz w:val="28"/>
              </w:rPr>
              <w:t>6.</w:t>
            </w:r>
            <w:r w:rsidR="00035019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D20912B" w:rsidR="001E41F3" w:rsidRDefault="003D3218" w:rsidP="00B7489A">
            <w:pPr>
              <w:pStyle w:val="CRCoverPage"/>
              <w:spacing w:after="0"/>
              <w:rPr>
                <w:noProof/>
              </w:rPr>
            </w:pPr>
            <w:r w:rsidRPr="003D3218">
              <w:t>Correction for IMS test cases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98A80F" w:rsidR="001E41F3" w:rsidRDefault="00B7489A" w:rsidP="00B7489A">
            <w:pPr>
              <w:pStyle w:val="CRCoverPage"/>
              <w:spacing w:after="0"/>
              <w:rPr>
                <w:noProof/>
              </w:rPr>
            </w:pPr>
            <w:r w:rsidRPr="00B7489A">
              <w:rPr>
                <w:noProof/>
              </w:rP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9E19B51" w:rsidR="001E41F3" w:rsidRDefault="00030813" w:rsidP="003C7EE9">
            <w:pPr>
              <w:pStyle w:val="CRCoverPage"/>
              <w:spacing w:after="0"/>
              <w:rPr>
                <w:noProof/>
              </w:rPr>
            </w:pPr>
            <w:r w:rsidRPr="00030813">
              <w:rPr>
                <w:noProof/>
              </w:rP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0E2F2A2" w:rsidR="001E41F3" w:rsidRDefault="00B748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</w:t>
            </w:r>
            <w:r w:rsidR="003D3218">
              <w:rPr>
                <w:noProof/>
              </w:rPr>
              <w:t>08-09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0C95BD2" w:rsidR="001E41F3" w:rsidRDefault="00B7489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347C06E" w:rsidR="001E41F3" w:rsidRDefault="00C5050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7489A">
                <w:rPr>
                  <w:noProof/>
                </w:rPr>
                <w:t>Rel-1</w:t>
              </w:r>
              <w:r w:rsidR="00E272E4">
                <w:rPr>
                  <w:noProof/>
                </w:rPr>
                <w:t>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528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55285" w:rsidRDefault="00B55285" w:rsidP="00B552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64DDB86" w:rsidR="00B55285" w:rsidRDefault="00B55285" w:rsidP="00B55285">
            <w:pPr>
              <w:pStyle w:val="CRCoverPage"/>
              <w:spacing w:after="0"/>
              <w:rPr>
                <w:noProof/>
              </w:rPr>
            </w:pPr>
            <w:r>
              <w:rPr>
                <w:rFonts w:eastAsia="SimSun" w:cs="Arial"/>
                <w:color w:val="000000"/>
                <w:lang w:eastAsia="zh-CN"/>
              </w:rPr>
              <w:t>Currently if this function is called for condition A5 (</w:t>
            </w:r>
            <w:r w:rsidRPr="00694EB3">
              <w:rPr>
                <w:rFonts w:eastAsia="SimSun" w:cs="Arial"/>
                <w:color w:val="000000"/>
                <w:lang w:eastAsia="zh-CN"/>
              </w:rPr>
              <w:t>response sent within a dialog</w:t>
            </w:r>
            <w:r>
              <w:rPr>
                <w:rFonts w:eastAsia="SimSun" w:cs="Arial"/>
                <w:color w:val="000000"/>
                <w:lang w:eastAsia="zh-CN"/>
              </w:rPr>
              <w:t>), the contact URI to expect is retrieved from the stored dialog information (</w:t>
            </w:r>
            <w:proofErr w:type="spellStart"/>
            <w:r w:rsidRPr="00AD3E18">
              <w:rPr>
                <w:rFonts w:eastAsia="SimSun" w:cs="Arial"/>
                <w:color w:val="000000"/>
                <w:lang w:eastAsia="zh-CN"/>
              </w:rPr>
              <w:t>f_IMS_PTC_ImsInfo_GetContactUrl</w:t>
            </w:r>
            <w:proofErr w:type="spellEnd"/>
            <w:r>
              <w:rPr>
                <w:rFonts w:eastAsia="SimSun" w:cs="Arial"/>
                <w:color w:val="000000"/>
                <w:lang w:eastAsia="zh-CN"/>
              </w:rPr>
              <w:t xml:space="preserve">()). This can cause a problem as the stored URI can have URL parameters like </w:t>
            </w:r>
            <w:r w:rsidRPr="00304101">
              <w:rPr>
                <w:rFonts w:eastAsia="SimSun" w:cs="Arial"/>
                <w:color w:val="000000"/>
                <w:lang w:eastAsia="zh-CN"/>
              </w:rPr>
              <w:t>“transport=”</w:t>
            </w:r>
            <w:r>
              <w:rPr>
                <w:rFonts w:eastAsia="SimSun" w:cs="Arial"/>
                <w:color w:val="000000"/>
                <w:lang w:eastAsia="zh-CN"/>
              </w:rPr>
              <w:t xml:space="preserve"> which can vary across transactions within a dialog. For example if a UE sends the initial INVITE establishing a dialog using TCP transport, and the SS later sends a re-INVITE using UDP, then the checking of the contact header in the following 200 OK will fail as it will expect </w:t>
            </w:r>
            <w:proofErr w:type="spellStart"/>
            <w:r>
              <w:rPr>
                <w:rFonts w:eastAsia="SimSun" w:cs="Arial"/>
                <w:color w:val="000000"/>
                <w:lang w:eastAsia="zh-CN"/>
              </w:rPr>
              <w:t>url</w:t>
            </w:r>
            <w:proofErr w:type="spellEnd"/>
            <w:r>
              <w:rPr>
                <w:rFonts w:eastAsia="SimSun" w:cs="Arial"/>
                <w:color w:val="000000"/>
                <w:lang w:eastAsia="zh-CN"/>
              </w:rPr>
              <w:t xml:space="preserve"> parameter “transport=</w:t>
            </w:r>
            <w:proofErr w:type="spellStart"/>
            <w:r>
              <w:rPr>
                <w:rFonts w:eastAsia="SimSun" w:cs="Arial"/>
                <w:color w:val="000000"/>
                <w:lang w:eastAsia="zh-CN"/>
              </w:rPr>
              <w:t>tcp</w:t>
            </w:r>
            <w:proofErr w:type="spellEnd"/>
            <w:r>
              <w:rPr>
                <w:rFonts w:eastAsia="SimSun" w:cs="Arial"/>
                <w:color w:val="000000"/>
                <w:lang w:eastAsia="zh-CN"/>
              </w:rPr>
              <w:t>” in the contact header but UE will include “transport=</w:t>
            </w:r>
            <w:proofErr w:type="spellStart"/>
            <w:r>
              <w:rPr>
                <w:rFonts w:eastAsia="SimSun" w:cs="Arial"/>
                <w:color w:val="000000"/>
                <w:lang w:eastAsia="zh-CN"/>
              </w:rPr>
              <w:t>udp</w:t>
            </w:r>
            <w:proofErr w:type="spellEnd"/>
            <w:r>
              <w:rPr>
                <w:rFonts w:eastAsia="SimSun" w:cs="Arial"/>
                <w:color w:val="000000"/>
                <w:lang w:eastAsia="zh-CN"/>
              </w:rPr>
              <w:t>”.</w:t>
            </w:r>
          </w:p>
        </w:tc>
      </w:tr>
      <w:tr w:rsidR="00B5528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B55285" w:rsidRDefault="00B55285" w:rsidP="00B552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0BFBD3" w:rsidR="00B55285" w:rsidRDefault="00B55285" w:rsidP="00B552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528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55285" w:rsidRDefault="00B55285" w:rsidP="00B552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1C8CCC5" w:rsidR="00B55285" w:rsidRPr="007C031B" w:rsidRDefault="00B55285" w:rsidP="00B55285">
            <w:pPr>
              <w:pStyle w:val="CRCoverPage"/>
              <w:spacing w:after="0"/>
              <w:rPr>
                <w:noProof/>
              </w:rPr>
            </w:pPr>
            <w:r>
              <w:rPr>
                <w:lang w:val="en-SG"/>
              </w:rPr>
              <w:t xml:space="preserve">Allow any </w:t>
            </w:r>
            <w:proofErr w:type="spellStart"/>
            <w:r>
              <w:rPr>
                <w:lang w:val="en-SG"/>
              </w:rPr>
              <w:t>url</w:t>
            </w:r>
            <w:proofErr w:type="spellEnd"/>
            <w:r>
              <w:rPr>
                <w:lang w:val="en-SG"/>
              </w:rPr>
              <w:t xml:space="preserve"> parameters in contact header (host address and port will still be checked as per stored contact information for the dialog).</w:t>
            </w:r>
          </w:p>
        </w:tc>
      </w:tr>
      <w:tr w:rsidR="00B5528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55285" w:rsidRDefault="00B55285" w:rsidP="00B552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55285" w:rsidRDefault="00B55285" w:rsidP="00B552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528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55285" w:rsidRDefault="00B55285" w:rsidP="00B552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5EE9300" w:rsidR="00B55285" w:rsidRPr="00035019" w:rsidRDefault="00B55285" w:rsidP="00B552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 conformant UE can fail some test cases</w:t>
            </w:r>
          </w:p>
        </w:tc>
      </w:tr>
      <w:tr w:rsidR="00B55285" w14:paraId="034AF533" w14:textId="77777777" w:rsidTr="00547111">
        <w:tc>
          <w:tcPr>
            <w:tcW w:w="2694" w:type="dxa"/>
            <w:gridSpan w:val="2"/>
          </w:tcPr>
          <w:p w14:paraId="39D9EB5B" w14:textId="77777777" w:rsidR="00B55285" w:rsidRDefault="00B55285" w:rsidP="00B552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B55285" w:rsidRDefault="00B55285" w:rsidP="00B552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528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B55285" w:rsidRDefault="00B55285" w:rsidP="00B552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46316CA" w:rsidR="00B55285" w:rsidRDefault="00B55285" w:rsidP="00B552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e.g. 7.19.NR5GC, 8.36.NR5GC</w:t>
            </w:r>
          </w:p>
        </w:tc>
      </w:tr>
      <w:tr w:rsidR="00B5528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B55285" w:rsidRDefault="00B55285" w:rsidP="00B552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B55285" w:rsidRDefault="00B55285" w:rsidP="00B552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528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B55285" w:rsidRDefault="00B55285" w:rsidP="00B552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B55285" w:rsidRDefault="00B55285" w:rsidP="00B552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B55285" w:rsidRDefault="00B55285" w:rsidP="00B552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B55285" w:rsidRDefault="00B55285" w:rsidP="00B5528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B55285" w:rsidRDefault="00B55285" w:rsidP="00B5528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5528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B55285" w:rsidRDefault="00B55285" w:rsidP="00B552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B55285" w:rsidRDefault="00B55285" w:rsidP="00B552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B55285" w:rsidRDefault="00B55285" w:rsidP="00B552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B55285" w:rsidRDefault="00B55285" w:rsidP="00B5528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B55285" w:rsidRDefault="00B55285" w:rsidP="00B552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5528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B55285" w:rsidRDefault="00B55285" w:rsidP="00B5528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4CEAC60" w:rsidR="00B55285" w:rsidRDefault="00B55285" w:rsidP="00B552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7B7C753" w:rsidR="00B55285" w:rsidRDefault="00B55285" w:rsidP="00B552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B55285" w:rsidRDefault="00B55285" w:rsidP="00B552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066A865" w:rsidR="00B55285" w:rsidRDefault="00B55285" w:rsidP="00B5528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5528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B55285" w:rsidRDefault="00B55285" w:rsidP="00B5528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B55285" w:rsidRDefault="00B55285" w:rsidP="00B552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B55285" w:rsidRDefault="00B55285" w:rsidP="00B552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B55285" w:rsidRDefault="00B55285" w:rsidP="00B552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B55285" w:rsidRDefault="00B55285" w:rsidP="00B552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5528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B55285" w:rsidRDefault="00B55285" w:rsidP="00B5528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B55285" w:rsidRDefault="00B55285" w:rsidP="00B55285">
            <w:pPr>
              <w:pStyle w:val="CRCoverPage"/>
              <w:spacing w:after="0"/>
              <w:rPr>
                <w:noProof/>
              </w:rPr>
            </w:pPr>
          </w:p>
        </w:tc>
      </w:tr>
      <w:tr w:rsidR="00B5528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B55285" w:rsidRDefault="00B55285" w:rsidP="00B552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B55285" w:rsidRDefault="00B55285" w:rsidP="00B5528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5528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B55285" w:rsidRPr="008863B9" w:rsidRDefault="00B55285" w:rsidP="00B552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B55285" w:rsidRPr="008863B9" w:rsidRDefault="00B55285" w:rsidP="00B5528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5528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B55285" w:rsidRDefault="00B55285" w:rsidP="00B552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B55285" w:rsidRDefault="00B55285" w:rsidP="00B5528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109680265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327AD764" w14:textId="09BB8810" w:rsidR="00A17104" w:rsidRDefault="00007D8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A17104" w:rsidRPr="00AC3A4B">
        <w:rPr>
          <w:rFonts w:cs="Arial"/>
          <w:iCs/>
        </w:rPr>
        <w:t>Table of Contents</w:t>
      </w:r>
      <w:r w:rsidR="00A17104">
        <w:tab/>
      </w:r>
      <w:r w:rsidR="00A17104">
        <w:fldChar w:fldCharType="begin"/>
      </w:r>
      <w:r w:rsidR="00A17104">
        <w:instrText xml:space="preserve"> PAGEREF _Toc109680265 \h </w:instrText>
      </w:r>
      <w:r w:rsidR="00A17104">
        <w:fldChar w:fldCharType="separate"/>
      </w:r>
      <w:r w:rsidR="00A17104">
        <w:t>2</w:t>
      </w:r>
      <w:r w:rsidR="00A17104">
        <w:fldChar w:fldCharType="end"/>
      </w:r>
    </w:p>
    <w:p w14:paraId="2DA5EF5F" w14:textId="6B212D51" w:rsidR="00A17104" w:rsidRDefault="00A17104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AC3A4B">
        <w:rPr>
          <w:b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AC3A4B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_Toc109680266 \h </w:instrText>
      </w:r>
      <w:r>
        <w:fldChar w:fldCharType="separate"/>
      </w:r>
      <w:r>
        <w:t>3</w:t>
      </w:r>
      <w:r>
        <w:fldChar w:fldCharType="end"/>
      </w:r>
    </w:p>
    <w:p w14:paraId="51DCD365" w14:textId="27704FC5" w:rsidR="00A17104" w:rsidRDefault="00A17104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AC3A4B">
        <w:rPr>
          <w:b/>
          <w:lang w:val="pt-BR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AC3A4B">
        <w:rPr>
          <w:b/>
          <w:lang w:val="pt-BR"/>
        </w:rPr>
        <w:t xml:space="preserve">Change </w:t>
      </w:r>
      <w:r w:rsidRPr="00AC3A4B">
        <w:rPr>
          <w:b/>
          <w:lang w:val="en-US"/>
        </w:rPr>
        <w:t>1</w:t>
      </w:r>
      <w:r>
        <w:tab/>
      </w:r>
      <w:r>
        <w:fldChar w:fldCharType="begin"/>
      </w:r>
      <w:r>
        <w:instrText xml:space="preserve"> PAGEREF _Toc109680267 \h </w:instrText>
      </w:r>
      <w:r>
        <w:fldChar w:fldCharType="separate"/>
      </w:r>
      <w:r>
        <w:t>3</w:t>
      </w:r>
      <w:r>
        <w:fldChar w:fldCharType="end"/>
      </w:r>
    </w:p>
    <w:p w14:paraId="43922F01" w14:textId="1FA6B943" w:rsidR="00007D89" w:rsidRDefault="00007D89" w:rsidP="003E75E9">
      <w:pPr>
        <w:rPr>
          <w:b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  <w:bookmarkStart w:id="2" w:name="_Toc122434485"/>
      <w:r>
        <w:rPr>
          <w:b/>
          <w:lang w:eastAsia="ja-JP"/>
        </w:rPr>
        <w:lastRenderedPageBreak/>
        <w:t>Overview</w:t>
      </w:r>
      <w:bookmarkEnd w:id="2"/>
    </w:p>
    <w:p w14:paraId="6A6F6ABB" w14:textId="661A78F7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B7489A" w:rsidRPr="009E780A">
        <w:rPr>
          <w:rFonts w:cs="Arial"/>
          <w:lang w:eastAsia="ja-JP"/>
        </w:rPr>
        <w:t>iwd-TTCN3-B2020-09_D</w:t>
      </w:r>
      <w:r w:rsidR="003859D0">
        <w:rPr>
          <w:rFonts w:cs="Arial"/>
          <w:lang w:eastAsia="ja-JP"/>
        </w:rPr>
        <w:t>2</w:t>
      </w:r>
      <w:r w:rsidR="0093083B">
        <w:rPr>
          <w:rFonts w:cs="Arial"/>
          <w:lang w:eastAsia="ja-JP"/>
        </w:rPr>
        <w:t>2</w:t>
      </w:r>
      <w:r w:rsidR="00B7489A" w:rsidRPr="009E780A">
        <w:rPr>
          <w:rFonts w:cs="Arial"/>
          <w:lang w:eastAsia="ja-JP"/>
        </w:rPr>
        <w:t>wk</w:t>
      </w:r>
      <w:r w:rsidR="0093083B">
        <w:rPr>
          <w:rFonts w:cs="Arial"/>
          <w:lang w:eastAsia="ja-JP"/>
        </w:rPr>
        <w:t>2</w:t>
      </w:r>
      <w:r w:rsidR="00035019">
        <w:rPr>
          <w:rFonts w:cs="Arial"/>
          <w:lang w:eastAsia="ja-JP"/>
        </w:rPr>
        <w:t>3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4F5E6FB5" w14:textId="061EF010" w:rsidR="00007D89" w:rsidRPr="00B7489A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B7489A" w:rsidRPr="00B7489A">
        <w:rPr>
          <w:rFonts w:cs="Arial"/>
          <w:sz w:val="24"/>
          <w:lang w:eastAsia="ja-JP"/>
        </w:rPr>
        <w:t>Shaun Harry</w:t>
      </w:r>
      <w:r w:rsidRPr="00B7489A">
        <w:rPr>
          <w:rFonts w:cs="Arial"/>
          <w:sz w:val="24"/>
          <w:lang w:eastAsia="ja-JP"/>
        </w:rPr>
        <w:br/>
      </w:r>
      <w:r w:rsidRPr="00B7489A">
        <w:rPr>
          <w:rFonts w:cs="Arial"/>
          <w:lang w:eastAsia="ja-JP"/>
        </w:rPr>
        <w:tab/>
      </w:r>
      <w:r w:rsidR="00B7489A" w:rsidRPr="00B7489A">
        <w:rPr>
          <w:rFonts w:cs="Arial"/>
          <w:lang w:eastAsia="ja-JP"/>
        </w:rPr>
        <w:t>shaun.harry@keysight.com</w:t>
      </w:r>
    </w:p>
    <w:p w14:paraId="648535A5" w14:textId="57D3CF24" w:rsidR="00007D89" w:rsidRDefault="00007D89" w:rsidP="00007D89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3" w:name="_Toc122434488"/>
      <w:bookmarkStart w:id="4" w:name="_Toc295288959"/>
      <w:bookmarkStart w:id="5" w:name="_Toc109680266"/>
      <w:r w:rsidRPr="00854C55">
        <w:rPr>
          <w:b/>
        </w:rPr>
        <w:t>Corrections required</w:t>
      </w:r>
      <w:bookmarkEnd w:id="3"/>
      <w:bookmarkEnd w:id="4"/>
      <w:bookmarkEnd w:id="5"/>
    </w:p>
    <w:p w14:paraId="73BE85B2" w14:textId="66DCEF5B" w:rsidR="00BF42E2" w:rsidRDefault="00BF42E2" w:rsidP="00BF42E2"/>
    <w:p w14:paraId="78F6A52E" w14:textId="182AD9A0" w:rsidR="00D824F5" w:rsidRDefault="00D824F5" w:rsidP="00D824F5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6" w:name="_Toc106975634"/>
      <w:bookmarkStart w:id="7" w:name="_Toc109680267"/>
      <w:r>
        <w:rPr>
          <w:b/>
          <w:lang w:val="pt-BR"/>
        </w:rPr>
        <w:t xml:space="preserve">Change </w:t>
      </w:r>
      <w:bookmarkEnd w:id="6"/>
      <w:r>
        <w:rPr>
          <w:b/>
          <w:lang w:val="en-US"/>
        </w:rPr>
        <w:t>1</w:t>
      </w:r>
      <w:bookmarkEnd w:id="7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D824F5" w14:paraId="263ACE1D" w14:textId="77777777" w:rsidTr="00901B5B">
        <w:trPr>
          <w:trHeight w:val="447"/>
        </w:trPr>
        <w:tc>
          <w:tcPr>
            <w:tcW w:w="1985" w:type="dxa"/>
          </w:tcPr>
          <w:p w14:paraId="292BCA9A" w14:textId="77777777" w:rsidR="00D824F5" w:rsidRDefault="00D824F5" w:rsidP="00901B5B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10083736" w14:textId="48AF790B" w:rsidR="00D824F5" w:rsidRDefault="00AD02F8" w:rsidP="00901B5B">
            <w:pPr>
              <w:spacing w:after="0"/>
            </w:pPr>
            <w:r>
              <w:t>f_IMS_OtherResponse_200_MessageHeaderRX()</w:t>
            </w:r>
          </w:p>
        </w:tc>
      </w:tr>
      <w:tr w:rsidR="00D824F5" w14:paraId="503DB4C6" w14:textId="77777777" w:rsidTr="00901B5B">
        <w:trPr>
          <w:trHeight w:val="452"/>
        </w:trPr>
        <w:tc>
          <w:tcPr>
            <w:tcW w:w="1985" w:type="dxa"/>
          </w:tcPr>
          <w:p w14:paraId="3901EA8E" w14:textId="77777777" w:rsidR="00D824F5" w:rsidRDefault="00D824F5" w:rsidP="00901B5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46C35FC4" w14:textId="5B3D0627" w:rsidR="00A241FA" w:rsidRPr="00FA46AD" w:rsidRDefault="005E72C8" w:rsidP="00901B5B">
            <w:pPr>
              <w:pStyle w:val="CRCoverPage"/>
              <w:spacing w:after="0"/>
              <w:rPr>
                <w:rFonts w:eastAsia="SimSun" w:cs="Arial"/>
                <w:color w:val="000000"/>
                <w:lang w:eastAsia="zh-CN"/>
              </w:rPr>
            </w:pPr>
            <w:r>
              <w:rPr>
                <w:rFonts w:eastAsia="SimSun" w:cs="Arial"/>
                <w:color w:val="000000"/>
                <w:lang w:eastAsia="zh-CN"/>
              </w:rPr>
              <w:t>Currently if this function is called for condition A5 (</w:t>
            </w:r>
            <w:r w:rsidR="00694EB3" w:rsidRPr="00694EB3">
              <w:rPr>
                <w:rFonts w:eastAsia="SimSun" w:cs="Arial"/>
                <w:color w:val="000000"/>
                <w:lang w:eastAsia="zh-CN"/>
              </w:rPr>
              <w:t>response sent within a dialog</w:t>
            </w:r>
            <w:r w:rsidR="00694EB3">
              <w:rPr>
                <w:rFonts w:eastAsia="SimSun" w:cs="Arial"/>
                <w:color w:val="000000"/>
                <w:lang w:eastAsia="zh-CN"/>
              </w:rPr>
              <w:t>)</w:t>
            </w:r>
            <w:r w:rsidR="004D0993">
              <w:rPr>
                <w:rFonts w:eastAsia="SimSun" w:cs="Arial"/>
                <w:color w:val="000000"/>
                <w:lang w:eastAsia="zh-CN"/>
              </w:rPr>
              <w:t xml:space="preserve">, </w:t>
            </w:r>
            <w:r w:rsidR="00694EB3">
              <w:rPr>
                <w:rFonts w:eastAsia="SimSun" w:cs="Arial"/>
                <w:color w:val="000000"/>
                <w:lang w:eastAsia="zh-CN"/>
              </w:rPr>
              <w:t xml:space="preserve">the contact </w:t>
            </w:r>
            <w:r w:rsidR="00AD3E18">
              <w:rPr>
                <w:rFonts w:eastAsia="SimSun" w:cs="Arial"/>
                <w:color w:val="000000"/>
                <w:lang w:eastAsia="zh-CN"/>
              </w:rPr>
              <w:t>URI to expect is retrieved from the stored dialog information (</w:t>
            </w:r>
            <w:proofErr w:type="spellStart"/>
            <w:r w:rsidR="00AD3E18" w:rsidRPr="00AD3E18">
              <w:rPr>
                <w:rFonts w:eastAsia="SimSun" w:cs="Arial"/>
                <w:color w:val="000000"/>
                <w:lang w:eastAsia="zh-CN"/>
              </w:rPr>
              <w:t>f_IMS_PTC_ImsInfo_GetContactUrl</w:t>
            </w:r>
            <w:proofErr w:type="spellEnd"/>
            <w:r w:rsidR="00AD3E18">
              <w:rPr>
                <w:rFonts w:eastAsia="SimSun" w:cs="Arial"/>
                <w:color w:val="000000"/>
                <w:lang w:eastAsia="zh-CN"/>
              </w:rPr>
              <w:t xml:space="preserve">()). </w:t>
            </w:r>
            <w:r w:rsidR="00452845">
              <w:rPr>
                <w:rFonts w:eastAsia="SimSun" w:cs="Arial"/>
                <w:color w:val="000000"/>
                <w:lang w:eastAsia="zh-CN"/>
              </w:rPr>
              <w:t xml:space="preserve">This can cause a problem as the stored URI can have URL parameters like </w:t>
            </w:r>
            <w:r w:rsidR="00304101" w:rsidRPr="00304101">
              <w:rPr>
                <w:rFonts w:eastAsia="SimSun" w:cs="Arial"/>
                <w:color w:val="000000"/>
                <w:lang w:eastAsia="zh-CN"/>
              </w:rPr>
              <w:t>“transport=”</w:t>
            </w:r>
            <w:r w:rsidR="00304101">
              <w:rPr>
                <w:rFonts w:eastAsia="SimSun" w:cs="Arial"/>
                <w:color w:val="000000"/>
                <w:lang w:eastAsia="zh-CN"/>
              </w:rPr>
              <w:t xml:space="preserve"> which can vary across </w:t>
            </w:r>
            <w:r w:rsidR="00F45201">
              <w:rPr>
                <w:rFonts w:eastAsia="SimSun" w:cs="Arial"/>
                <w:color w:val="000000"/>
                <w:lang w:eastAsia="zh-CN"/>
              </w:rPr>
              <w:t>transactions</w:t>
            </w:r>
            <w:r w:rsidR="00304101">
              <w:rPr>
                <w:rFonts w:eastAsia="SimSun" w:cs="Arial"/>
                <w:color w:val="000000"/>
                <w:lang w:eastAsia="zh-CN"/>
              </w:rPr>
              <w:t xml:space="preserve"> within</w:t>
            </w:r>
            <w:r w:rsidR="00F45201">
              <w:rPr>
                <w:rFonts w:eastAsia="SimSun" w:cs="Arial"/>
                <w:color w:val="000000"/>
                <w:lang w:eastAsia="zh-CN"/>
              </w:rPr>
              <w:t xml:space="preserve"> a dialog. For example if a UE sends the initial INVITE establishing a dialog using TCP transport, and </w:t>
            </w:r>
            <w:r w:rsidR="00796F62">
              <w:rPr>
                <w:rFonts w:eastAsia="SimSun" w:cs="Arial"/>
                <w:color w:val="000000"/>
                <w:lang w:eastAsia="zh-CN"/>
              </w:rPr>
              <w:t xml:space="preserve">the SS </w:t>
            </w:r>
            <w:r w:rsidR="00F45201">
              <w:rPr>
                <w:rFonts w:eastAsia="SimSun" w:cs="Arial"/>
                <w:color w:val="000000"/>
                <w:lang w:eastAsia="zh-CN"/>
              </w:rPr>
              <w:t xml:space="preserve">later sends a re-INVITE using UDP, then the checking of the </w:t>
            </w:r>
            <w:r w:rsidR="0082308A">
              <w:rPr>
                <w:rFonts w:eastAsia="SimSun" w:cs="Arial"/>
                <w:color w:val="000000"/>
                <w:lang w:eastAsia="zh-CN"/>
              </w:rPr>
              <w:t>contact header in the following 200 OK will fail as it will</w:t>
            </w:r>
            <w:r w:rsidR="0099757B">
              <w:rPr>
                <w:rFonts w:eastAsia="SimSun" w:cs="Arial"/>
                <w:color w:val="000000"/>
                <w:lang w:eastAsia="zh-CN"/>
              </w:rPr>
              <w:t xml:space="preserve"> expect </w:t>
            </w:r>
            <w:proofErr w:type="spellStart"/>
            <w:r w:rsidR="0099757B">
              <w:rPr>
                <w:rFonts w:eastAsia="SimSun" w:cs="Arial"/>
                <w:color w:val="000000"/>
                <w:lang w:eastAsia="zh-CN"/>
              </w:rPr>
              <w:t>url</w:t>
            </w:r>
            <w:proofErr w:type="spellEnd"/>
            <w:r w:rsidR="0099757B">
              <w:rPr>
                <w:rFonts w:eastAsia="SimSun" w:cs="Arial"/>
                <w:color w:val="000000"/>
                <w:lang w:eastAsia="zh-CN"/>
              </w:rPr>
              <w:t xml:space="preserve"> parameter “transport=</w:t>
            </w:r>
            <w:proofErr w:type="spellStart"/>
            <w:r w:rsidR="0099757B">
              <w:rPr>
                <w:rFonts w:eastAsia="SimSun" w:cs="Arial"/>
                <w:color w:val="000000"/>
                <w:lang w:eastAsia="zh-CN"/>
              </w:rPr>
              <w:t>tcp</w:t>
            </w:r>
            <w:proofErr w:type="spellEnd"/>
            <w:r w:rsidR="0099757B">
              <w:rPr>
                <w:rFonts w:eastAsia="SimSun" w:cs="Arial"/>
                <w:color w:val="000000"/>
                <w:lang w:eastAsia="zh-CN"/>
              </w:rPr>
              <w:t>” in the contact header but UE will include “transport=</w:t>
            </w:r>
            <w:proofErr w:type="spellStart"/>
            <w:r w:rsidR="0099757B">
              <w:rPr>
                <w:rFonts w:eastAsia="SimSun" w:cs="Arial"/>
                <w:color w:val="000000"/>
                <w:lang w:eastAsia="zh-CN"/>
              </w:rPr>
              <w:t>udp</w:t>
            </w:r>
            <w:proofErr w:type="spellEnd"/>
            <w:r w:rsidR="0099757B">
              <w:rPr>
                <w:rFonts w:eastAsia="SimSun" w:cs="Arial"/>
                <w:color w:val="000000"/>
                <w:lang w:eastAsia="zh-CN"/>
              </w:rPr>
              <w:t>”.</w:t>
            </w:r>
          </w:p>
        </w:tc>
      </w:tr>
      <w:tr w:rsidR="00D824F5" w14:paraId="63711C25" w14:textId="77777777" w:rsidTr="00901B5B">
        <w:tc>
          <w:tcPr>
            <w:tcW w:w="1985" w:type="dxa"/>
          </w:tcPr>
          <w:p w14:paraId="6A4CF036" w14:textId="77777777" w:rsidR="00D824F5" w:rsidRDefault="00D824F5" w:rsidP="00901B5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24A8311E" w14:textId="04708742" w:rsidR="00D824F5" w:rsidRPr="00FA46AD" w:rsidRDefault="003D38AC" w:rsidP="00901B5B">
            <w:pPr>
              <w:pStyle w:val="CRCoverPage"/>
              <w:spacing w:after="0"/>
              <w:rPr>
                <w:lang w:val="en-SG"/>
              </w:rPr>
            </w:pPr>
            <w:r>
              <w:rPr>
                <w:lang w:val="en-SG"/>
              </w:rPr>
              <w:t xml:space="preserve">Allow any </w:t>
            </w:r>
            <w:proofErr w:type="spellStart"/>
            <w:r>
              <w:rPr>
                <w:lang w:val="en-SG"/>
              </w:rPr>
              <w:t>url</w:t>
            </w:r>
            <w:proofErr w:type="spellEnd"/>
            <w:r>
              <w:rPr>
                <w:lang w:val="en-SG"/>
              </w:rPr>
              <w:t xml:space="preserve"> parameters in contact header (host address and port will still be checked as per stored contact information for the dialog).</w:t>
            </w:r>
          </w:p>
        </w:tc>
      </w:tr>
      <w:tr w:rsidR="00D824F5" w14:paraId="7D7D8656" w14:textId="77777777" w:rsidTr="00901B5B">
        <w:tc>
          <w:tcPr>
            <w:tcW w:w="1985" w:type="dxa"/>
          </w:tcPr>
          <w:p w14:paraId="0551A5E4" w14:textId="77777777" w:rsidR="00D824F5" w:rsidRDefault="00D824F5" w:rsidP="00901B5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2855C544" w14:textId="03E721B0" w:rsidR="00D824F5" w:rsidRDefault="00351E88" w:rsidP="00901B5B">
            <w:pPr>
              <w:spacing w:after="0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IMS_Procedures_Common.ttcn</w:t>
            </w:r>
            <w:proofErr w:type="spellEnd"/>
          </w:p>
        </w:tc>
      </w:tr>
      <w:tr w:rsidR="00D824F5" w14:paraId="7D5D13CD" w14:textId="77777777" w:rsidTr="00901B5B">
        <w:tc>
          <w:tcPr>
            <w:tcW w:w="1985" w:type="dxa"/>
          </w:tcPr>
          <w:p w14:paraId="539779C4" w14:textId="77777777" w:rsidR="00D824F5" w:rsidRDefault="00D824F5" w:rsidP="00901B5B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75273D06" w14:textId="34272560" w:rsidR="00C5050C" w:rsidRPr="005A3943" w:rsidRDefault="002D6ABC" w:rsidP="00901B5B">
            <w:pPr>
              <w:rPr>
                <w:rFonts w:ascii="Arial" w:hAnsi="Arial"/>
                <w:highlight w:val="cyan"/>
              </w:rPr>
            </w:pPr>
            <w:r w:rsidRPr="005A3943">
              <w:rPr>
                <w:rFonts w:ascii="Arial" w:hAnsi="Arial"/>
                <w:highlight w:val="cyan"/>
              </w:rPr>
              <w:t>Accepted in principle</w:t>
            </w:r>
            <w:r w:rsidR="005A3943" w:rsidRPr="005A3943">
              <w:rPr>
                <w:rFonts w:ascii="Arial" w:hAnsi="Arial"/>
                <w:highlight w:val="cyan"/>
              </w:rPr>
              <w:t xml:space="preserve"> subject to approval of </w:t>
            </w:r>
            <w:r w:rsidR="005A3943" w:rsidRPr="005A3943">
              <w:rPr>
                <w:rFonts w:ascii="Arial" w:hAnsi="Arial"/>
                <w:highlight w:val="cyan"/>
              </w:rPr>
              <w:t>R5-225259</w:t>
            </w:r>
            <w:r w:rsidRPr="005A3943">
              <w:rPr>
                <w:rFonts w:ascii="Arial" w:hAnsi="Arial"/>
                <w:highlight w:val="cyan"/>
              </w:rPr>
              <w:t>; similar change done in f_IMS_InviteResponse_183_MessageHeaderRX.</w:t>
            </w:r>
          </w:p>
        </w:tc>
      </w:tr>
    </w:tbl>
    <w:p w14:paraId="76CD8CCA" w14:textId="77777777" w:rsidR="00D824F5" w:rsidRDefault="00D824F5" w:rsidP="00D824F5"/>
    <w:p w14:paraId="469F222F" w14:textId="77777777" w:rsidR="00D824F5" w:rsidRDefault="00D824F5" w:rsidP="00D824F5">
      <w: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D824F5" w14:paraId="78A17408" w14:textId="77777777" w:rsidTr="00901B5B">
        <w:tc>
          <w:tcPr>
            <w:tcW w:w="9855" w:type="dxa"/>
          </w:tcPr>
          <w:p w14:paraId="20129949" w14:textId="77777777" w:rsidR="0043063D" w:rsidRDefault="0043063D" w:rsidP="0043063D">
            <w:r>
              <w:t xml:space="preserve">function f_IMS_OtherResponse_200_MessageHeaderRX(template (value) </w:t>
            </w:r>
            <w:proofErr w:type="spellStart"/>
            <w:r>
              <w:t>MessageHeader</w:t>
            </w:r>
            <w:proofErr w:type="spellEnd"/>
            <w:r>
              <w:t xml:space="preserve"> </w:t>
            </w:r>
            <w:proofErr w:type="spellStart"/>
            <w:r>
              <w:t>p_MessageHeader_Request</w:t>
            </w:r>
            <w:proofErr w:type="spellEnd"/>
            <w:r>
              <w:t>,</w:t>
            </w:r>
          </w:p>
          <w:p w14:paraId="048F4583" w14:textId="77777777" w:rsidR="0043063D" w:rsidRDefault="0043063D" w:rsidP="0043063D">
            <w:r>
              <w:t xml:space="preserve">                                                   template </w:t>
            </w:r>
            <w:proofErr w:type="spellStart"/>
            <w:r>
              <w:t>ContentType</w:t>
            </w:r>
            <w:proofErr w:type="spellEnd"/>
            <w:r>
              <w:t xml:space="preserve"> </w:t>
            </w:r>
            <w:proofErr w:type="spellStart"/>
            <w:r>
              <w:t>p_ContentType</w:t>
            </w:r>
            <w:proofErr w:type="spellEnd"/>
            <w:r>
              <w:t xml:space="preserve"> := omit,</w:t>
            </w:r>
          </w:p>
          <w:p w14:paraId="076A6AB7" w14:textId="77777777" w:rsidR="0043063D" w:rsidRDefault="0043063D" w:rsidP="0043063D">
            <w:r>
              <w:t xml:space="preserve">                                                   boolean </w:t>
            </w:r>
            <w:proofErr w:type="spellStart"/>
            <w:r>
              <w:t>p_PreconditionRequiredForSDP</w:t>
            </w:r>
            <w:proofErr w:type="spellEnd"/>
            <w:r>
              <w:t xml:space="preserve"> := true) runs on IMS_PTC return template (present) </w:t>
            </w:r>
            <w:proofErr w:type="spellStart"/>
            <w:r>
              <w:t>MessageHeader</w:t>
            </w:r>
            <w:proofErr w:type="spellEnd"/>
          </w:p>
          <w:p w14:paraId="188CA3D5" w14:textId="77777777" w:rsidR="0043063D" w:rsidRDefault="0043063D" w:rsidP="0043063D">
            <w:r>
              <w:t xml:space="preserve">  { /* NOTE: Message is sent by the UE =&gt; conditions A2, A4 and A5 are applicable;</w:t>
            </w:r>
          </w:p>
          <w:p w14:paraId="6675E271" w14:textId="77777777" w:rsidR="0043063D" w:rsidRDefault="0043063D" w:rsidP="0043063D">
            <w:r>
              <w:t xml:space="preserve">     *       For A4 (GIBA) </w:t>
            </w:r>
            <w:proofErr w:type="spellStart"/>
            <w:r>
              <w:t>pAccessNetworkInfo</w:t>
            </w:r>
            <w:proofErr w:type="spellEnd"/>
            <w:r>
              <w:t xml:space="preserve"> is optional */</w:t>
            </w:r>
          </w:p>
          <w:p w14:paraId="537CEE81" w14:textId="77777777" w:rsidR="0043063D" w:rsidRDefault="0043063D" w:rsidP="0043063D">
            <w:r>
              <w:t xml:space="preserve">    /* @sic R5-130683 sic@ */</w:t>
            </w:r>
          </w:p>
          <w:p w14:paraId="7AD6A274" w14:textId="77777777" w:rsidR="0043063D" w:rsidRDefault="0043063D" w:rsidP="0043063D">
            <w:r>
              <w:t xml:space="preserve">    /* @sic R5s130756 additional changes: </w:t>
            </w:r>
            <w:proofErr w:type="spellStart"/>
            <w:r>
              <w:t>p_IsGIBA</w:t>
            </w:r>
            <w:proofErr w:type="spellEnd"/>
            <w:r>
              <w:t xml:space="preserve"> removed sic@ */</w:t>
            </w:r>
          </w:p>
          <w:p w14:paraId="172322F2" w14:textId="77777777" w:rsidR="0043063D" w:rsidRDefault="0043063D" w:rsidP="0043063D">
            <w:r>
              <w:t xml:space="preserve">    /* @sic R5-160790, R5-160903, R5-160793: </w:t>
            </w:r>
            <w:proofErr w:type="spellStart"/>
            <w:r>
              <w:t>p_PreconditionIndication</w:t>
            </w:r>
            <w:proofErr w:type="spellEnd"/>
            <w:r>
              <w:t xml:space="preserve"> sic@ */</w:t>
            </w:r>
          </w:p>
          <w:p w14:paraId="3A00597C" w14:textId="77777777" w:rsidR="0043063D" w:rsidRDefault="0043063D" w:rsidP="0043063D">
            <w:r>
              <w:t xml:space="preserve">    /* @sic R5-162930: </w:t>
            </w:r>
            <w:proofErr w:type="spellStart"/>
            <w:r>
              <w:t>p_PreconditionIndication</w:t>
            </w:r>
            <w:proofErr w:type="spellEnd"/>
            <w:r>
              <w:t xml:space="preserve"> := </w:t>
            </w:r>
            <w:proofErr w:type="spellStart"/>
            <w:r>
              <w:t>PreconditionRequired</w:t>
            </w:r>
            <w:proofErr w:type="spellEnd"/>
            <w:r>
              <w:t xml:space="preserve"> =&gt; per default there is a Require header if the message contains an SDP sic@ */</w:t>
            </w:r>
          </w:p>
          <w:p w14:paraId="3A75AD09" w14:textId="77777777" w:rsidR="0043063D" w:rsidRDefault="0043063D" w:rsidP="0043063D">
            <w:r>
              <w:t xml:space="preserve">    /* @sic R5-174544: </w:t>
            </w:r>
            <w:proofErr w:type="spellStart"/>
            <w:r>
              <w:t>SessionId</w:t>
            </w:r>
            <w:proofErr w:type="spellEnd"/>
            <w:r>
              <w:t xml:space="preserve"> removed sic@ */</w:t>
            </w:r>
          </w:p>
          <w:p w14:paraId="4F7BF495" w14:textId="77777777" w:rsidR="0043063D" w:rsidRDefault="0043063D" w:rsidP="0043063D">
            <w:r>
              <w:t xml:space="preserve">    /* @sic R5s210615: </w:t>
            </w:r>
            <w:proofErr w:type="spellStart"/>
            <w:r>
              <w:t>p_PreconditionsRequiredForSDP</w:t>
            </w:r>
            <w:proofErr w:type="spellEnd"/>
            <w:r>
              <w:t xml:space="preserve"> (boolean) instead of </w:t>
            </w:r>
            <w:proofErr w:type="spellStart"/>
            <w:r>
              <w:t>p_PreconditionIndication</w:t>
            </w:r>
            <w:proofErr w:type="spellEnd"/>
            <w:r>
              <w:t xml:space="preserve"> (</w:t>
            </w:r>
            <w:proofErr w:type="spellStart"/>
            <w:r>
              <w:t>IMS_PreconditionIndication_Type</w:t>
            </w:r>
            <w:proofErr w:type="spellEnd"/>
            <w:r>
              <w:t>) sic@ */</w:t>
            </w:r>
          </w:p>
          <w:p w14:paraId="6162C873" w14:textId="77777777" w:rsidR="0043063D" w:rsidRDefault="0043063D" w:rsidP="0043063D">
            <w:r>
              <w:lastRenderedPageBreak/>
              <w:t xml:space="preserve">    var template (present) </w:t>
            </w:r>
            <w:proofErr w:type="spellStart"/>
            <w:r>
              <w:t>MessageHeader</w:t>
            </w:r>
            <w:proofErr w:type="spellEnd"/>
            <w:r>
              <w:t xml:space="preserve"> </w:t>
            </w:r>
            <w:proofErr w:type="spellStart"/>
            <w:r>
              <w:t>v_MessageHeader_Response</w:t>
            </w:r>
            <w:proofErr w:type="spellEnd"/>
            <w:r>
              <w:t xml:space="preserve"> := </w:t>
            </w:r>
            <w:proofErr w:type="spellStart"/>
            <w:r>
              <w:t>f_IMS_BaseResponse_MessageHeaderRX</w:t>
            </w:r>
            <w:proofErr w:type="spellEnd"/>
            <w:r>
              <w:t>(</w:t>
            </w:r>
            <w:proofErr w:type="spellStart"/>
            <w:r>
              <w:t>p_MessageHeader_Request</w:t>
            </w:r>
            <w:proofErr w:type="spellEnd"/>
            <w:r>
              <w:t xml:space="preserve">);     /* @sic R5s200000: </w:t>
            </w:r>
            <w:proofErr w:type="spellStart"/>
            <w:r>
              <w:t>f_IMS_BaseResponse_MessageHeaderRX</w:t>
            </w:r>
            <w:proofErr w:type="spellEnd"/>
            <w:r>
              <w:t xml:space="preserve"> sic@ */</w:t>
            </w:r>
          </w:p>
          <w:p w14:paraId="25B0D931" w14:textId="77777777" w:rsidR="0043063D" w:rsidRDefault="0043063D" w:rsidP="0043063D">
            <w:r>
              <w:t xml:space="preserve">    var template (present) </w:t>
            </w:r>
            <w:proofErr w:type="spellStart"/>
            <w:r>
              <w:t>PAccessNetworkInfo</w:t>
            </w:r>
            <w:proofErr w:type="spellEnd"/>
            <w:r>
              <w:t xml:space="preserve"> </w:t>
            </w:r>
            <w:proofErr w:type="spellStart"/>
            <w:r>
              <w:t>v_PAccessNetworkInfo</w:t>
            </w:r>
            <w:proofErr w:type="spellEnd"/>
            <w:r>
              <w:t xml:space="preserve"> := </w:t>
            </w:r>
            <w:proofErr w:type="spellStart"/>
            <w:r>
              <w:t>cr_PAccessNetworkInfo</w:t>
            </w:r>
            <w:proofErr w:type="spellEnd"/>
            <w:r>
              <w:t>(</w:t>
            </w:r>
            <w:proofErr w:type="spellStart"/>
            <w:r>
              <w:t>f_IMS_PTC_GetRanType</w:t>
            </w:r>
            <w:proofErr w:type="spellEnd"/>
            <w:r>
              <w:t>());  /* acc. to A.3.1 condition A5: access network technology and, if applicable, the cell ID */</w:t>
            </w:r>
          </w:p>
          <w:p w14:paraId="0C88F87B" w14:textId="77777777" w:rsidR="0043063D" w:rsidRDefault="0043063D" w:rsidP="0043063D">
            <w:r>
              <w:t xml:space="preserve">    var boolean v_A2A4 := false;                                        /* true =&gt; response sent by UE for INVITE/UPDATE */</w:t>
            </w:r>
          </w:p>
          <w:p w14:paraId="7DB14BB0" w14:textId="77777777" w:rsidR="0043063D" w:rsidRDefault="0043063D" w:rsidP="0043063D">
            <w:r>
              <w:t xml:space="preserve">    var boolean v_A5 := </w:t>
            </w:r>
            <w:proofErr w:type="spellStart"/>
            <w:r>
              <w:t>f_IMS_PTC_ImsInfo_DialogIsEstablished</w:t>
            </w:r>
            <w:proofErr w:type="spellEnd"/>
            <w:r>
              <w:t>();        /* true =&gt; response sent within a dialog */</w:t>
            </w:r>
          </w:p>
          <w:p w14:paraId="15B1AA4F" w14:textId="77777777" w:rsidR="0043063D" w:rsidRDefault="0043063D" w:rsidP="0043063D">
            <w:r>
              <w:t xml:space="preserve">    var boolean v_A8 := true;                                           /* true =&gt; any response but not CANCEL */</w:t>
            </w:r>
          </w:p>
          <w:p w14:paraId="5BDF467B" w14:textId="77777777" w:rsidR="0043063D" w:rsidRDefault="0043063D" w:rsidP="0043063D">
            <w:r>
              <w:t xml:space="preserve">    var boolean v_A20 := false;                                         /* true =&gt; response sent by UE for INVITE */</w:t>
            </w:r>
          </w:p>
          <w:p w14:paraId="1F9FB5DA" w14:textId="77777777" w:rsidR="0043063D" w:rsidRDefault="0043063D" w:rsidP="0043063D">
            <w:r>
              <w:t xml:space="preserve">    var boolean v_A18 := </w:t>
            </w:r>
            <w:proofErr w:type="spellStart"/>
            <w:r>
              <w:t>pc_IMS_Video_FeatureTag</w:t>
            </w:r>
            <w:proofErr w:type="spellEnd"/>
            <w:r>
              <w:t>;                       /* true =&gt; UE supports video feature tag */</w:t>
            </w:r>
          </w:p>
          <w:p w14:paraId="4D102584" w14:textId="77777777" w:rsidR="0043063D" w:rsidRDefault="0043063D" w:rsidP="0043063D">
            <w:r>
              <w:t xml:space="preserve">    var boolean v_A23 := false;                                         /* true =&gt; response sent for re-INVITE within an established dialog */</w:t>
            </w:r>
          </w:p>
          <w:p w14:paraId="7F7C1111" w14:textId="77777777" w:rsidR="0043063D" w:rsidRDefault="0043063D" w:rsidP="0043063D">
            <w:r>
              <w:t xml:space="preserve">    var </w:t>
            </w:r>
            <w:proofErr w:type="spellStart"/>
            <w:r>
              <w:t>charstring</w:t>
            </w:r>
            <w:proofErr w:type="spellEnd"/>
            <w:r>
              <w:t xml:space="preserve"> </w:t>
            </w:r>
            <w:proofErr w:type="spellStart"/>
            <w:r>
              <w:t>v_Method</w:t>
            </w:r>
            <w:proofErr w:type="spellEnd"/>
            <w:r>
              <w:t xml:space="preserve"> := </w:t>
            </w:r>
            <w:proofErr w:type="spellStart"/>
            <w:r>
              <w:t>valueof</w:t>
            </w:r>
            <w:proofErr w:type="spellEnd"/>
            <w:r>
              <w:t>(</w:t>
            </w:r>
            <w:proofErr w:type="spellStart"/>
            <w:r>
              <w:t>p_MessageHeader_Request.cSeq.method</w:t>
            </w:r>
            <w:proofErr w:type="spellEnd"/>
            <w:r>
              <w:t>);</w:t>
            </w:r>
          </w:p>
          <w:p w14:paraId="55A7AA64" w14:textId="77777777" w:rsidR="0043063D" w:rsidRDefault="0043063D" w:rsidP="0043063D">
            <w:r>
              <w:t xml:space="preserve">    var integer </w:t>
            </w:r>
            <w:proofErr w:type="spellStart"/>
            <w:r>
              <w:t>v_Port_us</w:t>
            </w:r>
            <w:proofErr w:type="spellEnd"/>
            <w:r>
              <w:t xml:space="preserve"> := </w:t>
            </w:r>
            <w:proofErr w:type="spellStart"/>
            <w:r>
              <w:t>f_IMS_PTC_GetPort_us</w:t>
            </w:r>
            <w:proofErr w:type="spellEnd"/>
            <w:r>
              <w:t>();  /* @sic R5s130985 Change 2 sic@ */</w:t>
            </w:r>
          </w:p>
          <w:p w14:paraId="1C40A9DA" w14:textId="77777777" w:rsidR="0043063D" w:rsidRDefault="0043063D" w:rsidP="0043063D">
            <w:r>
              <w:t xml:space="preserve">    var template (present) </w:t>
            </w:r>
            <w:proofErr w:type="spellStart"/>
            <w:r>
              <w:t>SemicolonParam_List</w:t>
            </w:r>
            <w:proofErr w:type="spellEnd"/>
            <w:r>
              <w:t xml:space="preserve"> </w:t>
            </w:r>
            <w:proofErr w:type="spellStart"/>
            <w:r>
              <w:t>v_MandatoryContactParams</w:t>
            </w:r>
            <w:proofErr w:type="spellEnd"/>
            <w:r>
              <w:t xml:space="preserve"> := {};</w:t>
            </w:r>
          </w:p>
          <w:p w14:paraId="77C0DCC5" w14:textId="77777777" w:rsidR="0043063D" w:rsidRDefault="0043063D" w:rsidP="0043063D">
            <w:r>
              <w:t xml:space="preserve">    var template (present) </w:t>
            </w:r>
            <w:proofErr w:type="spellStart"/>
            <w:r>
              <w:t>SipUrl</w:t>
            </w:r>
            <w:proofErr w:type="spellEnd"/>
            <w:r>
              <w:t xml:space="preserve"> </w:t>
            </w:r>
            <w:proofErr w:type="spellStart"/>
            <w:r>
              <w:t>v_ContactURI</w:t>
            </w:r>
            <w:proofErr w:type="spellEnd"/>
            <w:r>
              <w:t>;</w:t>
            </w:r>
          </w:p>
          <w:p w14:paraId="3CE263D5" w14:textId="77777777" w:rsidR="0043063D" w:rsidRDefault="0043063D" w:rsidP="0043063D"/>
          <w:p w14:paraId="541CBC5E" w14:textId="77777777" w:rsidR="0043063D" w:rsidRDefault="0043063D" w:rsidP="0043063D">
            <w:r>
              <w:t xml:space="preserve">    select (</w:t>
            </w:r>
            <w:proofErr w:type="spellStart"/>
            <w:r>
              <w:t>v_Method</w:t>
            </w:r>
            <w:proofErr w:type="spellEnd"/>
            <w:r>
              <w:t>) {</w:t>
            </w:r>
          </w:p>
          <w:p w14:paraId="6D7341C1" w14:textId="77777777" w:rsidR="0043063D" w:rsidRDefault="0043063D" w:rsidP="0043063D">
            <w:r>
              <w:t xml:space="preserve">      case ("UPDATE") {</w:t>
            </w:r>
          </w:p>
          <w:p w14:paraId="79AE809F" w14:textId="77777777" w:rsidR="0043063D" w:rsidRDefault="0043063D" w:rsidP="0043063D">
            <w:r>
              <w:t xml:space="preserve">        v_A2A4 := true;</w:t>
            </w:r>
          </w:p>
          <w:p w14:paraId="3689492D" w14:textId="77777777" w:rsidR="0043063D" w:rsidRDefault="0043063D" w:rsidP="0043063D">
            <w:r>
              <w:t xml:space="preserve">      }</w:t>
            </w:r>
          </w:p>
          <w:p w14:paraId="4BC90F1A" w14:textId="77777777" w:rsidR="0043063D" w:rsidRDefault="0043063D" w:rsidP="0043063D">
            <w:r>
              <w:t xml:space="preserve">      case ("INVITE") {</w:t>
            </w:r>
          </w:p>
          <w:p w14:paraId="7B55246B" w14:textId="77777777" w:rsidR="0043063D" w:rsidRDefault="0043063D" w:rsidP="0043063D">
            <w:r>
              <w:t xml:space="preserve">        v_A2A4 := true;</w:t>
            </w:r>
          </w:p>
          <w:p w14:paraId="0C63241F" w14:textId="77777777" w:rsidR="0043063D" w:rsidRDefault="0043063D" w:rsidP="0043063D">
            <w:r>
              <w:t xml:space="preserve">        v_A20 := true;</w:t>
            </w:r>
          </w:p>
          <w:p w14:paraId="526D677E" w14:textId="77777777" w:rsidR="0043063D" w:rsidRDefault="0043063D" w:rsidP="0043063D">
            <w:r>
              <w:t xml:space="preserve">        v_A23 := v_A5;</w:t>
            </w:r>
          </w:p>
          <w:p w14:paraId="4A282962" w14:textId="77777777" w:rsidR="0043063D" w:rsidRDefault="0043063D" w:rsidP="0043063D">
            <w:r>
              <w:t xml:space="preserve">      }</w:t>
            </w:r>
          </w:p>
          <w:p w14:paraId="01C881ED" w14:textId="77777777" w:rsidR="0043063D" w:rsidRDefault="0043063D" w:rsidP="0043063D">
            <w:r>
              <w:t xml:space="preserve">      case ("CANCEL") {</w:t>
            </w:r>
          </w:p>
          <w:p w14:paraId="042D151A" w14:textId="77777777" w:rsidR="0043063D" w:rsidRDefault="0043063D" w:rsidP="0043063D">
            <w:r>
              <w:t xml:space="preserve">        v_A8 := false;</w:t>
            </w:r>
          </w:p>
          <w:p w14:paraId="508F3C2C" w14:textId="77777777" w:rsidR="0043063D" w:rsidRDefault="0043063D" w:rsidP="0043063D">
            <w:r>
              <w:t xml:space="preserve">      }</w:t>
            </w:r>
          </w:p>
          <w:p w14:paraId="22043786" w14:textId="77777777" w:rsidR="0043063D" w:rsidRDefault="0043063D" w:rsidP="0043063D">
            <w:r>
              <w:t xml:space="preserve">    }</w:t>
            </w:r>
          </w:p>
          <w:p w14:paraId="16D2C82E" w14:textId="77777777" w:rsidR="0043063D" w:rsidRDefault="0043063D" w:rsidP="0043063D">
            <w:r>
              <w:t xml:space="preserve">    </w:t>
            </w:r>
          </w:p>
          <w:p w14:paraId="2F563E8A" w14:textId="77777777" w:rsidR="0043063D" w:rsidRDefault="0043063D" w:rsidP="0043063D">
            <w:r>
              <w:t xml:space="preserve">    if (</w:t>
            </w:r>
            <w:proofErr w:type="spellStart"/>
            <w:r>
              <w:t>p_PreconditionRequiredForSDP</w:t>
            </w:r>
            <w:proofErr w:type="spellEnd"/>
            <w:r>
              <w:t xml:space="preserve"> and </w:t>
            </w:r>
            <w:proofErr w:type="spellStart"/>
            <w:r>
              <w:t>f_ContentType_IsSDP</w:t>
            </w:r>
            <w:proofErr w:type="spellEnd"/>
            <w:r>
              <w:t>(</w:t>
            </w:r>
            <w:proofErr w:type="spellStart"/>
            <w:r>
              <w:t>p_ContentType</w:t>
            </w:r>
            <w:proofErr w:type="spellEnd"/>
            <w:r>
              <w:t>)) {  /* @sic R5-160794 sic@</w:t>
            </w:r>
          </w:p>
          <w:p w14:paraId="1AAA05F5" w14:textId="77777777" w:rsidR="0043063D" w:rsidRDefault="0043063D" w:rsidP="0043063D">
            <w:r>
              <w:t xml:space="preserve">                                                                                   NOTE 1: in general a SIP response carries an SDP answer (i.e. no offer) and therefore uses a Require but no Supported header</w:t>
            </w:r>
          </w:p>
          <w:p w14:paraId="07B348F8" w14:textId="77777777" w:rsidR="0043063D" w:rsidRDefault="0043063D" w:rsidP="0043063D">
            <w:r>
              <w:t xml:space="preserve">                                                                                   NOTE 2: when the SDP is optional, </w:t>
            </w:r>
            <w:proofErr w:type="spellStart"/>
            <w:r>
              <w:t>ContentType</w:t>
            </w:r>
            <w:proofErr w:type="spellEnd"/>
            <w:r>
              <w:t xml:space="preserve"> is optional too (-&gt; "</w:t>
            </w:r>
            <w:proofErr w:type="spellStart"/>
            <w:r>
              <w:t>ifpresent</w:t>
            </w:r>
            <w:proofErr w:type="spellEnd"/>
            <w:r>
              <w:t xml:space="preserve">") and  </w:t>
            </w:r>
            <w:proofErr w:type="spellStart"/>
            <w:r>
              <w:t>f_ContentType_IsSDP</w:t>
            </w:r>
            <w:proofErr w:type="spellEnd"/>
            <w:r>
              <w:t xml:space="preserve"> returns false */</w:t>
            </w:r>
          </w:p>
          <w:p w14:paraId="04031815" w14:textId="77777777" w:rsidR="0043063D" w:rsidRDefault="0043063D" w:rsidP="0043063D">
            <w:r>
              <w:lastRenderedPageBreak/>
              <w:t xml:space="preserve">      </w:t>
            </w:r>
            <w:proofErr w:type="spellStart"/>
            <w:r>
              <w:t>v_MessageHeader_Response.require</w:t>
            </w:r>
            <w:proofErr w:type="spellEnd"/>
            <w:r>
              <w:t xml:space="preserve"> := </w:t>
            </w:r>
            <w:proofErr w:type="spellStart"/>
            <w:r>
              <w:t>cr_Require</w:t>
            </w:r>
            <w:proofErr w:type="spellEnd"/>
            <w:r>
              <w:t>(</w:t>
            </w:r>
            <w:proofErr w:type="spellStart"/>
            <w:r>
              <w:t>tsc_OptionTagList_precondition</w:t>
            </w:r>
            <w:proofErr w:type="spellEnd"/>
            <w:r>
              <w:t>);                /* @sic R5-160790, R5-160903, R5-160793 sic@ */</w:t>
            </w:r>
          </w:p>
          <w:p w14:paraId="05BF83C5" w14:textId="77777777" w:rsidR="0043063D" w:rsidRDefault="0043063D" w:rsidP="0043063D">
            <w:r>
              <w:t xml:space="preserve">    }</w:t>
            </w:r>
          </w:p>
          <w:p w14:paraId="1F2EE181" w14:textId="77777777" w:rsidR="0043063D" w:rsidRDefault="0043063D" w:rsidP="0043063D">
            <w:r>
              <w:t xml:space="preserve">    </w:t>
            </w:r>
          </w:p>
          <w:p w14:paraId="648DC988" w14:textId="77777777" w:rsidR="0043063D" w:rsidRDefault="0043063D" w:rsidP="0043063D">
            <w:r>
              <w:t xml:space="preserve">    if (not </w:t>
            </w:r>
            <w:proofErr w:type="spellStart"/>
            <w:r>
              <w:t>f_IMS_PTC_SecurityScheme_IsGiba</w:t>
            </w:r>
            <w:proofErr w:type="spellEnd"/>
            <w:r>
              <w:t xml:space="preserve">() and v_A8) {                       /* @sic R5-130683: </w:t>
            </w:r>
            <w:proofErr w:type="spellStart"/>
            <w:r>
              <w:t>pAccessNetworkInfo</w:t>
            </w:r>
            <w:proofErr w:type="spellEnd"/>
            <w:r>
              <w:t xml:space="preserve"> is optional for GIBA; R5s140092 change 12: CANCEL  sic@</w:t>
            </w:r>
          </w:p>
          <w:p w14:paraId="2E796509" w14:textId="77777777" w:rsidR="0043063D" w:rsidRDefault="0043063D" w:rsidP="0043063D">
            <w:r>
              <w:t xml:space="preserve">                                                                                   @sic R5-142223: new condition A8: Any response sent by the UE, except for CANCEL requests sic@ */</w:t>
            </w:r>
          </w:p>
          <w:p w14:paraId="0225E310" w14:textId="77777777" w:rsidR="0043063D" w:rsidRDefault="0043063D" w:rsidP="0043063D">
            <w:r>
              <w:t xml:space="preserve">      </w:t>
            </w:r>
            <w:proofErr w:type="spellStart"/>
            <w:r>
              <w:t>v_MessageHeader_Response.pAccessNetworkInfo</w:t>
            </w:r>
            <w:proofErr w:type="spellEnd"/>
            <w:r>
              <w:t xml:space="preserve"> := </w:t>
            </w:r>
            <w:proofErr w:type="spellStart"/>
            <w:r>
              <w:t>v_PAccessNetworkInfo</w:t>
            </w:r>
            <w:proofErr w:type="spellEnd"/>
            <w:r>
              <w:t>;</w:t>
            </w:r>
          </w:p>
          <w:p w14:paraId="028499A9" w14:textId="77777777" w:rsidR="0043063D" w:rsidRDefault="0043063D" w:rsidP="0043063D">
            <w:r>
              <w:t xml:space="preserve">    }</w:t>
            </w:r>
          </w:p>
          <w:p w14:paraId="34078864" w14:textId="77777777" w:rsidR="0043063D" w:rsidRDefault="0043063D" w:rsidP="0043063D">
            <w:r>
              <w:t xml:space="preserve">    else {</w:t>
            </w:r>
          </w:p>
          <w:p w14:paraId="2008444F" w14:textId="77777777" w:rsidR="0043063D" w:rsidRDefault="0043063D" w:rsidP="0043063D">
            <w:r>
              <w:t xml:space="preserve">      </w:t>
            </w:r>
            <w:proofErr w:type="spellStart"/>
            <w:r>
              <w:t>v_MessageHeader_Response.pAccessNetworkInfo</w:t>
            </w:r>
            <w:proofErr w:type="spellEnd"/>
            <w:r>
              <w:t xml:space="preserve"> := </w:t>
            </w:r>
            <w:proofErr w:type="spellStart"/>
            <w:r>
              <w:t>v_PAccessNetworkInfo</w:t>
            </w:r>
            <w:proofErr w:type="spellEnd"/>
            <w:r>
              <w:t xml:space="preserve"> </w:t>
            </w:r>
            <w:proofErr w:type="spellStart"/>
            <w:r>
              <w:t>ifpresent</w:t>
            </w:r>
            <w:proofErr w:type="spellEnd"/>
            <w:r>
              <w:t>;</w:t>
            </w:r>
          </w:p>
          <w:p w14:paraId="783150AE" w14:textId="77777777" w:rsidR="0043063D" w:rsidRDefault="0043063D" w:rsidP="0043063D">
            <w:r>
              <w:t xml:space="preserve">    }</w:t>
            </w:r>
          </w:p>
          <w:p w14:paraId="16F11614" w14:textId="77777777" w:rsidR="0043063D" w:rsidRDefault="0043063D" w:rsidP="0043063D">
            <w:r>
              <w:t xml:space="preserve">    if (v_A2A4) {</w:t>
            </w:r>
          </w:p>
          <w:p w14:paraId="39E8C246" w14:textId="77777777" w:rsidR="0043063D" w:rsidRDefault="0043063D" w:rsidP="0043063D">
            <w:r>
              <w:t xml:space="preserve">      if (</w:t>
            </w:r>
            <w:proofErr w:type="spellStart"/>
            <w:r>
              <w:t>f_IMS_PTC_AudioFeatureTagIsRequired</w:t>
            </w:r>
            <w:proofErr w:type="spellEnd"/>
            <w:r>
              <w:t>() ) {                                                                // @sic R5-173021 sic@ @sic R5-177127 sic@</w:t>
            </w:r>
          </w:p>
          <w:p w14:paraId="3171DC6F" w14:textId="77777777" w:rsidR="0043063D" w:rsidRDefault="0043063D" w:rsidP="0043063D">
            <w:r>
              <w:t xml:space="preserve">        </w:t>
            </w:r>
            <w:proofErr w:type="spellStart"/>
            <w:r>
              <w:t>v_MandatoryContactParams</w:t>
            </w:r>
            <w:proofErr w:type="spellEnd"/>
            <w:r>
              <w:t xml:space="preserve"> := </w:t>
            </w:r>
            <w:proofErr w:type="spellStart"/>
            <w:r>
              <w:t>f_SemicolonParam_List_Add_RX</w:t>
            </w:r>
            <w:proofErr w:type="spellEnd"/>
            <w:r>
              <w:t>(</w:t>
            </w:r>
            <w:proofErr w:type="spellStart"/>
            <w:r>
              <w:t>v_MandatoryContactParams</w:t>
            </w:r>
            <w:proofErr w:type="spellEnd"/>
            <w:r>
              <w:t xml:space="preserve">, </w:t>
            </w:r>
            <w:proofErr w:type="spellStart"/>
            <w:r>
              <w:t>cr_FeatureParam_Audio</w:t>
            </w:r>
            <w:proofErr w:type="spellEnd"/>
            <w:r>
              <w:t>); /* @sic R5-165943, R5-170564 sic@</w:t>
            </w:r>
          </w:p>
          <w:p w14:paraId="78226277" w14:textId="77777777" w:rsidR="0043063D" w:rsidRDefault="0043063D" w:rsidP="0043063D">
            <w:r>
              <w:t xml:space="preserve">                                                                                                                    * !!!! A11 is for "Response sent by UE", but when the response is not for INVITE or UPDATE there is no Contact header at all !!!! */</w:t>
            </w:r>
          </w:p>
          <w:p w14:paraId="5A286EC2" w14:textId="77777777" w:rsidR="0043063D" w:rsidRDefault="0043063D" w:rsidP="0043063D">
            <w:r>
              <w:t xml:space="preserve">      }</w:t>
            </w:r>
          </w:p>
          <w:p w14:paraId="5C2DE84F" w14:textId="77777777" w:rsidR="0043063D" w:rsidRDefault="0043063D" w:rsidP="0043063D">
            <w:r>
              <w:t xml:space="preserve">      if (v_A18 and v_A20) {                                                                                       /* @sic R5-191117 sic@ */</w:t>
            </w:r>
          </w:p>
          <w:p w14:paraId="683604C0" w14:textId="77777777" w:rsidR="0043063D" w:rsidRDefault="0043063D" w:rsidP="0043063D">
            <w:r>
              <w:t xml:space="preserve">        </w:t>
            </w:r>
            <w:proofErr w:type="spellStart"/>
            <w:r>
              <w:t>v_MandatoryContactParams</w:t>
            </w:r>
            <w:proofErr w:type="spellEnd"/>
            <w:r>
              <w:t xml:space="preserve"> := </w:t>
            </w:r>
            <w:proofErr w:type="spellStart"/>
            <w:r>
              <w:t>f_SemicolonParam_List_Add_RX</w:t>
            </w:r>
            <w:proofErr w:type="spellEnd"/>
            <w:r>
              <w:t>(</w:t>
            </w:r>
            <w:proofErr w:type="spellStart"/>
            <w:r>
              <w:t>v_MandatoryContactParams</w:t>
            </w:r>
            <w:proofErr w:type="spellEnd"/>
            <w:r>
              <w:t xml:space="preserve">, </w:t>
            </w:r>
            <w:proofErr w:type="spellStart"/>
            <w:r>
              <w:t>cr_FeatureParam_Video</w:t>
            </w:r>
            <w:proofErr w:type="spellEnd"/>
            <w:r>
              <w:t>);</w:t>
            </w:r>
          </w:p>
          <w:p w14:paraId="7B6122B9" w14:textId="77777777" w:rsidR="0043063D" w:rsidRDefault="0043063D" w:rsidP="0043063D">
            <w:r>
              <w:t xml:space="preserve">      }</w:t>
            </w:r>
          </w:p>
          <w:p w14:paraId="587DFF67" w14:textId="77777777" w:rsidR="0043063D" w:rsidRDefault="0043063D" w:rsidP="0043063D">
            <w:r>
              <w:t xml:space="preserve">      if (not v_A5) {</w:t>
            </w:r>
          </w:p>
          <w:p w14:paraId="74BBF758" w14:textId="77777777" w:rsidR="0043063D" w:rsidRDefault="0043063D" w:rsidP="0043063D">
            <w:r>
              <w:t xml:space="preserve">        </w:t>
            </w:r>
            <w:proofErr w:type="spellStart"/>
            <w:r>
              <w:t>v_ContactURI</w:t>
            </w:r>
            <w:proofErr w:type="spellEnd"/>
            <w:r>
              <w:t xml:space="preserve"> := </w:t>
            </w:r>
            <w:proofErr w:type="spellStart"/>
            <w:r>
              <w:t>f_Contact_SipUri_HostPortRX</w:t>
            </w:r>
            <w:proofErr w:type="spellEnd"/>
            <w:r>
              <w:t xml:space="preserve">(?, </w:t>
            </w:r>
            <w:proofErr w:type="spellStart"/>
            <w:r>
              <w:t>v_Port_us</w:t>
            </w:r>
            <w:proofErr w:type="spellEnd"/>
            <w:r>
              <w:t>);              /* host address needs to be checked after receiving (</w:t>
            </w:r>
            <w:proofErr w:type="spellStart"/>
            <w:r>
              <w:t>f_IMS_MessageHeader_CheckContactAddr</w:t>
            </w:r>
            <w:proofErr w:type="spellEnd"/>
            <w:r>
              <w:t>)</w:t>
            </w:r>
          </w:p>
          <w:p w14:paraId="6A0CDE82" w14:textId="77777777" w:rsidR="0043063D" w:rsidRDefault="0043063D" w:rsidP="0043063D">
            <w:r>
              <w:t xml:space="preserve">                                                                                   @sic R5s150721, R5-153760: </w:t>
            </w:r>
            <w:proofErr w:type="spellStart"/>
            <w:r>
              <w:t>cr_SipUri_HostPort</w:t>
            </w:r>
            <w:proofErr w:type="spellEnd"/>
            <w:r>
              <w:t xml:space="preserve"> replaced by </w:t>
            </w:r>
            <w:proofErr w:type="spellStart"/>
            <w:r>
              <w:t>f_Contact_SipUri_HostPortRX</w:t>
            </w:r>
            <w:proofErr w:type="spellEnd"/>
            <w:r>
              <w:t xml:space="preserve"> sic@ */</w:t>
            </w:r>
          </w:p>
          <w:p w14:paraId="0AC0FEAA" w14:textId="77777777" w:rsidR="0043063D" w:rsidRDefault="0043063D" w:rsidP="0043063D"/>
          <w:p w14:paraId="28F686A4" w14:textId="77777777" w:rsidR="0043063D" w:rsidRDefault="0043063D" w:rsidP="0043063D">
            <w:r>
              <w:t xml:space="preserve">      } else {</w:t>
            </w:r>
          </w:p>
          <w:p w14:paraId="149814FA" w14:textId="77777777" w:rsidR="0043063D" w:rsidRDefault="0043063D" w:rsidP="0043063D">
            <w:r>
              <w:t xml:space="preserve">        </w:t>
            </w:r>
            <w:proofErr w:type="spellStart"/>
            <w:r>
              <w:t>v_ContactURI</w:t>
            </w:r>
            <w:proofErr w:type="spellEnd"/>
            <w:r>
              <w:t xml:space="preserve"> := </w:t>
            </w:r>
            <w:proofErr w:type="spellStart"/>
            <w:r>
              <w:t>f_IMS_PTC_ImsInfo_GetContactUrl</w:t>
            </w:r>
            <w:proofErr w:type="spellEnd"/>
            <w:r>
              <w:t>(dialog);                /* @sic R5-223454: Contact URI as provided by the UE at call establishment sic@ */</w:t>
            </w:r>
          </w:p>
          <w:p w14:paraId="296974AB" w14:textId="77777777" w:rsidR="0043063D" w:rsidRDefault="0043063D" w:rsidP="0043063D">
            <w:r>
              <w:t xml:space="preserve">      }</w:t>
            </w:r>
          </w:p>
          <w:p w14:paraId="4DAD804A" w14:textId="77777777" w:rsidR="0043063D" w:rsidRDefault="0043063D" w:rsidP="0043063D"/>
          <w:p w14:paraId="141F6B41" w14:textId="77777777" w:rsidR="0043063D" w:rsidRDefault="0043063D" w:rsidP="0043063D">
            <w:r>
              <w:t xml:space="preserve">      </w:t>
            </w:r>
            <w:proofErr w:type="spellStart"/>
            <w:r>
              <w:t>v_MessageHeader_Response.contact</w:t>
            </w:r>
            <w:proofErr w:type="spellEnd"/>
            <w:r>
              <w:t xml:space="preserve"> := </w:t>
            </w:r>
            <w:proofErr w:type="spellStart"/>
            <w:r>
              <w:t>cr_Contact</w:t>
            </w:r>
            <w:proofErr w:type="spellEnd"/>
            <w:r>
              <w:t>(</w:t>
            </w:r>
            <w:proofErr w:type="spellStart"/>
            <w:r>
              <w:t>v_ContactURI</w:t>
            </w:r>
            <w:proofErr w:type="spellEnd"/>
            <w:r>
              <w:t>,</w:t>
            </w:r>
          </w:p>
          <w:p w14:paraId="14626453" w14:textId="77777777" w:rsidR="0043063D" w:rsidRDefault="0043063D" w:rsidP="0043063D">
            <w:r>
              <w:t xml:space="preserve">                                                     </w:t>
            </w:r>
            <w:proofErr w:type="spellStart"/>
            <w:r>
              <w:t>v_MandatoryContactParams</w:t>
            </w:r>
            <w:proofErr w:type="spellEnd"/>
            <w:r>
              <w:t>); /* @sic R5-165943 sic@ */</w:t>
            </w:r>
          </w:p>
          <w:p w14:paraId="1DAF711D" w14:textId="77777777" w:rsidR="0043063D" w:rsidRDefault="0043063D" w:rsidP="0043063D">
            <w:r>
              <w:t xml:space="preserve">    }</w:t>
            </w:r>
          </w:p>
          <w:p w14:paraId="6E931869" w14:textId="77777777" w:rsidR="0043063D" w:rsidRDefault="0043063D" w:rsidP="0043063D">
            <w:r>
              <w:lastRenderedPageBreak/>
              <w:t xml:space="preserve">  </w:t>
            </w:r>
          </w:p>
          <w:p w14:paraId="1C1C5ACC" w14:textId="77777777" w:rsidR="0043063D" w:rsidRDefault="0043063D" w:rsidP="0043063D">
            <w:r>
              <w:t xml:space="preserve">    if (v_A20) {                        /* response for INVITE</w:t>
            </w:r>
          </w:p>
          <w:p w14:paraId="06D41842" w14:textId="77777777" w:rsidR="0043063D" w:rsidRDefault="0043063D" w:rsidP="0043063D">
            <w:r>
              <w:t xml:space="preserve">                                           @sic R5-135004 Change 3 sic@</w:t>
            </w:r>
          </w:p>
          <w:p w14:paraId="11B34EC8" w14:textId="77777777" w:rsidR="0043063D" w:rsidRDefault="0043063D" w:rsidP="0043063D">
            <w:r>
              <w:t xml:space="preserve">                                           PROSE ISSUE: prose is not clear about whether there shall be any </w:t>
            </w:r>
            <w:proofErr w:type="spellStart"/>
            <w:r>
              <w:t>RecordRoute</w:t>
            </w:r>
            <w:proofErr w:type="spellEnd"/>
            <w:r>
              <w:t xml:space="preserve"> header for responses to requests other than INVITE */</w:t>
            </w:r>
          </w:p>
          <w:p w14:paraId="26E207FA" w14:textId="77777777" w:rsidR="0043063D" w:rsidRDefault="0043063D" w:rsidP="0043063D">
            <w:r>
              <w:t xml:space="preserve">      if (not v_A23) {                  /* @sic R5-223454: condition A23 sic@ */</w:t>
            </w:r>
          </w:p>
          <w:p w14:paraId="4858D9F0" w14:textId="77777777" w:rsidR="0043063D" w:rsidRDefault="0043063D" w:rsidP="0043063D">
            <w:r>
              <w:t xml:space="preserve">        </w:t>
            </w:r>
            <w:proofErr w:type="spellStart"/>
            <w:r>
              <w:t>v_MessageHeader_Response.recordRoute</w:t>
            </w:r>
            <w:proofErr w:type="spellEnd"/>
            <w:r>
              <w:t xml:space="preserve"> := </w:t>
            </w:r>
            <w:proofErr w:type="spellStart"/>
            <w:r>
              <w:t>p_MessageHeader_Request.recordRoute</w:t>
            </w:r>
            <w:proofErr w:type="spellEnd"/>
            <w:r>
              <w:t>;     // @sic R5-135004: same as in the INVITE sent to the UE sic@</w:t>
            </w:r>
          </w:p>
          <w:p w14:paraId="13AD970B" w14:textId="77777777" w:rsidR="0043063D" w:rsidRDefault="0043063D" w:rsidP="0043063D">
            <w:r>
              <w:t xml:space="preserve">      }                                 /* @sic R5-223454 - else: </w:t>
            </w:r>
            <w:proofErr w:type="spellStart"/>
            <w:r>
              <w:t>RecordRoute</w:t>
            </w:r>
            <w:proofErr w:type="spellEnd"/>
            <w:r>
              <w:t xml:space="preserve"> remains * sic@ */</w:t>
            </w:r>
          </w:p>
          <w:p w14:paraId="05884615" w14:textId="77777777" w:rsidR="0043063D" w:rsidRDefault="0043063D" w:rsidP="0043063D">
            <w:r>
              <w:t xml:space="preserve">    }</w:t>
            </w:r>
          </w:p>
          <w:p w14:paraId="57F5593C" w14:textId="77777777" w:rsidR="0043063D" w:rsidRDefault="0043063D" w:rsidP="0043063D"/>
          <w:p w14:paraId="7A6D492E" w14:textId="77777777" w:rsidR="0043063D" w:rsidRDefault="0043063D" w:rsidP="0043063D">
            <w:r>
              <w:t xml:space="preserve">    </w:t>
            </w:r>
            <w:proofErr w:type="spellStart"/>
            <w:r>
              <w:t>v_MessageHeader_Response.contentType</w:t>
            </w:r>
            <w:proofErr w:type="spellEnd"/>
            <w:r>
              <w:t xml:space="preserve">  := </w:t>
            </w:r>
            <w:proofErr w:type="spellStart"/>
            <w:r>
              <w:t>p_ContentType</w:t>
            </w:r>
            <w:proofErr w:type="spellEnd"/>
            <w:r>
              <w:t>;</w:t>
            </w:r>
          </w:p>
          <w:p w14:paraId="4D9D699D" w14:textId="77777777" w:rsidR="0043063D" w:rsidRDefault="0043063D" w:rsidP="0043063D"/>
          <w:p w14:paraId="2AE98846" w14:textId="77777777" w:rsidR="0043063D" w:rsidRDefault="0043063D" w:rsidP="0043063D">
            <w:r>
              <w:t xml:space="preserve">    return </w:t>
            </w:r>
            <w:proofErr w:type="spellStart"/>
            <w:r>
              <w:t>v_MessageHeader_Response</w:t>
            </w:r>
            <w:proofErr w:type="spellEnd"/>
            <w:r>
              <w:t>;</w:t>
            </w:r>
          </w:p>
          <w:p w14:paraId="4F1F237E" w14:textId="5C1DAFE8" w:rsidR="00D824F5" w:rsidRDefault="0043063D" w:rsidP="0043063D">
            <w:r>
              <w:t xml:space="preserve">  }</w:t>
            </w:r>
          </w:p>
        </w:tc>
      </w:tr>
    </w:tbl>
    <w:p w14:paraId="64ED603F" w14:textId="77777777" w:rsidR="00D824F5" w:rsidRDefault="00D824F5" w:rsidP="00D824F5"/>
    <w:p w14:paraId="01924F25" w14:textId="77777777" w:rsidR="00D824F5" w:rsidRDefault="00D824F5" w:rsidP="00D824F5">
      <w: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D824F5" w14:paraId="22730E93" w14:textId="77777777" w:rsidTr="00901B5B">
        <w:tc>
          <w:tcPr>
            <w:tcW w:w="9855" w:type="dxa"/>
          </w:tcPr>
          <w:p w14:paraId="057B0084" w14:textId="77777777" w:rsidR="0043063D" w:rsidRDefault="00D824F5" w:rsidP="0043063D">
            <w:r>
              <w:t xml:space="preserve">  </w:t>
            </w:r>
            <w:r w:rsidR="0043063D">
              <w:t xml:space="preserve">function f_IMS_OtherResponse_200_MessageHeaderRX(template (value) </w:t>
            </w:r>
            <w:proofErr w:type="spellStart"/>
            <w:r w:rsidR="0043063D">
              <w:t>MessageHeader</w:t>
            </w:r>
            <w:proofErr w:type="spellEnd"/>
            <w:r w:rsidR="0043063D">
              <w:t xml:space="preserve"> </w:t>
            </w:r>
            <w:proofErr w:type="spellStart"/>
            <w:r w:rsidR="0043063D">
              <w:t>p_MessageHeader_Request</w:t>
            </w:r>
            <w:proofErr w:type="spellEnd"/>
            <w:r w:rsidR="0043063D">
              <w:t>,</w:t>
            </w:r>
          </w:p>
          <w:p w14:paraId="5ACF80AC" w14:textId="77777777" w:rsidR="0043063D" w:rsidRDefault="0043063D" w:rsidP="0043063D">
            <w:r>
              <w:t xml:space="preserve">                                                   template </w:t>
            </w:r>
            <w:proofErr w:type="spellStart"/>
            <w:r>
              <w:t>ContentType</w:t>
            </w:r>
            <w:proofErr w:type="spellEnd"/>
            <w:r>
              <w:t xml:space="preserve"> </w:t>
            </w:r>
            <w:proofErr w:type="spellStart"/>
            <w:r>
              <w:t>p_ContentType</w:t>
            </w:r>
            <w:proofErr w:type="spellEnd"/>
            <w:r>
              <w:t xml:space="preserve"> := omit,</w:t>
            </w:r>
          </w:p>
          <w:p w14:paraId="65883394" w14:textId="77777777" w:rsidR="0043063D" w:rsidRDefault="0043063D" w:rsidP="0043063D">
            <w:r>
              <w:t xml:space="preserve">                                                   boolean </w:t>
            </w:r>
            <w:proofErr w:type="spellStart"/>
            <w:r>
              <w:t>p_PreconditionRequiredForSDP</w:t>
            </w:r>
            <w:proofErr w:type="spellEnd"/>
            <w:r>
              <w:t xml:space="preserve"> := true) runs on IMS_PTC return template (present) </w:t>
            </w:r>
            <w:proofErr w:type="spellStart"/>
            <w:r>
              <w:t>MessageHeader</w:t>
            </w:r>
            <w:proofErr w:type="spellEnd"/>
          </w:p>
          <w:p w14:paraId="352FA097" w14:textId="77777777" w:rsidR="0043063D" w:rsidRDefault="0043063D" w:rsidP="0043063D">
            <w:r>
              <w:t xml:space="preserve">  { /* NOTE: Message is sent by the UE =&gt; conditions A2, A4 and A5 are applicable;</w:t>
            </w:r>
          </w:p>
          <w:p w14:paraId="7F3082F0" w14:textId="77777777" w:rsidR="0043063D" w:rsidRDefault="0043063D" w:rsidP="0043063D">
            <w:r>
              <w:t xml:space="preserve">     *       For A4 (GIBA) </w:t>
            </w:r>
            <w:proofErr w:type="spellStart"/>
            <w:r>
              <w:t>pAccessNetworkInfo</w:t>
            </w:r>
            <w:proofErr w:type="spellEnd"/>
            <w:r>
              <w:t xml:space="preserve"> is optional */</w:t>
            </w:r>
          </w:p>
          <w:p w14:paraId="031C3956" w14:textId="77777777" w:rsidR="0043063D" w:rsidRDefault="0043063D" w:rsidP="0043063D">
            <w:r>
              <w:t xml:space="preserve">    /* @sic R5-130683 sic@ */</w:t>
            </w:r>
          </w:p>
          <w:p w14:paraId="6CD04D5D" w14:textId="77777777" w:rsidR="0043063D" w:rsidRDefault="0043063D" w:rsidP="0043063D">
            <w:r>
              <w:t xml:space="preserve">    /* @sic R5s130756 additional changes: </w:t>
            </w:r>
            <w:proofErr w:type="spellStart"/>
            <w:r>
              <w:t>p_IsGIBA</w:t>
            </w:r>
            <w:proofErr w:type="spellEnd"/>
            <w:r>
              <w:t xml:space="preserve"> removed sic@ */</w:t>
            </w:r>
          </w:p>
          <w:p w14:paraId="0E34E0AD" w14:textId="77777777" w:rsidR="0043063D" w:rsidRDefault="0043063D" w:rsidP="0043063D">
            <w:r>
              <w:t xml:space="preserve">    /* @sic R5-160790, R5-160903, R5-160793: </w:t>
            </w:r>
            <w:proofErr w:type="spellStart"/>
            <w:r>
              <w:t>p_PreconditionIndication</w:t>
            </w:r>
            <w:proofErr w:type="spellEnd"/>
            <w:r>
              <w:t xml:space="preserve"> sic@ */</w:t>
            </w:r>
          </w:p>
          <w:p w14:paraId="1D9C0904" w14:textId="77777777" w:rsidR="0043063D" w:rsidRDefault="0043063D" w:rsidP="0043063D">
            <w:r>
              <w:t xml:space="preserve">    /* @sic R5-162930: </w:t>
            </w:r>
            <w:proofErr w:type="spellStart"/>
            <w:r>
              <w:t>p_PreconditionIndication</w:t>
            </w:r>
            <w:proofErr w:type="spellEnd"/>
            <w:r>
              <w:t xml:space="preserve"> := </w:t>
            </w:r>
            <w:proofErr w:type="spellStart"/>
            <w:r>
              <w:t>PreconditionRequired</w:t>
            </w:r>
            <w:proofErr w:type="spellEnd"/>
            <w:r>
              <w:t xml:space="preserve"> =&gt; per default there is a Require header if the message contains an SDP sic@ */</w:t>
            </w:r>
          </w:p>
          <w:p w14:paraId="0612B2D4" w14:textId="77777777" w:rsidR="0043063D" w:rsidRDefault="0043063D" w:rsidP="0043063D">
            <w:r>
              <w:t xml:space="preserve">    /* @sic R5-174544: </w:t>
            </w:r>
            <w:proofErr w:type="spellStart"/>
            <w:r>
              <w:t>SessionId</w:t>
            </w:r>
            <w:proofErr w:type="spellEnd"/>
            <w:r>
              <w:t xml:space="preserve"> removed sic@ */</w:t>
            </w:r>
          </w:p>
          <w:p w14:paraId="1663105D" w14:textId="77777777" w:rsidR="0043063D" w:rsidRDefault="0043063D" w:rsidP="0043063D">
            <w:r>
              <w:t xml:space="preserve">    /* @sic R5s210615: </w:t>
            </w:r>
            <w:proofErr w:type="spellStart"/>
            <w:r>
              <w:t>p_PreconditionsRequiredForSDP</w:t>
            </w:r>
            <w:proofErr w:type="spellEnd"/>
            <w:r>
              <w:t xml:space="preserve"> (boolean) instead of </w:t>
            </w:r>
            <w:proofErr w:type="spellStart"/>
            <w:r>
              <w:t>p_PreconditionIndication</w:t>
            </w:r>
            <w:proofErr w:type="spellEnd"/>
            <w:r>
              <w:t xml:space="preserve"> (</w:t>
            </w:r>
            <w:proofErr w:type="spellStart"/>
            <w:r>
              <w:t>IMS_PreconditionIndication_Type</w:t>
            </w:r>
            <w:proofErr w:type="spellEnd"/>
            <w:r>
              <w:t>) sic@ */</w:t>
            </w:r>
          </w:p>
          <w:p w14:paraId="71776CBD" w14:textId="77777777" w:rsidR="0043063D" w:rsidRDefault="0043063D" w:rsidP="0043063D">
            <w:r>
              <w:t xml:space="preserve">    var template (present) </w:t>
            </w:r>
            <w:proofErr w:type="spellStart"/>
            <w:r>
              <w:t>MessageHeader</w:t>
            </w:r>
            <w:proofErr w:type="spellEnd"/>
            <w:r>
              <w:t xml:space="preserve"> </w:t>
            </w:r>
            <w:proofErr w:type="spellStart"/>
            <w:r>
              <w:t>v_MessageHeader_Response</w:t>
            </w:r>
            <w:proofErr w:type="spellEnd"/>
            <w:r>
              <w:t xml:space="preserve"> := </w:t>
            </w:r>
            <w:proofErr w:type="spellStart"/>
            <w:r>
              <w:t>f_IMS_BaseResponse_MessageHeaderRX</w:t>
            </w:r>
            <w:proofErr w:type="spellEnd"/>
            <w:r>
              <w:t>(</w:t>
            </w:r>
            <w:proofErr w:type="spellStart"/>
            <w:r>
              <w:t>p_MessageHeader_Request</w:t>
            </w:r>
            <w:proofErr w:type="spellEnd"/>
            <w:r>
              <w:t xml:space="preserve">);     /* @sic R5s200000: </w:t>
            </w:r>
            <w:proofErr w:type="spellStart"/>
            <w:r>
              <w:t>f_IMS_BaseResponse_MessageHeaderRX</w:t>
            </w:r>
            <w:proofErr w:type="spellEnd"/>
            <w:r>
              <w:t xml:space="preserve"> sic@ */</w:t>
            </w:r>
          </w:p>
          <w:p w14:paraId="0D938E44" w14:textId="77777777" w:rsidR="0043063D" w:rsidRDefault="0043063D" w:rsidP="0043063D">
            <w:r>
              <w:t xml:space="preserve">    var template (present) </w:t>
            </w:r>
            <w:proofErr w:type="spellStart"/>
            <w:r>
              <w:t>PAccessNetworkInfo</w:t>
            </w:r>
            <w:proofErr w:type="spellEnd"/>
            <w:r>
              <w:t xml:space="preserve"> </w:t>
            </w:r>
            <w:proofErr w:type="spellStart"/>
            <w:r>
              <w:t>v_PAccessNetworkInfo</w:t>
            </w:r>
            <w:proofErr w:type="spellEnd"/>
            <w:r>
              <w:t xml:space="preserve"> := </w:t>
            </w:r>
            <w:proofErr w:type="spellStart"/>
            <w:r>
              <w:t>cr_PAccessNetworkInfo</w:t>
            </w:r>
            <w:proofErr w:type="spellEnd"/>
            <w:r>
              <w:t>(</w:t>
            </w:r>
            <w:proofErr w:type="spellStart"/>
            <w:r>
              <w:t>f_IMS_PTC_GetRanType</w:t>
            </w:r>
            <w:proofErr w:type="spellEnd"/>
            <w:r>
              <w:t>());  /* acc. to A.3.1 condition A5: access network technology and, if applicable, the cell ID */</w:t>
            </w:r>
          </w:p>
          <w:p w14:paraId="70C58710" w14:textId="77777777" w:rsidR="0043063D" w:rsidRDefault="0043063D" w:rsidP="0043063D">
            <w:r>
              <w:t xml:space="preserve">    var boolean v_A2A4 := false;                                        /* true =&gt; response sent by UE for INVITE/UPDATE */</w:t>
            </w:r>
          </w:p>
          <w:p w14:paraId="64DB7223" w14:textId="77777777" w:rsidR="0043063D" w:rsidRDefault="0043063D" w:rsidP="0043063D">
            <w:r>
              <w:lastRenderedPageBreak/>
              <w:t xml:space="preserve">    var boolean v_A5 := </w:t>
            </w:r>
            <w:proofErr w:type="spellStart"/>
            <w:r>
              <w:t>f_IMS_PTC_ImsInfo_DialogIsEstablished</w:t>
            </w:r>
            <w:proofErr w:type="spellEnd"/>
            <w:r>
              <w:t>();        /* true =&gt; response sent within a dialog */</w:t>
            </w:r>
          </w:p>
          <w:p w14:paraId="51B69656" w14:textId="77777777" w:rsidR="0043063D" w:rsidRDefault="0043063D" w:rsidP="0043063D">
            <w:r>
              <w:t xml:space="preserve">    var boolean v_A8 := true;                                           /* true =&gt; any response but not CANCEL */</w:t>
            </w:r>
          </w:p>
          <w:p w14:paraId="64B2311D" w14:textId="77777777" w:rsidR="0043063D" w:rsidRDefault="0043063D" w:rsidP="0043063D">
            <w:r>
              <w:t xml:space="preserve">    var boolean v_A20 := false;                                         /* true =&gt; response sent by UE for INVITE */</w:t>
            </w:r>
          </w:p>
          <w:p w14:paraId="23131781" w14:textId="77777777" w:rsidR="0043063D" w:rsidRDefault="0043063D" w:rsidP="0043063D">
            <w:r>
              <w:t xml:space="preserve">    var boolean v_A18 := </w:t>
            </w:r>
            <w:proofErr w:type="spellStart"/>
            <w:r>
              <w:t>pc_IMS_Video_FeatureTag</w:t>
            </w:r>
            <w:proofErr w:type="spellEnd"/>
            <w:r>
              <w:t>;                       /* true =&gt; UE supports video feature tag */</w:t>
            </w:r>
          </w:p>
          <w:p w14:paraId="2E796DE8" w14:textId="77777777" w:rsidR="0043063D" w:rsidRDefault="0043063D" w:rsidP="0043063D">
            <w:r>
              <w:t xml:space="preserve">    var boolean v_A23 := false;                                         /* true =&gt; response sent for re-INVITE within an established dialog */</w:t>
            </w:r>
          </w:p>
          <w:p w14:paraId="037A200C" w14:textId="77777777" w:rsidR="0043063D" w:rsidRDefault="0043063D" w:rsidP="0043063D">
            <w:r>
              <w:t xml:space="preserve">    var </w:t>
            </w:r>
            <w:proofErr w:type="spellStart"/>
            <w:r>
              <w:t>charstring</w:t>
            </w:r>
            <w:proofErr w:type="spellEnd"/>
            <w:r>
              <w:t xml:space="preserve"> </w:t>
            </w:r>
            <w:proofErr w:type="spellStart"/>
            <w:r>
              <w:t>v_Method</w:t>
            </w:r>
            <w:proofErr w:type="spellEnd"/>
            <w:r>
              <w:t xml:space="preserve"> := </w:t>
            </w:r>
            <w:proofErr w:type="spellStart"/>
            <w:r>
              <w:t>valueof</w:t>
            </w:r>
            <w:proofErr w:type="spellEnd"/>
            <w:r>
              <w:t>(</w:t>
            </w:r>
            <w:proofErr w:type="spellStart"/>
            <w:r>
              <w:t>p_MessageHeader_Request.cSeq.method</w:t>
            </w:r>
            <w:proofErr w:type="spellEnd"/>
            <w:r>
              <w:t>);</w:t>
            </w:r>
          </w:p>
          <w:p w14:paraId="7F2C19C3" w14:textId="77777777" w:rsidR="0043063D" w:rsidRDefault="0043063D" w:rsidP="0043063D">
            <w:r>
              <w:t xml:space="preserve">    var integer </w:t>
            </w:r>
            <w:proofErr w:type="spellStart"/>
            <w:r>
              <w:t>v_Port_us</w:t>
            </w:r>
            <w:proofErr w:type="spellEnd"/>
            <w:r>
              <w:t xml:space="preserve"> := </w:t>
            </w:r>
            <w:proofErr w:type="spellStart"/>
            <w:r>
              <w:t>f_IMS_PTC_GetPort_us</w:t>
            </w:r>
            <w:proofErr w:type="spellEnd"/>
            <w:r>
              <w:t>();  /* @sic R5s130985 Change 2 sic@ */</w:t>
            </w:r>
          </w:p>
          <w:p w14:paraId="59E550E3" w14:textId="77777777" w:rsidR="0043063D" w:rsidRDefault="0043063D" w:rsidP="0043063D">
            <w:r>
              <w:t xml:space="preserve">    var template (present) </w:t>
            </w:r>
            <w:proofErr w:type="spellStart"/>
            <w:r>
              <w:t>SemicolonParam_List</w:t>
            </w:r>
            <w:proofErr w:type="spellEnd"/>
            <w:r>
              <w:t xml:space="preserve"> </w:t>
            </w:r>
            <w:proofErr w:type="spellStart"/>
            <w:r>
              <w:t>v_MandatoryContactParams</w:t>
            </w:r>
            <w:proofErr w:type="spellEnd"/>
            <w:r>
              <w:t xml:space="preserve"> := {};</w:t>
            </w:r>
          </w:p>
          <w:p w14:paraId="4D5D08D4" w14:textId="77777777" w:rsidR="0043063D" w:rsidRDefault="0043063D" w:rsidP="0043063D">
            <w:r>
              <w:t xml:space="preserve">    var template (present) </w:t>
            </w:r>
            <w:proofErr w:type="spellStart"/>
            <w:r>
              <w:t>SipUrl</w:t>
            </w:r>
            <w:proofErr w:type="spellEnd"/>
            <w:r>
              <w:t xml:space="preserve"> </w:t>
            </w:r>
            <w:proofErr w:type="spellStart"/>
            <w:r>
              <w:t>v_ContactURI</w:t>
            </w:r>
            <w:proofErr w:type="spellEnd"/>
            <w:r>
              <w:t>;</w:t>
            </w:r>
          </w:p>
          <w:p w14:paraId="05288A3B" w14:textId="77777777" w:rsidR="0043063D" w:rsidRDefault="0043063D" w:rsidP="0043063D"/>
          <w:p w14:paraId="7F4BAB68" w14:textId="77777777" w:rsidR="0043063D" w:rsidRDefault="0043063D" w:rsidP="0043063D">
            <w:r>
              <w:t xml:space="preserve">    select (</w:t>
            </w:r>
            <w:proofErr w:type="spellStart"/>
            <w:r>
              <w:t>v_Method</w:t>
            </w:r>
            <w:proofErr w:type="spellEnd"/>
            <w:r>
              <w:t>) {</w:t>
            </w:r>
          </w:p>
          <w:p w14:paraId="14FBBAE8" w14:textId="77777777" w:rsidR="0043063D" w:rsidRDefault="0043063D" w:rsidP="0043063D">
            <w:r>
              <w:t xml:space="preserve">      case ("UPDATE") {</w:t>
            </w:r>
          </w:p>
          <w:p w14:paraId="183E0F28" w14:textId="77777777" w:rsidR="0043063D" w:rsidRDefault="0043063D" w:rsidP="0043063D">
            <w:r>
              <w:t xml:space="preserve">        v_A2A4 := true;</w:t>
            </w:r>
          </w:p>
          <w:p w14:paraId="1FD81FD7" w14:textId="77777777" w:rsidR="0043063D" w:rsidRDefault="0043063D" w:rsidP="0043063D">
            <w:r>
              <w:t xml:space="preserve">      }</w:t>
            </w:r>
          </w:p>
          <w:p w14:paraId="414A3852" w14:textId="77777777" w:rsidR="0043063D" w:rsidRDefault="0043063D" w:rsidP="0043063D">
            <w:r>
              <w:t xml:space="preserve">      case ("INVITE") {</w:t>
            </w:r>
          </w:p>
          <w:p w14:paraId="575F8AFD" w14:textId="77777777" w:rsidR="0043063D" w:rsidRDefault="0043063D" w:rsidP="0043063D">
            <w:r>
              <w:t xml:space="preserve">        v_A2A4 := true;</w:t>
            </w:r>
          </w:p>
          <w:p w14:paraId="0763E6A7" w14:textId="77777777" w:rsidR="0043063D" w:rsidRDefault="0043063D" w:rsidP="0043063D">
            <w:r>
              <w:t xml:space="preserve">        v_A20 := true;</w:t>
            </w:r>
          </w:p>
          <w:p w14:paraId="1E9446DF" w14:textId="77777777" w:rsidR="0043063D" w:rsidRDefault="0043063D" w:rsidP="0043063D">
            <w:r>
              <w:t xml:space="preserve">        v_A23 := v_A5;</w:t>
            </w:r>
          </w:p>
          <w:p w14:paraId="396FA750" w14:textId="77777777" w:rsidR="0043063D" w:rsidRDefault="0043063D" w:rsidP="0043063D">
            <w:r>
              <w:t xml:space="preserve">      }</w:t>
            </w:r>
          </w:p>
          <w:p w14:paraId="0B727AC9" w14:textId="77777777" w:rsidR="0043063D" w:rsidRDefault="0043063D" w:rsidP="0043063D">
            <w:r>
              <w:t xml:space="preserve">      case ("CANCEL") {</w:t>
            </w:r>
          </w:p>
          <w:p w14:paraId="41DD38E0" w14:textId="77777777" w:rsidR="0043063D" w:rsidRDefault="0043063D" w:rsidP="0043063D">
            <w:r>
              <w:t xml:space="preserve">        v_A8 := false;</w:t>
            </w:r>
          </w:p>
          <w:p w14:paraId="5EDBCAA1" w14:textId="77777777" w:rsidR="0043063D" w:rsidRDefault="0043063D" w:rsidP="0043063D">
            <w:r>
              <w:t xml:space="preserve">      }</w:t>
            </w:r>
          </w:p>
          <w:p w14:paraId="30F979DA" w14:textId="77777777" w:rsidR="0043063D" w:rsidRDefault="0043063D" w:rsidP="0043063D">
            <w:r>
              <w:t xml:space="preserve">    }</w:t>
            </w:r>
          </w:p>
          <w:p w14:paraId="6DC4613B" w14:textId="77777777" w:rsidR="0043063D" w:rsidRDefault="0043063D" w:rsidP="0043063D">
            <w:r>
              <w:t xml:space="preserve">    </w:t>
            </w:r>
          </w:p>
          <w:p w14:paraId="21D307C0" w14:textId="77777777" w:rsidR="0043063D" w:rsidRDefault="0043063D" w:rsidP="0043063D">
            <w:r>
              <w:t xml:space="preserve">    if (</w:t>
            </w:r>
            <w:proofErr w:type="spellStart"/>
            <w:r>
              <w:t>p_PreconditionRequiredForSDP</w:t>
            </w:r>
            <w:proofErr w:type="spellEnd"/>
            <w:r>
              <w:t xml:space="preserve"> and </w:t>
            </w:r>
            <w:proofErr w:type="spellStart"/>
            <w:r>
              <w:t>f_ContentType_IsSDP</w:t>
            </w:r>
            <w:proofErr w:type="spellEnd"/>
            <w:r>
              <w:t>(</w:t>
            </w:r>
            <w:proofErr w:type="spellStart"/>
            <w:r>
              <w:t>p_ContentType</w:t>
            </w:r>
            <w:proofErr w:type="spellEnd"/>
            <w:r>
              <w:t>)) {  /* @sic R5-160794 sic@</w:t>
            </w:r>
          </w:p>
          <w:p w14:paraId="37DD1935" w14:textId="77777777" w:rsidR="0043063D" w:rsidRDefault="0043063D" w:rsidP="0043063D">
            <w:r>
              <w:t xml:space="preserve">                                                                                   NOTE 1: in general a SIP response carries an SDP answer (i.e. no offer) and therefore uses a Require but no Supported header</w:t>
            </w:r>
          </w:p>
          <w:p w14:paraId="381CD288" w14:textId="77777777" w:rsidR="0043063D" w:rsidRDefault="0043063D" w:rsidP="0043063D">
            <w:r>
              <w:t xml:space="preserve">                                                                                   NOTE 2: when the SDP is optional, </w:t>
            </w:r>
            <w:proofErr w:type="spellStart"/>
            <w:r>
              <w:t>ContentType</w:t>
            </w:r>
            <w:proofErr w:type="spellEnd"/>
            <w:r>
              <w:t xml:space="preserve"> is optional too (-&gt; "</w:t>
            </w:r>
            <w:proofErr w:type="spellStart"/>
            <w:r>
              <w:t>ifpresent</w:t>
            </w:r>
            <w:proofErr w:type="spellEnd"/>
            <w:r>
              <w:t xml:space="preserve">") and  </w:t>
            </w:r>
            <w:proofErr w:type="spellStart"/>
            <w:r>
              <w:t>f_ContentType_IsSDP</w:t>
            </w:r>
            <w:proofErr w:type="spellEnd"/>
            <w:r>
              <w:t xml:space="preserve"> returns false */</w:t>
            </w:r>
          </w:p>
          <w:p w14:paraId="44C581CC" w14:textId="77777777" w:rsidR="0043063D" w:rsidRDefault="0043063D" w:rsidP="0043063D">
            <w:r>
              <w:t xml:space="preserve">      </w:t>
            </w:r>
            <w:proofErr w:type="spellStart"/>
            <w:r>
              <w:t>v_MessageHeader_Response.require</w:t>
            </w:r>
            <w:proofErr w:type="spellEnd"/>
            <w:r>
              <w:t xml:space="preserve"> := </w:t>
            </w:r>
            <w:proofErr w:type="spellStart"/>
            <w:r>
              <w:t>cr_Require</w:t>
            </w:r>
            <w:proofErr w:type="spellEnd"/>
            <w:r>
              <w:t>(</w:t>
            </w:r>
            <w:proofErr w:type="spellStart"/>
            <w:r>
              <w:t>tsc_OptionTagList_precondition</w:t>
            </w:r>
            <w:proofErr w:type="spellEnd"/>
            <w:r>
              <w:t>);                /* @sic R5-160790, R5-160903, R5-160793 sic@ */</w:t>
            </w:r>
          </w:p>
          <w:p w14:paraId="68115981" w14:textId="77777777" w:rsidR="0043063D" w:rsidRDefault="0043063D" w:rsidP="0043063D">
            <w:r>
              <w:t xml:space="preserve">    }</w:t>
            </w:r>
          </w:p>
          <w:p w14:paraId="7CA3A75D" w14:textId="77777777" w:rsidR="0043063D" w:rsidRDefault="0043063D" w:rsidP="0043063D">
            <w:r>
              <w:t xml:space="preserve">    </w:t>
            </w:r>
          </w:p>
          <w:p w14:paraId="2D58A481" w14:textId="77777777" w:rsidR="0043063D" w:rsidRDefault="0043063D" w:rsidP="0043063D">
            <w:r>
              <w:t xml:space="preserve">    if (not </w:t>
            </w:r>
            <w:proofErr w:type="spellStart"/>
            <w:r>
              <w:t>f_IMS_PTC_SecurityScheme_IsGiba</w:t>
            </w:r>
            <w:proofErr w:type="spellEnd"/>
            <w:r>
              <w:t xml:space="preserve">() and v_A8) {                       /* @sic R5-130683: </w:t>
            </w:r>
            <w:proofErr w:type="spellStart"/>
            <w:r>
              <w:t>pAccessNetworkInfo</w:t>
            </w:r>
            <w:proofErr w:type="spellEnd"/>
            <w:r>
              <w:t xml:space="preserve"> is optional for GIBA; R5s140092 change 12: CANCEL  sic@</w:t>
            </w:r>
          </w:p>
          <w:p w14:paraId="3CABBD4F" w14:textId="77777777" w:rsidR="0043063D" w:rsidRDefault="0043063D" w:rsidP="0043063D">
            <w:r>
              <w:lastRenderedPageBreak/>
              <w:t xml:space="preserve">                                                                                   @sic R5-142223: new condition A8: Any response sent by the UE, except for CANCEL requests sic@ */</w:t>
            </w:r>
          </w:p>
          <w:p w14:paraId="238A4E60" w14:textId="77777777" w:rsidR="0043063D" w:rsidRDefault="0043063D" w:rsidP="0043063D">
            <w:r>
              <w:t xml:space="preserve">      </w:t>
            </w:r>
            <w:proofErr w:type="spellStart"/>
            <w:r>
              <w:t>v_MessageHeader_Response.pAccessNetworkInfo</w:t>
            </w:r>
            <w:proofErr w:type="spellEnd"/>
            <w:r>
              <w:t xml:space="preserve"> := </w:t>
            </w:r>
            <w:proofErr w:type="spellStart"/>
            <w:r>
              <w:t>v_PAccessNetworkInfo</w:t>
            </w:r>
            <w:proofErr w:type="spellEnd"/>
            <w:r>
              <w:t>;</w:t>
            </w:r>
          </w:p>
          <w:p w14:paraId="0BED8814" w14:textId="77777777" w:rsidR="0043063D" w:rsidRDefault="0043063D" w:rsidP="0043063D">
            <w:r>
              <w:t xml:space="preserve">    }</w:t>
            </w:r>
          </w:p>
          <w:p w14:paraId="328A1A85" w14:textId="77777777" w:rsidR="0043063D" w:rsidRDefault="0043063D" w:rsidP="0043063D">
            <w:r>
              <w:t xml:space="preserve">    else {</w:t>
            </w:r>
          </w:p>
          <w:p w14:paraId="77281D15" w14:textId="77777777" w:rsidR="0043063D" w:rsidRDefault="0043063D" w:rsidP="0043063D">
            <w:r>
              <w:t xml:space="preserve">      </w:t>
            </w:r>
            <w:proofErr w:type="spellStart"/>
            <w:r>
              <w:t>v_MessageHeader_Response.pAccessNetworkInfo</w:t>
            </w:r>
            <w:proofErr w:type="spellEnd"/>
            <w:r>
              <w:t xml:space="preserve"> := </w:t>
            </w:r>
            <w:proofErr w:type="spellStart"/>
            <w:r>
              <w:t>v_PAccessNetworkInfo</w:t>
            </w:r>
            <w:proofErr w:type="spellEnd"/>
            <w:r>
              <w:t xml:space="preserve"> </w:t>
            </w:r>
            <w:proofErr w:type="spellStart"/>
            <w:r>
              <w:t>ifpresent</w:t>
            </w:r>
            <w:proofErr w:type="spellEnd"/>
            <w:r>
              <w:t>;</w:t>
            </w:r>
          </w:p>
          <w:p w14:paraId="58F09461" w14:textId="77777777" w:rsidR="0043063D" w:rsidRDefault="0043063D" w:rsidP="0043063D">
            <w:r>
              <w:t xml:space="preserve">    }</w:t>
            </w:r>
          </w:p>
          <w:p w14:paraId="207940DB" w14:textId="77777777" w:rsidR="0043063D" w:rsidRDefault="0043063D" w:rsidP="0043063D">
            <w:r>
              <w:t xml:space="preserve">    if (v_A2A4) {</w:t>
            </w:r>
          </w:p>
          <w:p w14:paraId="66B9CF73" w14:textId="77777777" w:rsidR="0043063D" w:rsidRDefault="0043063D" w:rsidP="0043063D">
            <w:r>
              <w:t xml:space="preserve">      if (</w:t>
            </w:r>
            <w:proofErr w:type="spellStart"/>
            <w:r>
              <w:t>f_IMS_PTC_AudioFeatureTagIsRequired</w:t>
            </w:r>
            <w:proofErr w:type="spellEnd"/>
            <w:r>
              <w:t>() ) {                                                                // @sic R5-173021 sic@ @sic R5-177127 sic@</w:t>
            </w:r>
          </w:p>
          <w:p w14:paraId="015849F8" w14:textId="77777777" w:rsidR="0043063D" w:rsidRDefault="0043063D" w:rsidP="0043063D">
            <w:r>
              <w:t xml:space="preserve">        </w:t>
            </w:r>
            <w:proofErr w:type="spellStart"/>
            <w:r>
              <w:t>v_MandatoryContactParams</w:t>
            </w:r>
            <w:proofErr w:type="spellEnd"/>
            <w:r>
              <w:t xml:space="preserve"> := </w:t>
            </w:r>
            <w:proofErr w:type="spellStart"/>
            <w:r>
              <w:t>f_SemicolonParam_List_Add_RX</w:t>
            </w:r>
            <w:proofErr w:type="spellEnd"/>
            <w:r>
              <w:t>(</w:t>
            </w:r>
            <w:proofErr w:type="spellStart"/>
            <w:r>
              <w:t>v_MandatoryContactParams</w:t>
            </w:r>
            <w:proofErr w:type="spellEnd"/>
            <w:r>
              <w:t xml:space="preserve">, </w:t>
            </w:r>
            <w:proofErr w:type="spellStart"/>
            <w:r>
              <w:t>cr_FeatureParam_Audio</w:t>
            </w:r>
            <w:proofErr w:type="spellEnd"/>
            <w:r>
              <w:t>); /* @sic R5-165943, R5-170564 sic@</w:t>
            </w:r>
          </w:p>
          <w:p w14:paraId="331A64BE" w14:textId="77777777" w:rsidR="0043063D" w:rsidRDefault="0043063D" w:rsidP="0043063D">
            <w:r>
              <w:t xml:space="preserve">                                                                                                                    * !!!! A11 is for "Response sent by UE", but when the response is not for INVITE or UPDATE there is no Contact header at all !!!! */</w:t>
            </w:r>
          </w:p>
          <w:p w14:paraId="1697A8F7" w14:textId="77777777" w:rsidR="0043063D" w:rsidRDefault="0043063D" w:rsidP="0043063D">
            <w:r>
              <w:t xml:space="preserve">      }</w:t>
            </w:r>
          </w:p>
          <w:p w14:paraId="5339C5D6" w14:textId="77777777" w:rsidR="0043063D" w:rsidRDefault="0043063D" w:rsidP="0043063D">
            <w:r>
              <w:t xml:space="preserve">      if (v_A18 and v_A20) {                                                                                       /* @sic R5-191117 sic@ */</w:t>
            </w:r>
          </w:p>
          <w:p w14:paraId="6A678A7A" w14:textId="77777777" w:rsidR="0043063D" w:rsidRDefault="0043063D" w:rsidP="0043063D">
            <w:r>
              <w:t xml:space="preserve">        </w:t>
            </w:r>
            <w:proofErr w:type="spellStart"/>
            <w:r>
              <w:t>v_MandatoryContactParams</w:t>
            </w:r>
            <w:proofErr w:type="spellEnd"/>
            <w:r>
              <w:t xml:space="preserve"> := </w:t>
            </w:r>
            <w:proofErr w:type="spellStart"/>
            <w:r>
              <w:t>f_SemicolonParam_List_Add_RX</w:t>
            </w:r>
            <w:proofErr w:type="spellEnd"/>
            <w:r>
              <w:t>(</w:t>
            </w:r>
            <w:proofErr w:type="spellStart"/>
            <w:r>
              <w:t>v_MandatoryContactParams</w:t>
            </w:r>
            <w:proofErr w:type="spellEnd"/>
            <w:r>
              <w:t xml:space="preserve">, </w:t>
            </w:r>
            <w:proofErr w:type="spellStart"/>
            <w:r>
              <w:t>cr_FeatureParam_Video</w:t>
            </w:r>
            <w:proofErr w:type="spellEnd"/>
            <w:r>
              <w:t>);</w:t>
            </w:r>
          </w:p>
          <w:p w14:paraId="213869DA" w14:textId="77777777" w:rsidR="0043063D" w:rsidRDefault="0043063D" w:rsidP="0043063D">
            <w:r>
              <w:t xml:space="preserve">      }</w:t>
            </w:r>
          </w:p>
          <w:p w14:paraId="0C418985" w14:textId="77777777" w:rsidR="0043063D" w:rsidRDefault="0043063D" w:rsidP="0043063D">
            <w:r>
              <w:t xml:space="preserve">      if (not v_A5) {</w:t>
            </w:r>
          </w:p>
          <w:p w14:paraId="49456512" w14:textId="77777777" w:rsidR="0043063D" w:rsidRDefault="0043063D" w:rsidP="0043063D">
            <w:r>
              <w:t xml:space="preserve">        </w:t>
            </w:r>
            <w:proofErr w:type="spellStart"/>
            <w:r>
              <w:t>v_ContactURI</w:t>
            </w:r>
            <w:proofErr w:type="spellEnd"/>
            <w:r>
              <w:t xml:space="preserve"> := </w:t>
            </w:r>
            <w:proofErr w:type="spellStart"/>
            <w:r>
              <w:t>f_Contact_SipUri_HostPortRX</w:t>
            </w:r>
            <w:proofErr w:type="spellEnd"/>
            <w:r>
              <w:t xml:space="preserve">(?, </w:t>
            </w:r>
            <w:proofErr w:type="spellStart"/>
            <w:r>
              <w:t>v_Port_us</w:t>
            </w:r>
            <w:proofErr w:type="spellEnd"/>
            <w:r>
              <w:t>);              /* host address needs to be checked after receiving (</w:t>
            </w:r>
            <w:proofErr w:type="spellStart"/>
            <w:r>
              <w:t>f_IMS_MessageHeader_CheckContactAddr</w:t>
            </w:r>
            <w:proofErr w:type="spellEnd"/>
            <w:r>
              <w:t>)</w:t>
            </w:r>
          </w:p>
          <w:p w14:paraId="06432E65" w14:textId="77777777" w:rsidR="0043063D" w:rsidRDefault="0043063D" w:rsidP="0043063D">
            <w:r>
              <w:t xml:space="preserve">                                                                                   @sic R5s150721, R5-153760: </w:t>
            </w:r>
            <w:proofErr w:type="spellStart"/>
            <w:r>
              <w:t>cr_SipUri_HostPort</w:t>
            </w:r>
            <w:proofErr w:type="spellEnd"/>
            <w:r>
              <w:t xml:space="preserve"> replaced by </w:t>
            </w:r>
            <w:proofErr w:type="spellStart"/>
            <w:r>
              <w:t>f_Contact_SipUri_HostPortRX</w:t>
            </w:r>
            <w:proofErr w:type="spellEnd"/>
            <w:r>
              <w:t xml:space="preserve"> sic@ */</w:t>
            </w:r>
          </w:p>
          <w:p w14:paraId="5A579DC6" w14:textId="77777777" w:rsidR="0043063D" w:rsidRDefault="0043063D" w:rsidP="0043063D"/>
          <w:p w14:paraId="6E4CA0E6" w14:textId="77777777" w:rsidR="0043063D" w:rsidRDefault="0043063D" w:rsidP="0043063D">
            <w:r>
              <w:t xml:space="preserve">      } else {</w:t>
            </w:r>
          </w:p>
          <w:p w14:paraId="0CC58DF2" w14:textId="10981CB3" w:rsidR="0043063D" w:rsidRDefault="0043063D" w:rsidP="0043063D">
            <w:r>
              <w:t xml:space="preserve">        </w:t>
            </w:r>
            <w:proofErr w:type="spellStart"/>
            <w:r>
              <w:t>v_ContactURI</w:t>
            </w:r>
            <w:proofErr w:type="spellEnd"/>
            <w:r>
              <w:t xml:space="preserve"> := </w:t>
            </w:r>
            <w:proofErr w:type="spellStart"/>
            <w:r>
              <w:t>f_IMS_PTC_ImsInfo_GetContactUrl</w:t>
            </w:r>
            <w:proofErr w:type="spellEnd"/>
            <w:r>
              <w:t>(dialog);                /* @sic R5-223454: Contact URI as provided by the UE at call establishment sic@ */</w:t>
            </w:r>
          </w:p>
          <w:p w14:paraId="3691A5FE" w14:textId="51EB5B40" w:rsidR="00AD02F8" w:rsidRDefault="00AD02F8" w:rsidP="0043063D">
            <w:r>
              <w:t xml:space="preserve">       </w:t>
            </w:r>
            <w:proofErr w:type="spellStart"/>
            <w:r w:rsidRPr="00AD02F8">
              <w:rPr>
                <w:highlight w:val="yellow"/>
              </w:rPr>
              <w:t>v_ContactURI.urlParameters</w:t>
            </w:r>
            <w:proofErr w:type="spellEnd"/>
            <w:r w:rsidRPr="00AD02F8">
              <w:rPr>
                <w:highlight w:val="yellow"/>
              </w:rPr>
              <w:t xml:space="preserve"> := *;</w:t>
            </w:r>
          </w:p>
          <w:p w14:paraId="11E33018" w14:textId="77777777" w:rsidR="0043063D" w:rsidRDefault="0043063D" w:rsidP="0043063D">
            <w:r>
              <w:t xml:space="preserve">      }</w:t>
            </w:r>
          </w:p>
          <w:p w14:paraId="53B8BE84" w14:textId="77777777" w:rsidR="0043063D" w:rsidRDefault="0043063D" w:rsidP="0043063D"/>
          <w:p w14:paraId="7171B7D3" w14:textId="77777777" w:rsidR="0043063D" w:rsidRDefault="0043063D" w:rsidP="0043063D">
            <w:r>
              <w:t xml:space="preserve">      </w:t>
            </w:r>
            <w:proofErr w:type="spellStart"/>
            <w:r>
              <w:t>v_MessageHeader_Response.contact</w:t>
            </w:r>
            <w:proofErr w:type="spellEnd"/>
            <w:r>
              <w:t xml:space="preserve"> := </w:t>
            </w:r>
            <w:proofErr w:type="spellStart"/>
            <w:r>
              <w:t>cr_Contact</w:t>
            </w:r>
            <w:proofErr w:type="spellEnd"/>
            <w:r>
              <w:t>(</w:t>
            </w:r>
            <w:proofErr w:type="spellStart"/>
            <w:r>
              <w:t>v_ContactURI</w:t>
            </w:r>
            <w:proofErr w:type="spellEnd"/>
            <w:r>
              <w:t>,</w:t>
            </w:r>
          </w:p>
          <w:p w14:paraId="32A60CBE" w14:textId="77777777" w:rsidR="0043063D" w:rsidRDefault="0043063D" w:rsidP="0043063D">
            <w:r>
              <w:t xml:space="preserve">                                                     </w:t>
            </w:r>
            <w:proofErr w:type="spellStart"/>
            <w:r>
              <w:t>v_MandatoryContactParams</w:t>
            </w:r>
            <w:proofErr w:type="spellEnd"/>
            <w:r>
              <w:t>); /* @sic R5-165943 sic@ */</w:t>
            </w:r>
          </w:p>
          <w:p w14:paraId="2743AEDD" w14:textId="77777777" w:rsidR="0043063D" w:rsidRDefault="0043063D" w:rsidP="0043063D">
            <w:r>
              <w:t xml:space="preserve">    }</w:t>
            </w:r>
          </w:p>
          <w:p w14:paraId="6A9825F4" w14:textId="77777777" w:rsidR="0043063D" w:rsidRDefault="0043063D" w:rsidP="0043063D">
            <w:r>
              <w:t xml:space="preserve">  </w:t>
            </w:r>
          </w:p>
          <w:p w14:paraId="69F50164" w14:textId="77777777" w:rsidR="0043063D" w:rsidRDefault="0043063D" w:rsidP="0043063D">
            <w:r>
              <w:t xml:space="preserve">    if (v_A20) {                        /* response for INVITE</w:t>
            </w:r>
          </w:p>
          <w:p w14:paraId="77434DEA" w14:textId="77777777" w:rsidR="0043063D" w:rsidRDefault="0043063D" w:rsidP="0043063D">
            <w:r>
              <w:t xml:space="preserve">                                           @sic R5-135004 Change 3 sic@</w:t>
            </w:r>
          </w:p>
          <w:p w14:paraId="6C10FC1F" w14:textId="77777777" w:rsidR="0043063D" w:rsidRDefault="0043063D" w:rsidP="0043063D">
            <w:r>
              <w:lastRenderedPageBreak/>
              <w:t xml:space="preserve">                                           PROSE ISSUE: prose is not clear about whether there shall be any </w:t>
            </w:r>
            <w:proofErr w:type="spellStart"/>
            <w:r>
              <w:t>RecordRoute</w:t>
            </w:r>
            <w:proofErr w:type="spellEnd"/>
            <w:r>
              <w:t xml:space="preserve"> header for responses to requests other than INVITE */</w:t>
            </w:r>
          </w:p>
          <w:p w14:paraId="62A523AD" w14:textId="77777777" w:rsidR="0043063D" w:rsidRDefault="0043063D" w:rsidP="0043063D">
            <w:r>
              <w:t xml:space="preserve">      if (not v_A23) {                  /* @sic R5-223454: condition A23 sic@ */</w:t>
            </w:r>
          </w:p>
          <w:p w14:paraId="74568BC5" w14:textId="77777777" w:rsidR="0043063D" w:rsidRDefault="0043063D" w:rsidP="0043063D">
            <w:r>
              <w:t xml:space="preserve">        </w:t>
            </w:r>
            <w:proofErr w:type="spellStart"/>
            <w:r>
              <w:t>v_MessageHeader_Response.recordRoute</w:t>
            </w:r>
            <w:proofErr w:type="spellEnd"/>
            <w:r>
              <w:t xml:space="preserve"> := </w:t>
            </w:r>
            <w:proofErr w:type="spellStart"/>
            <w:r>
              <w:t>p_MessageHeader_Request.recordRoute</w:t>
            </w:r>
            <w:proofErr w:type="spellEnd"/>
            <w:r>
              <w:t>;     // @sic R5-135004: same as in the INVITE sent to the UE sic@</w:t>
            </w:r>
          </w:p>
          <w:p w14:paraId="373D024C" w14:textId="77777777" w:rsidR="0043063D" w:rsidRDefault="0043063D" w:rsidP="0043063D">
            <w:r>
              <w:t xml:space="preserve">      }                                 /* @sic R5-223454 - else: </w:t>
            </w:r>
            <w:proofErr w:type="spellStart"/>
            <w:r>
              <w:t>RecordRoute</w:t>
            </w:r>
            <w:proofErr w:type="spellEnd"/>
            <w:r>
              <w:t xml:space="preserve"> remains * sic@ */</w:t>
            </w:r>
          </w:p>
          <w:p w14:paraId="3A8DEFA8" w14:textId="77777777" w:rsidR="0043063D" w:rsidRDefault="0043063D" w:rsidP="0043063D">
            <w:r>
              <w:t xml:space="preserve">    }</w:t>
            </w:r>
          </w:p>
          <w:p w14:paraId="722FD5E5" w14:textId="77777777" w:rsidR="0043063D" w:rsidRDefault="0043063D" w:rsidP="0043063D"/>
          <w:p w14:paraId="302DB88A" w14:textId="77777777" w:rsidR="0043063D" w:rsidRDefault="0043063D" w:rsidP="0043063D">
            <w:r>
              <w:t xml:space="preserve">    </w:t>
            </w:r>
            <w:proofErr w:type="spellStart"/>
            <w:r>
              <w:t>v_MessageHeader_Response.contentType</w:t>
            </w:r>
            <w:proofErr w:type="spellEnd"/>
            <w:r>
              <w:t xml:space="preserve">  := </w:t>
            </w:r>
            <w:proofErr w:type="spellStart"/>
            <w:r>
              <w:t>p_ContentType</w:t>
            </w:r>
            <w:proofErr w:type="spellEnd"/>
            <w:r>
              <w:t>;</w:t>
            </w:r>
          </w:p>
          <w:p w14:paraId="650D53D5" w14:textId="77777777" w:rsidR="0043063D" w:rsidRDefault="0043063D" w:rsidP="0043063D"/>
          <w:p w14:paraId="4B55FA14" w14:textId="77777777" w:rsidR="0043063D" w:rsidRDefault="0043063D" w:rsidP="0043063D">
            <w:r>
              <w:t xml:space="preserve">    return </w:t>
            </w:r>
            <w:proofErr w:type="spellStart"/>
            <w:r>
              <w:t>v_MessageHeader_Response</w:t>
            </w:r>
            <w:proofErr w:type="spellEnd"/>
            <w:r>
              <w:t>;</w:t>
            </w:r>
          </w:p>
          <w:p w14:paraId="47B26900" w14:textId="3C67BA17" w:rsidR="00D824F5" w:rsidRDefault="0043063D" w:rsidP="0043063D">
            <w:r>
              <w:t xml:space="preserve">  }</w:t>
            </w:r>
          </w:p>
        </w:tc>
      </w:tr>
    </w:tbl>
    <w:p w14:paraId="44D77151" w14:textId="1823028D" w:rsidR="00BF42E2" w:rsidRDefault="00BF42E2" w:rsidP="00BF42E2"/>
    <w:sectPr w:rsidR="00BF42E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68EB7D" w14:textId="77777777" w:rsidR="000A385F" w:rsidRDefault="000A385F">
      <w:r>
        <w:separator/>
      </w:r>
    </w:p>
  </w:endnote>
  <w:endnote w:type="continuationSeparator" w:id="0">
    <w:p w14:paraId="7031110F" w14:textId="77777777" w:rsidR="000A385F" w:rsidRDefault="000A38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7C286E" w14:textId="77777777" w:rsidR="000A385F" w:rsidRDefault="000A385F">
      <w:r>
        <w:separator/>
      </w:r>
    </w:p>
  </w:footnote>
  <w:footnote w:type="continuationSeparator" w:id="0">
    <w:p w14:paraId="175D51A7" w14:textId="77777777" w:rsidR="000A385F" w:rsidRDefault="000A38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941D6"/>
    <w:multiLevelType w:val="hybridMultilevel"/>
    <w:tmpl w:val="4D7C149C"/>
    <w:lvl w:ilvl="0" w:tplc="1EFC05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1C411434"/>
    <w:multiLevelType w:val="hybridMultilevel"/>
    <w:tmpl w:val="2368D4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C305E7"/>
    <w:multiLevelType w:val="hybridMultilevel"/>
    <w:tmpl w:val="9FE6D5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353862E8"/>
    <w:multiLevelType w:val="hybridMultilevel"/>
    <w:tmpl w:val="2368D4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4D7B6E"/>
    <w:multiLevelType w:val="hybridMultilevel"/>
    <w:tmpl w:val="2368D4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94E0C50"/>
    <w:multiLevelType w:val="hybridMultilevel"/>
    <w:tmpl w:val="7F2C26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4637100"/>
    <w:multiLevelType w:val="hybridMultilevel"/>
    <w:tmpl w:val="9FE6D5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B126983"/>
    <w:multiLevelType w:val="hybridMultilevel"/>
    <w:tmpl w:val="F9EEED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5E2365C"/>
    <w:multiLevelType w:val="hybridMultilevel"/>
    <w:tmpl w:val="92D2F14C"/>
    <w:lvl w:ilvl="0" w:tplc="0F4C31C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67865229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8110980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90661885">
    <w:abstractNumId w:val="1"/>
  </w:num>
  <w:num w:numId="4" w16cid:durableId="186139749">
    <w:abstractNumId w:val="4"/>
  </w:num>
  <w:num w:numId="5" w16cid:durableId="1239172768">
    <w:abstractNumId w:val="0"/>
  </w:num>
  <w:num w:numId="6" w16cid:durableId="1220483474">
    <w:abstractNumId w:val="10"/>
  </w:num>
  <w:num w:numId="7" w16cid:durableId="890919842">
    <w:abstractNumId w:val="7"/>
  </w:num>
  <w:num w:numId="8" w16cid:durableId="1359503643">
    <w:abstractNumId w:val="9"/>
  </w:num>
  <w:num w:numId="9" w16cid:durableId="1161189492">
    <w:abstractNumId w:val="5"/>
  </w:num>
  <w:num w:numId="10" w16cid:durableId="1185362162">
    <w:abstractNumId w:val="3"/>
  </w:num>
  <w:num w:numId="11" w16cid:durableId="2033727571">
    <w:abstractNumId w:val="2"/>
  </w:num>
  <w:num w:numId="12" w16cid:durableId="751197330">
    <w:abstractNumId w:val="6"/>
  </w:num>
  <w:num w:numId="13" w16cid:durableId="172556544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5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843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58D"/>
    <w:rsid w:val="00007D89"/>
    <w:rsid w:val="00012992"/>
    <w:rsid w:val="00022E4A"/>
    <w:rsid w:val="00030813"/>
    <w:rsid w:val="00035019"/>
    <w:rsid w:val="00062581"/>
    <w:rsid w:val="000A385F"/>
    <w:rsid w:val="000A6394"/>
    <w:rsid w:val="000B7FED"/>
    <w:rsid w:val="000C038A"/>
    <w:rsid w:val="000C2205"/>
    <w:rsid w:val="000C6598"/>
    <w:rsid w:val="000D0AA1"/>
    <w:rsid w:val="000D44B3"/>
    <w:rsid w:val="000E5B4E"/>
    <w:rsid w:val="000F618D"/>
    <w:rsid w:val="00116835"/>
    <w:rsid w:val="00145D43"/>
    <w:rsid w:val="00172233"/>
    <w:rsid w:val="00175179"/>
    <w:rsid w:val="00183F49"/>
    <w:rsid w:val="0018700F"/>
    <w:rsid w:val="00192C46"/>
    <w:rsid w:val="001A08B3"/>
    <w:rsid w:val="001A7B60"/>
    <w:rsid w:val="001B52F0"/>
    <w:rsid w:val="001B7A65"/>
    <w:rsid w:val="001C1B64"/>
    <w:rsid w:val="001C5A16"/>
    <w:rsid w:val="001E41F3"/>
    <w:rsid w:val="001E790C"/>
    <w:rsid w:val="00200185"/>
    <w:rsid w:val="00205AEE"/>
    <w:rsid w:val="0021430A"/>
    <w:rsid w:val="00234AAD"/>
    <w:rsid w:val="00242E5E"/>
    <w:rsid w:val="0026004D"/>
    <w:rsid w:val="002640DD"/>
    <w:rsid w:val="0026738C"/>
    <w:rsid w:val="00275D12"/>
    <w:rsid w:val="00280C49"/>
    <w:rsid w:val="00284FEB"/>
    <w:rsid w:val="002860C4"/>
    <w:rsid w:val="002A58AB"/>
    <w:rsid w:val="002B5741"/>
    <w:rsid w:val="002C600F"/>
    <w:rsid w:val="002D54AA"/>
    <w:rsid w:val="002D6ABC"/>
    <w:rsid w:val="002E472E"/>
    <w:rsid w:val="00303144"/>
    <w:rsid w:val="00304101"/>
    <w:rsid w:val="00305409"/>
    <w:rsid w:val="003103B5"/>
    <w:rsid w:val="003156FB"/>
    <w:rsid w:val="0032682F"/>
    <w:rsid w:val="00351E88"/>
    <w:rsid w:val="003609EF"/>
    <w:rsid w:val="0036231A"/>
    <w:rsid w:val="003667E5"/>
    <w:rsid w:val="0037269D"/>
    <w:rsid w:val="00374DD4"/>
    <w:rsid w:val="003859D0"/>
    <w:rsid w:val="003C15E3"/>
    <w:rsid w:val="003C1984"/>
    <w:rsid w:val="003C70D3"/>
    <w:rsid w:val="003C7EE9"/>
    <w:rsid w:val="003D1F89"/>
    <w:rsid w:val="003D2498"/>
    <w:rsid w:val="003D3218"/>
    <w:rsid w:val="003D38AC"/>
    <w:rsid w:val="003E1A36"/>
    <w:rsid w:val="003E75E9"/>
    <w:rsid w:val="00410371"/>
    <w:rsid w:val="004242F1"/>
    <w:rsid w:val="0043063D"/>
    <w:rsid w:val="00450880"/>
    <w:rsid w:val="00452845"/>
    <w:rsid w:val="0045435E"/>
    <w:rsid w:val="004904C4"/>
    <w:rsid w:val="00494371"/>
    <w:rsid w:val="004A7DF4"/>
    <w:rsid w:val="004B75B7"/>
    <w:rsid w:val="004D0993"/>
    <w:rsid w:val="005141D9"/>
    <w:rsid w:val="0051580D"/>
    <w:rsid w:val="005200AB"/>
    <w:rsid w:val="00547111"/>
    <w:rsid w:val="00552519"/>
    <w:rsid w:val="0058149E"/>
    <w:rsid w:val="00592D74"/>
    <w:rsid w:val="005A3943"/>
    <w:rsid w:val="005E2C44"/>
    <w:rsid w:val="005E72C8"/>
    <w:rsid w:val="00621188"/>
    <w:rsid w:val="006257ED"/>
    <w:rsid w:val="0063614A"/>
    <w:rsid w:val="00653DE4"/>
    <w:rsid w:val="00665C47"/>
    <w:rsid w:val="00684B69"/>
    <w:rsid w:val="00694EB3"/>
    <w:rsid w:val="00695808"/>
    <w:rsid w:val="006B46FB"/>
    <w:rsid w:val="006D5593"/>
    <w:rsid w:val="006E21FB"/>
    <w:rsid w:val="00702E2B"/>
    <w:rsid w:val="00705DC7"/>
    <w:rsid w:val="00706077"/>
    <w:rsid w:val="00711669"/>
    <w:rsid w:val="00714985"/>
    <w:rsid w:val="00742269"/>
    <w:rsid w:val="00745C21"/>
    <w:rsid w:val="00756F76"/>
    <w:rsid w:val="0076081B"/>
    <w:rsid w:val="007649AE"/>
    <w:rsid w:val="007822F9"/>
    <w:rsid w:val="00783CAF"/>
    <w:rsid w:val="00785AFF"/>
    <w:rsid w:val="00792342"/>
    <w:rsid w:val="00796F62"/>
    <w:rsid w:val="007977A8"/>
    <w:rsid w:val="007B1498"/>
    <w:rsid w:val="007B512A"/>
    <w:rsid w:val="007C031B"/>
    <w:rsid w:val="007C2097"/>
    <w:rsid w:val="007D68DA"/>
    <w:rsid w:val="007D6A07"/>
    <w:rsid w:val="007E75B1"/>
    <w:rsid w:val="007F40F2"/>
    <w:rsid w:val="007F7259"/>
    <w:rsid w:val="008040A8"/>
    <w:rsid w:val="0082308A"/>
    <w:rsid w:val="008279FA"/>
    <w:rsid w:val="0085493D"/>
    <w:rsid w:val="008626E7"/>
    <w:rsid w:val="00870EE7"/>
    <w:rsid w:val="008863B9"/>
    <w:rsid w:val="008A104C"/>
    <w:rsid w:val="008A45A6"/>
    <w:rsid w:val="008C044C"/>
    <w:rsid w:val="008D3CCC"/>
    <w:rsid w:val="008D4170"/>
    <w:rsid w:val="008F3789"/>
    <w:rsid w:val="008F686C"/>
    <w:rsid w:val="009148DE"/>
    <w:rsid w:val="0093083B"/>
    <w:rsid w:val="00941E30"/>
    <w:rsid w:val="00944BEC"/>
    <w:rsid w:val="00946ED7"/>
    <w:rsid w:val="009727DA"/>
    <w:rsid w:val="009777D9"/>
    <w:rsid w:val="00991B88"/>
    <w:rsid w:val="0099757B"/>
    <w:rsid w:val="009A5753"/>
    <w:rsid w:val="009A579D"/>
    <w:rsid w:val="009C6508"/>
    <w:rsid w:val="009D2DF8"/>
    <w:rsid w:val="009D74CB"/>
    <w:rsid w:val="009E3297"/>
    <w:rsid w:val="009F45F0"/>
    <w:rsid w:val="009F4E95"/>
    <w:rsid w:val="009F734F"/>
    <w:rsid w:val="00A12EAC"/>
    <w:rsid w:val="00A17104"/>
    <w:rsid w:val="00A20760"/>
    <w:rsid w:val="00A22FB8"/>
    <w:rsid w:val="00A241FA"/>
    <w:rsid w:val="00A246B6"/>
    <w:rsid w:val="00A30A84"/>
    <w:rsid w:val="00A47E70"/>
    <w:rsid w:val="00A50CF0"/>
    <w:rsid w:val="00A53730"/>
    <w:rsid w:val="00A5389F"/>
    <w:rsid w:val="00A7671C"/>
    <w:rsid w:val="00A84249"/>
    <w:rsid w:val="00AA2CBC"/>
    <w:rsid w:val="00AC4CF7"/>
    <w:rsid w:val="00AC5820"/>
    <w:rsid w:val="00AD02F8"/>
    <w:rsid w:val="00AD1CD8"/>
    <w:rsid w:val="00AD3E18"/>
    <w:rsid w:val="00AE60E6"/>
    <w:rsid w:val="00AF4E0E"/>
    <w:rsid w:val="00B0233C"/>
    <w:rsid w:val="00B258BB"/>
    <w:rsid w:val="00B53689"/>
    <w:rsid w:val="00B54BAF"/>
    <w:rsid w:val="00B55285"/>
    <w:rsid w:val="00B657F4"/>
    <w:rsid w:val="00B67B97"/>
    <w:rsid w:val="00B7489A"/>
    <w:rsid w:val="00B85CB9"/>
    <w:rsid w:val="00B968C8"/>
    <w:rsid w:val="00BA3EC5"/>
    <w:rsid w:val="00BA51D9"/>
    <w:rsid w:val="00BB32AA"/>
    <w:rsid w:val="00BB5DFC"/>
    <w:rsid w:val="00BD279D"/>
    <w:rsid w:val="00BD6BB8"/>
    <w:rsid w:val="00BE43C5"/>
    <w:rsid w:val="00BF42E2"/>
    <w:rsid w:val="00C32DC3"/>
    <w:rsid w:val="00C5050C"/>
    <w:rsid w:val="00C66BA2"/>
    <w:rsid w:val="00C802C1"/>
    <w:rsid w:val="00C870F6"/>
    <w:rsid w:val="00C95985"/>
    <w:rsid w:val="00CA4B98"/>
    <w:rsid w:val="00CB6467"/>
    <w:rsid w:val="00CC44C2"/>
    <w:rsid w:val="00CC5026"/>
    <w:rsid w:val="00CC68D0"/>
    <w:rsid w:val="00CE10A3"/>
    <w:rsid w:val="00CF1EF1"/>
    <w:rsid w:val="00CF658C"/>
    <w:rsid w:val="00D00D8E"/>
    <w:rsid w:val="00D03F9A"/>
    <w:rsid w:val="00D05614"/>
    <w:rsid w:val="00D06D51"/>
    <w:rsid w:val="00D24991"/>
    <w:rsid w:val="00D30110"/>
    <w:rsid w:val="00D50255"/>
    <w:rsid w:val="00D66520"/>
    <w:rsid w:val="00D824F5"/>
    <w:rsid w:val="00D84AE9"/>
    <w:rsid w:val="00D94C14"/>
    <w:rsid w:val="00DA11E9"/>
    <w:rsid w:val="00DC64DC"/>
    <w:rsid w:val="00DE34CF"/>
    <w:rsid w:val="00E13F3D"/>
    <w:rsid w:val="00E20D6E"/>
    <w:rsid w:val="00E272E4"/>
    <w:rsid w:val="00E34898"/>
    <w:rsid w:val="00E65982"/>
    <w:rsid w:val="00EA008D"/>
    <w:rsid w:val="00EA3D8B"/>
    <w:rsid w:val="00EB09B7"/>
    <w:rsid w:val="00EC61BE"/>
    <w:rsid w:val="00ED4217"/>
    <w:rsid w:val="00EE7D7C"/>
    <w:rsid w:val="00F02DF8"/>
    <w:rsid w:val="00F16AA1"/>
    <w:rsid w:val="00F22DAE"/>
    <w:rsid w:val="00F25D98"/>
    <w:rsid w:val="00F2700A"/>
    <w:rsid w:val="00F300FB"/>
    <w:rsid w:val="00F45201"/>
    <w:rsid w:val="00F46C85"/>
    <w:rsid w:val="00F470DF"/>
    <w:rsid w:val="00F62183"/>
    <w:rsid w:val="00FA556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B2Char">
    <w:name w:val="B2 Char"/>
    <w:link w:val="B2"/>
    <w:qFormat/>
    <w:rsid w:val="00B7489A"/>
    <w:rPr>
      <w:rFonts w:ascii="Times New Roman" w:hAnsi="Times New Roman"/>
      <w:lang w:val="en-GB" w:eastAsia="en-US"/>
    </w:rPr>
  </w:style>
  <w:style w:type="character" w:styleId="HTMLCode">
    <w:name w:val="HTML Code"/>
    <w:basedOn w:val="DefaultParagraphFont"/>
    <w:uiPriority w:val="99"/>
    <w:unhideWhenUsed/>
    <w:rsid w:val="00A22FB8"/>
    <w:rPr>
      <w:rFonts w:ascii="Courier New" w:eastAsia="Times New Roman" w:hAnsi="Courier New" w:cs="Courier New"/>
      <w:sz w:val="20"/>
      <w:szCs w:val="20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qFormat/>
    <w:rsid w:val="00F02DF8"/>
    <w:rPr>
      <w:rFonts w:ascii="Arial" w:hAnsi="Arial"/>
      <w:sz w:val="32"/>
      <w:lang w:val="en-GB" w:eastAsia="en-US"/>
    </w:rPr>
  </w:style>
  <w:style w:type="character" w:customStyle="1" w:styleId="TALChar">
    <w:name w:val="TAL Char"/>
    <w:basedOn w:val="DefaultParagraphFont"/>
    <w:link w:val="TAL"/>
    <w:qFormat/>
    <w:locked/>
    <w:rsid w:val="00BF42E2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locked/>
    <w:rsid w:val="00BF42E2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7C031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24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9</Pages>
  <Words>1752</Words>
  <Characters>14981</Characters>
  <Application>Microsoft Office Word</Application>
  <DocSecurity>0</DocSecurity>
  <Lines>124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16700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MCC160</cp:lastModifiedBy>
  <cp:revision>6</cp:revision>
  <cp:lastPrinted>1900-01-01T00:00:00Z</cp:lastPrinted>
  <dcterms:created xsi:type="dcterms:W3CDTF">2022-08-14T17:40:00Z</dcterms:created>
  <dcterms:modified xsi:type="dcterms:W3CDTF">2022-08-17T17:31:00Z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