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6A1B" w14:textId="7D62C8B4" w:rsidR="00341113" w:rsidRDefault="00341113" w:rsidP="00341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62331A">
          <w:rPr>
            <w:b/>
            <w:i/>
            <w:noProof/>
            <w:sz w:val="28"/>
          </w:rPr>
          <w:t>0952</w:t>
        </w:r>
      </w:fldSimple>
    </w:p>
    <w:p w14:paraId="39A06CE5" w14:textId="77777777" w:rsidR="00341113" w:rsidRDefault="00000000" w:rsidP="003411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1113" w:rsidRPr="00BA51D9">
          <w:rPr>
            <w:b/>
            <w:noProof/>
            <w:sz w:val="24"/>
          </w:rPr>
          <w:t>Online</w:t>
        </w:r>
      </w:fldSimple>
      <w:r w:rsidR="00341113">
        <w:rPr>
          <w:b/>
          <w:noProof/>
          <w:sz w:val="24"/>
        </w:rPr>
        <w:t xml:space="preserve">, </w:t>
      </w:r>
      <w:r w:rsidR="00341113">
        <w:fldChar w:fldCharType="begin"/>
      </w:r>
      <w:r w:rsidR="00341113">
        <w:instrText xml:space="preserve"> DOCPROPERTY  Country  \* MERGEFORMAT </w:instrText>
      </w:r>
      <w:r w:rsidR="00341113">
        <w:fldChar w:fldCharType="end"/>
      </w:r>
      <w:r w:rsidR="00341113">
        <w:rPr>
          <w:b/>
          <w:noProof/>
          <w:sz w:val="24"/>
        </w:rPr>
        <w:t xml:space="preserve">, </w:t>
      </w:r>
      <w:fldSimple w:instr=" DOCPROPERTY  StartDate  \* MERGEFORMAT ">
        <w:r w:rsidR="00341113" w:rsidRPr="00BA51D9">
          <w:rPr>
            <w:b/>
            <w:noProof/>
            <w:sz w:val="24"/>
          </w:rPr>
          <w:t>10th Dec 2021</w:t>
        </w:r>
      </w:fldSimple>
      <w:r w:rsidR="00341113">
        <w:rPr>
          <w:b/>
          <w:noProof/>
          <w:sz w:val="24"/>
        </w:rPr>
        <w:t xml:space="preserve"> - </w:t>
      </w:r>
      <w:fldSimple w:instr=" DOCPROPERTY  EndDate  \* MERGEFORMAT ">
        <w:r w:rsidR="00341113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113" w14:paraId="3B66708F" w14:textId="77777777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E53EC" w14:textId="77777777" w:rsidR="00341113" w:rsidRDefault="00341113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113" w14:paraId="5DB79B0D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8E009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113" w14:paraId="699E9244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41D22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3726AD3" w14:textId="77777777" w:rsidTr="005D5B90">
        <w:tc>
          <w:tcPr>
            <w:tcW w:w="142" w:type="dxa"/>
            <w:tcBorders>
              <w:left w:val="single" w:sz="4" w:space="0" w:color="auto"/>
            </w:tcBorders>
          </w:tcPr>
          <w:p w14:paraId="035E30A5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CD9AC" w14:textId="77777777" w:rsidR="00341113" w:rsidRPr="00410371" w:rsidRDefault="00000000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111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3B76A03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AB65B" w14:textId="0CE88F0C" w:rsidR="00341113" w:rsidRPr="00410371" w:rsidRDefault="00C25C07" w:rsidP="005D5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62331A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4EE27C8D" w14:textId="77777777" w:rsidR="00341113" w:rsidRDefault="00341113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10F9A" w14:textId="77777777" w:rsidR="00341113" w:rsidRPr="00410371" w:rsidRDefault="00000000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11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5073BE" w14:textId="77777777" w:rsidR="00341113" w:rsidRDefault="00341113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50FF9" w14:textId="77777777" w:rsidR="00341113" w:rsidRPr="00410371" w:rsidRDefault="00000000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1113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960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49874A6A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90A2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0E640A71" w14:textId="77777777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EB2F3" w14:textId="77777777" w:rsidR="00341113" w:rsidRPr="00F25D98" w:rsidRDefault="00341113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113" w14:paraId="7B710319" w14:textId="77777777" w:rsidTr="005D5B90">
        <w:tc>
          <w:tcPr>
            <w:tcW w:w="9641" w:type="dxa"/>
            <w:gridSpan w:val="9"/>
          </w:tcPr>
          <w:p w14:paraId="2EF155B0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0BED5" w14:textId="77777777" w:rsidR="00341113" w:rsidRDefault="00341113" w:rsidP="00341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113" w14:paraId="06B0DAA9" w14:textId="77777777" w:rsidTr="005D5B90">
        <w:tc>
          <w:tcPr>
            <w:tcW w:w="2835" w:type="dxa"/>
          </w:tcPr>
          <w:p w14:paraId="00F5C8D3" w14:textId="77777777" w:rsidR="00341113" w:rsidRDefault="00341113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5F927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D43757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BF8D2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55FA3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12D7C4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C5518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939DD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D72FB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C12B58" w14:textId="77777777" w:rsidR="00341113" w:rsidRDefault="00341113" w:rsidP="00341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113" w14:paraId="6E422DA9" w14:textId="77777777" w:rsidTr="005D5B90">
        <w:tc>
          <w:tcPr>
            <w:tcW w:w="9640" w:type="dxa"/>
            <w:gridSpan w:val="11"/>
          </w:tcPr>
          <w:p w14:paraId="12A8BC0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3D5EAB1" w14:textId="77777777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E936B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A66C9" w14:textId="00C46A96" w:rsidR="00341113" w:rsidRDefault="004907F7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NR5GC </w:t>
            </w:r>
            <w:r w:rsidR="000C7DB5">
              <w:t xml:space="preserve">function </w:t>
            </w:r>
            <w:proofErr w:type="spellStart"/>
            <w:r w:rsidR="000C7DB5" w:rsidRPr="00975F59">
              <w:rPr>
                <w:rFonts w:cs="Arial"/>
                <w:lang w:eastAsia="en-GB"/>
              </w:rPr>
              <w:t>fl_NR_TestBody_Check</w:t>
            </w:r>
            <w:proofErr w:type="spellEnd"/>
          </w:p>
        </w:tc>
      </w:tr>
      <w:tr w:rsidR="00341113" w14:paraId="3DF571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0992838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D4B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B1E39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0C161991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F99DB" w14:textId="4FCAAA44" w:rsidR="00341113" w:rsidRDefault="000C7DB5" w:rsidP="005D5B90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341113" w14:paraId="6351FB57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2196A65E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930CD" w14:textId="77777777"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1113" w14:paraId="4DCCA44E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5B2434C3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F5DC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D1FAD86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3EC824B2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48AC5" w14:textId="77777777" w:rsidR="00341113" w:rsidRDefault="0000000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111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BC73B2" w14:textId="77777777" w:rsidR="00341113" w:rsidRDefault="00341113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F3C20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3D8A" w14:textId="7AADA77A" w:rsidR="00341113" w:rsidRDefault="0000000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1113">
                <w:rPr>
                  <w:noProof/>
                </w:rPr>
                <w:t>2022-0</w:t>
              </w:r>
              <w:r w:rsidR="00997D04">
                <w:rPr>
                  <w:noProof/>
                </w:rPr>
                <w:t>7</w:t>
              </w:r>
              <w:r w:rsidR="00341113">
                <w:rPr>
                  <w:noProof/>
                </w:rPr>
                <w:t>-</w:t>
              </w:r>
              <w:r w:rsidR="00CD5D99">
                <w:rPr>
                  <w:noProof/>
                </w:rPr>
                <w:t>2</w:t>
              </w:r>
              <w:r w:rsidR="00871964">
                <w:rPr>
                  <w:noProof/>
                </w:rPr>
                <w:t>5</w:t>
              </w:r>
            </w:fldSimple>
          </w:p>
        </w:tc>
      </w:tr>
      <w:tr w:rsidR="00341113" w14:paraId="3C9B2D1B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350EF15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0C6C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6AB71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BDE27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6384F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5D8D8C01" w14:textId="77777777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28C5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EDDBE" w14:textId="77777777" w:rsidR="00341113" w:rsidRDefault="00000000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8322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CA9A2" w14:textId="77777777" w:rsidR="00341113" w:rsidRDefault="00341113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4967A" w14:textId="77777777" w:rsidR="00341113" w:rsidRDefault="0000000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1113">
                <w:rPr>
                  <w:noProof/>
                </w:rPr>
                <w:t>Rel-17</w:t>
              </w:r>
            </w:fldSimple>
          </w:p>
        </w:tc>
      </w:tr>
      <w:tr w:rsidR="00341113" w14:paraId="2C810921" w14:textId="77777777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0D95C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F4D7A" w14:textId="77777777" w:rsidR="00341113" w:rsidRDefault="00341113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C1DDB" w14:textId="77777777" w:rsidR="00341113" w:rsidRDefault="00341113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240E8" w14:textId="77777777" w:rsidR="00341113" w:rsidRPr="007C2097" w:rsidRDefault="00341113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113" w14:paraId="3D29087C" w14:textId="77777777" w:rsidTr="005D5B90">
        <w:tc>
          <w:tcPr>
            <w:tcW w:w="1843" w:type="dxa"/>
          </w:tcPr>
          <w:p w14:paraId="6D4812C6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52354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1CB0E96C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75503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9458E" w14:textId="53A09962" w:rsidR="000C7DB5" w:rsidRDefault="00654C34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</w:t>
            </w:r>
            <w:r w:rsidR="000C7DB5">
              <w:rPr>
                <w:rFonts w:ascii="Arial" w:hAnsi="Arial" w:cs="Arial"/>
                <w:lang w:eastAsia="en-GB"/>
              </w:rPr>
              <w:t xml:space="preserve">he </w:t>
            </w:r>
            <w:r w:rsidR="000C7DB5" w:rsidRPr="00B96E16">
              <w:rPr>
                <w:rFonts w:ascii="Arial" w:hAnsi="Arial" w:cs="Arial"/>
                <w:lang w:eastAsia="en-GB"/>
              </w:rPr>
              <w:t>f_NR5GC_Init_CA</w:t>
            </w:r>
            <w:r w:rsidR="000C7DB5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checks</w:t>
            </w:r>
            <w:r w:rsidR="000C7DB5">
              <w:rPr>
                <w:rFonts w:ascii="Arial" w:hAnsi="Arial" w:cs="Arial"/>
                <w:lang w:eastAsia="en-GB"/>
              </w:rPr>
              <w:t xml:space="preserve"> if band combination has a proper CA combination type. If not</w:t>
            </w:r>
            <w:r>
              <w:rPr>
                <w:rFonts w:ascii="Arial" w:hAnsi="Arial" w:cs="Arial"/>
                <w:lang w:eastAsia="en-GB"/>
              </w:rPr>
              <w:t>,</w:t>
            </w:r>
            <w:r w:rsidR="000C7DB5">
              <w:rPr>
                <w:rFonts w:ascii="Arial" w:hAnsi="Arial" w:cs="Arial"/>
                <w:lang w:eastAsia="en-GB"/>
              </w:rPr>
              <w:t xml:space="preserve"> then set verdict function is called.</w:t>
            </w:r>
          </w:p>
          <w:p w14:paraId="067E1AFA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3228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33228B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33228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33228B">
              <w:rPr>
                <w:rFonts w:ascii="Arial" w:hAnsi="Arial" w:cs="Arial"/>
                <w:lang w:eastAsia="en-GB"/>
              </w:rPr>
              <w:t>__FILE__, __LINE__, "Wrong CA type");</w:t>
            </w:r>
          </w:p>
          <w:p w14:paraId="2EDD99C0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66025AF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3228B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-&gt;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fl_NR_TestBody_Check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-&gt;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vc_NR_</w:t>
            </w:r>
            <w:proofErr w:type="gramStart"/>
            <w:r w:rsidRPr="0033228B">
              <w:rPr>
                <w:rFonts w:ascii="Arial" w:hAnsi="Arial" w:cs="Arial"/>
                <w:lang w:eastAsia="en-GB"/>
              </w:rPr>
              <w:t>Global.Ctrl.TestBody</w:t>
            </w:r>
            <w:proofErr w:type="spellEnd"/>
            <w:proofErr w:type="gramEnd"/>
          </w:p>
          <w:p w14:paraId="31925044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51E0231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Unfortunatelly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at this moment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vc_NR_Global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not yet defined and cause a run-time error when TC is executed with wrong CA type.</w:t>
            </w:r>
          </w:p>
          <w:p w14:paraId="19EFB9A0" w14:textId="10078847" w:rsidR="000C7DB5" w:rsidRPr="00554456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0C7DB5" w14:paraId="3FB87B0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793D9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CDD7" w14:textId="77777777" w:rsidR="000C7DB5" w:rsidRPr="00CF39F2" w:rsidRDefault="000C7DB5" w:rsidP="000C7DB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7DB5" w14:paraId="6FF2C20A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5D301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89757" w14:textId="48CA6D3F" w:rsidR="000C7DB5" w:rsidRPr="006316B2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Update function that first will be check if </w:t>
            </w:r>
            <w:proofErr w:type="spellStart"/>
            <w:r w:rsidRPr="00B96E16">
              <w:rPr>
                <w:rFonts w:cs="Arial"/>
                <w:lang w:eastAsia="en-GB"/>
              </w:rPr>
              <w:t>vc_NR_</w:t>
            </w:r>
            <w:proofErr w:type="gramStart"/>
            <w:r w:rsidRPr="00B96E16">
              <w:rPr>
                <w:rFonts w:cs="Arial"/>
                <w:lang w:eastAsia="en-GB"/>
              </w:rPr>
              <w:t>Global.Ctrl.TestBody</w:t>
            </w:r>
            <w:proofErr w:type="spellEnd"/>
            <w:proofErr w:type="gramEnd"/>
            <w:r w:rsidRPr="00B96E16">
              <w:rPr>
                <w:rFonts w:cs="Arial"/>
                <w:lang w:eastAsia="en-GB"/>
              </w:rPr>
              <w:t xml:space="preserve"> exist.</w:t>
            </w:r>
            <w:r>
              <w:rPr>
                <w:rFonts w:cs="Arial"/>
                <w:lang w:eastAsia="en-GB"/>
              </w:rPr>
              <w:t xml:space="preserve"> </w:t>
            </w:r>
            <w:r w:rsidRPr="00B96E16">
              <w:rPr>
                <w:rFonts w:cs="Arial"/>
                <w:lang w:eastAsia="en-GB"/>
              </w:rPr>
              <w:t>If not return false</w:t>
            </w:r>
            <w:r w:rsidRPr="006316B2">
              <w:rPr>
                <w:noProof/>
              </w:rPr>
              <w:t xml:space="preserve"> </w:t>
            </w:r>
          </w:p>
        </w:tc>
      </w:tr>
      <w:tr w:rsidR="000C7DB5" w14:paraId="18FECD4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AE6E1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81948" w14:textId="77777777" w:rsidR="000C7DB5" w:rsidRPr="00CF39F2" w:rsidRDefault="000C7DB5" w:rsidP="000C7DB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7DB5" w14:paraId="1C30CB51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6DD6A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E833" w14:textId="12FD263F" w:rsidR="000C7DB5" w:rsidRPr="00CF39F2" w:rsidRDefault="000C7DB5" w:rsidP="000C7DB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Testcase will </w:t>
            </w:r>
            <w:r w:rsidR="00871964">
              <w:rPr>
                <w:rFonts w:cs="Arial"/>
                <w:lang w:eastAsia="en-GB"/>
              </w:rPr>
              <w:t>end</w:t>
            </w:r>
            <w:r>
              <w:rPr>
                <w:rFonts w:cs="Arial"/>
                <w:lang w:eastAsia="en-GB"/>
              </w:rPr>
              <w:t xml:space="preserve"> with run-time error </w:t>
            </w:r>
          </w:p>
        </w:tc>
      </w:tr>
      <w:tr w:rsidR="000C7DB5" w14:paraId="7DB23540" w14:textId="77777777" w:rsidTr="005D5B90">
        <w:tc>
          <w:tcPr>
            <w:tcW w:w="2694" w:type="dxa"/>
            <w:gridSpan w:val="2"/>
          </w:tcPr>
          <w:p w14:paraId="16F4A44A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F77C2" w14:textId="77777777" w:rsidR="000C7DB5" w:rsidRDefault="000C7DB5" w:rsidP="000C7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12948DE6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1C80B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42823" w14:textId="3D37F5B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CA tests when TC with incorrect CA type is called</w:t>
            </w:r>
          </w:p>
        </w:tc>
      </w:tr>
      <w:tr w:rsidR="000C7DB5" w14:paraId="18534BE3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975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7397" w14:textId="77777777" w:rsidR="000C7DB5" w:rsidRDefault="000C7DB5" w:rsidP="000C7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4481D46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309D2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ACA1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7998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A497B" w14:textId="77777777" w:rsidR="000C7DB5" w:rsidRDefault="000C7DB5" w:rsidP="000C7D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A1C14F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4FA748E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6CE8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1DE2B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E1F4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0850" w14:textId="77777777" w:rsidR="000C7DB5" w:rsidRDefault="000C7DB5" w:rsidP="000C7D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A127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03FAC8D1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C4A6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60D9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1CC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9326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01F3A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4E9AE1CB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BE1C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1D41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6FB5D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D5F3D6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80314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1F1A2D67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5062F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AFFF5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</w:p>
        </w:tc>
      </w:tr>
      <w:tr w:rsidR="000C7DB5" w14:paraId="29960D62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C8243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E26DE" w14:textId="77777777" w:rsidR="000C7DB5" w:rsidRDefault="000C7DB5" w:rsidP="000C7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7DB5" w:rsidRPr="008863B9" w14:paraId="124DDEFE" w14:textId="77777777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C3074" w14:textId="77777777" w:rsidR="000C7DB5" w:rsidRPr="008863B9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BD9C3" w14:textId="77777777" w:rsidR="000C7DB5" w:rsidRPr="008863B9" w:rsidRDefault="000C7DB5" w:rsidP="000C7D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7DB5" w14:paraId="2C885A7B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05EE2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EF2E" w14:textId="77777777" w:rsidR="000C7DB5" w:rsidRDefault="000C7DB5" w:rsidP="000C7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3DEF5" w14:textId="77777777" w:rsidR="00341113" w:rsidRDefault="00341113" w:rsidP="00341113">
      <w:pPr>
        <w:pStyle w:val="CRCoverPage"/>
        <w:spacing w:after="0"/>
        <w:rPr>
          <w:noProof/>
          <w:sz w:val="8"/>
          <w:szCs w:val="8"/>
        </w:rPr>
      </w:pPr>
    </w:p>
    <w:p w14:paraId="5D8CFEF2" w14:textId="77777777" w:rsidR="00341113" w:rsidRDefault="00341113" w:rsidP="00341113">
      <w:pPr>
        <w:rPr>
          <w:noProof/>
        </w:rPr>
      </w:pPr>
    </w:p>
    <w:p w14:paraId="051D6E9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CE613" w14:textId="77777777" w:rsidR="00B77F3B" w:rsidRDefault="00B77F3B" w:rsidP="00B77F3B"/>
    <w:p w14:paraId="31B32A0A" w14:textId="77777777" w:rsidR="00B77F3B" w:rsidRDefault="00B77F3B" w:rsidP="00B77F3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9658177"/>
      <w:r>
        <w:rPr>
          <w:rStyle w:val="Emphasis"/>
          <w:rFonts w:ascii="Arial" w:hAnsi="Arial" w:cs="Arial"/>
        </w:rPr>
        <w:t>Table of Contents</w:t>
      </w:r>
      <w:bookmarkEnd w:id="0"/>
    </w:p>
    <w:p w14:paraId="62B5C2BD" w14:textId="06F711EE" w:rsidR="0062331A" w:rsidRDefault="00B77F3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331A" w:rsidRPr="008D4A02">
        <w:rPr>
          <w:rFonts w:ascii="Arial" w:hAnsi="Arial" w:cs="Arial"/>
          <w:i/>
          <w:iCs/>
        </w:rPr>
        <w:t>Table of Contents</w:t>
      </w:r>
      <w:r w:rsidR="0062331A">
        <w:tab/>
      </w:r>
      <w:r w:rsidR="0062331A">
        <w:fldChar w:fldCharType="begin"/>
      </w:r>
      <w:r w:rsidR="0062331A">
        <w:instrText xml:space="preserve"> PAGEREF _Toc109658177 \h </w:instrText>
      </w:r>
      <w:r w:rsidR="0062331A">
        <w:fldChar w:fldCharType="separate"/>
      </w:r>
      <w:r w:rsidR="0062331A">
        <w:t>2</w:t>
      </w:r>
      <w:r w:rsidR="0062331A">
        <w:fldChar w:fldCharType="end"/>
      </w:r>
    </w:p>
    <w:p w14:paraId="71FCC990" w14:textId="6158BD3A" w:rsidR="0062331A" w:rsidRDefault="0062331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D4A0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D4A02">
        <w:rPr>
          <w:b/>
        </w:rPr>
        <w:t>Overview</w:t>
      </w:r>
      <w:r>
        <w:tab/>
      </w:r>
      <w:r>
        <w:fldChar w:fldCharType="begin"/>
      </w:r>
      <w:r>
        <w:instrText xml:space="preserve"> PAGEREF _Toc109658178 \h </w:instrText>
      </w:r>
      <w:r>
        <w:fldChar w:fldCharType="separate"/>
      </w:r>
      <w:r>
        <w:t>3</w:t>
      </w:r>
      <w:r>
        <w:fldChar w:fldCharType="end"/>
      </w:r>
    </w:p>
    <w:p w14:paraId="09CD91A7" w14:textId="44A55864" w:rsidR="0062331A" w:rsidRDefault="0062331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D4A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D4A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_Toc109658179 \h </w:instrText>
      </w:r>
      <w:r>
        <w:fldChar w:fldCharType="separate"/>
      </w:r>
      <w:r>
        <w:t>3</w:t>
      </w:r>
      <w:r>
        <w:fldChar w:fldCharType="end"/>
      </w:r>
    </w:p>
    <w:p w14:paraId="2E595C5B" w14:textId="4355CD66" w:rsidR="0062331A" w:rsidRDefault="0062331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Correction to fl_NR_TestBody_Check</w:t>
      </w:r>
      <w:r>
        <w:tab/>
      </w:r>
      <w:r>
        <w:fldChar w:fldCharType="begin"/>
      </w:r>
      <w:r>
        <w:instrText xml:space="preserve"> PAGEREF _Toc109658180 \h </w:instrText>
      </w:r>
      <w:r>
        <w:fldChar w:fldCharType="separate"/>
      </w:r>
      <w:r>
        <w:t>3</w:t>
      </w:r>
      <w:r>
        <w:fldChar w:fldCharType="end"/>
      </w:r>
    </w:p>
    <w:p w14:paraId="4119B302" w14:textId="3538DABD" w:rsidR="00B77F3B" w:rsidRDefault="00B77F3B" w:rsidP="00B77F3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11F53C41" w14:textId="77777777" w:rsidR="00B77F3B" w:rsidRDefault="00B77F3B" w:rsidP="00B77F3B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>
        <w:rPr>
          <w:b/>
        </w:rPr>
        <w:br w:type="page"/>
      </w:r>
    </w:p>
    <w:p w14:paraId="08154C01" w14:textId="77777777" w:rsidR="00B77F3B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09658178"/>
      <w:r>
        <w:rPr>
          <w:b/>
        </w:rPr>
        <w:lastRenderedPageBreak/>
        <w:t>Overview</w:t>
      </w:r>
      <w:bookmarkEnd w:id="3"/>
    </w:p>
    <w:p w14:paraId="3411734B" w14:textId="77777777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4B58F4">
        <w:rPr>
          <w:rFonts w:cs="Arial"/>
        </w:rPr>
        <w:t xml:space="preserve">iwd-TTCN3-B2020-09_D22wk23 </w:t>
      </w:r>
      <w:r>
        <w:rPr>
          <w:rFonts w:cs="Arial"/>
        </w:rPr>
        <w:t>related to the title of this CR.</w:t>
      </w:r>
    </w:p>
    <w:p w14:paraId="1C80CF2D" w14:textId="2C40DB56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bookmarkStart w:id="4" w:name="_Hlk90298041"/>
      <w:r w:rsidR="00F109CF" w:rsidRPr="00741756">
        <w:rPr>
          <w:rFonts w:cs="Arial"/>
          <w:sz w:val="24"/>
          <w:lang w:eastAsia="ja-JP"/>
        </w:rPr>
        <w:t>Kalahasti, Narendra</w:t>
      </w:r>
      <w:r w:rsidR="00F109CF" w:rsidRPr="00741756">
        <w:rPr>
          <w:rFonts w:cs="Arial"/>
          <w:sz w:val="24"/>
          <w:lang w:eastAsia="ja-JP"/>
        </w:rPr>
        <w:br/>
      </w:r>
      <w:r w:rsidR="00F109CF" w:rsidRPr="00741756">
        <w:rPr>
          <w:rFonts w:cs="Arial"/>
          <w:b/>
          <w:lang w:eastAsia="ja-JP"/>
        </w:rPr>
        <w:tab/>
      </w:r>
      <w:hyperlink r:id="rId15" w:history="1">
        <w:r w:rsidR="00F109C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0B743C1C" w14:textId="77777777" w:rsidR="00B77F3B" w:rsidRDefault="00B77F3B" w:rsidP="00B77F3B"/>
    <w:p w14:paraId="1498BD67" w14:textId="0DFBAEF9" w:rsidR="00B77F3B" w:rsidRPr="00D57C74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09658179"/>
      <w:r>
        <w:rPr>
          <w:b/>
        </w:rPr>
        <w:t>Corrections required</w:t>
      </w:r>
      <w:bookmarkEnd w:id="1"/>
      <w:bookmarkEnd w:id="2"/>
      <w:bookmarkEnd w:id="5"/>
    </w:p>
    <w:p w14:paraId="010FEB2C" w14:textId="69F7F4AD" w:rsidR="005D27CA" w:rsidRPr="00997D04" w:rsidRDefault="00B77F3B" w:rsidP="00B77F3B">
      <w:pPr>
        <w:pStyle w:val="Heading2"/>
      </w:pPr>
      <w:bookmarkStart w:id="6" w:name="_Toc106807432"/>
      <w:bookmarkStart w:id="7" w:name="_Toc109658180"/>
      <w:r>
        <w:t xml:space="preserve">2.1 </w:t>
      </w:r>
      <w:bookmarkEnd w:id="6"/>
      <w:r w:rsidR="0065285B" w:rsidRPr="0065285B">
        <w:t xml:space="preserve">Correction to </w:t>
      </w:r>
      <w:proofErr w:type="spellStart"/>
      <w:r w:rsidR="00654C34" w:rsidRPr="00654C34">
        <w:t>fl_NR_TestBody_Check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997D04" w14:paraId="1190897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B0FA" w14:textId="77777777" w:rsidR="005D27CA" w:rsidRPr="00997D04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997D04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 w:rsidRPr="00997D04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997D0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74A" w14:textId="45BAC95D" w:rsidR="005D27CA" w:rsidRPr="00997D04" w:rsidRDefault="00975F59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75F59">
              <w:rPr>
                <w:rFonts w:ascii="Arial" w:hAnsi="Arial" w:cs="Arial"/>
                <w:lang w:eastAsia="en-GB"/>
              </w:rPr>
              <w:t>fl_NR_TestBody_Check</w:t>
            </w:r>
            <w:proofErr w:type="spellEnd"/>
          </w:p>
        </w:tc>
      </w:tr>
      <w:tr w:rsidR="00FA485A" w14:paraId="1BB6DD5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CDC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EE1F" w14:textId="77777777" w:rsidR="00654C34" w:rsidRDefault="00654C34" w:rsidP="00654C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</w:t>
            </w:r>
            <w:r w:rsidRPr="00B96E16">
              <w:rPr>
                <w:rFonts w:ascii="Arial" w:hAnsi="Arial" w:cs="Arial"/>
                <w:lang w:eastAsia="en-GB"/>
              </w:rPr>
              <w:t>f_NR5GC_Init_CA</w:t>
            </w:r>
            <w:r>
              <w:rPr>
                <w:rFonts w:ascii="Arial" w:hAnsi="Arial" w:cs="Arial"/>
                <w:lang w:eastAsia="en-GB"/>
              </w:rPr>
              <w:t xml:space="preserve"> checks if band combination has a proper CA combination type. If not, then set verdict function is called.</w:t>
            </w:r>
          </w:p>
          <w:p w14:paraId="04F6DF60" w14:textId="77777777" w:rsidR="00654C34" w:rsidRDefault="00654C34" w:rsidP="00654C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3228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33228B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33228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33228B">
              <w:rPr>
                <w:rFonts w:ascii="Arial" w:hAnsi="Arial" w:cs="Arial"/>
                <w:lang w:eastAsia="en-GB"/>
              </w:rPr>
              <w:t>__FILE__, __LINE__, "Wrong CA type");</w:t>
            </w:r>
          </w:p>
          <w:p w14:paraId="35124998" w14:textId="320F2DF8" w:rsidR="0033228B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B634FE6" w14:textId="4922A4F0" w:rsidR="0033228B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3228B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-&gt;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fl_NR_TestBody_Check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-&gt;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vc_NR_</w:t>
            </w:r>
            <w:proofErr w:type="gramStart"/>
            <w:r w:rsidRPr="0033228B">
              <w:rPr>
                <w:rFonts w:ascii="Arial" w:hAnsi="Arial" w:cs="Arial"/>
                <w:lang w:eastAsia="en-GB"/>
              </w:rPr>
              <w:t>Global.Ctrl.TestBody</w:t>
            </w:r>
            <w:proofErr w:type="spellEnd"/>
            <w:proofErr w:type="gramEnd"/>
          </w:p>
          <w:p w14:paraId="511E74E9" w14:textId="77777777" w:rsidR="0033228B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EFC6F19" w14:textId="7790D766" w:rsidR="0033228B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Unfortunatelly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at this moment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vc_NR_Global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not yet defined and cause a run-time error when TC is executed with wrong CA type.</w:t>
            </w:r>
          </w:p>
          <w:p w14:paraId="58B10FC5" w14:textId="199E0A43" w:rsidR="0033228B" w:rsidRPr="001A50D8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A485A" w14:paraId="57F8C1A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E9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53C" w14:textId="56DF2C6D" w:rsidR="006B6C96" w:rsidRPr="001A50D8" w:rsidRDefault="00F100D1" w:rsidP="001A50D8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Update function that first will be check if </w:t>
            </w:r>
            <w:proofErr w:type="spellStart"/>
            <w:r w:rsidRPr="00B96E16">
              <w:rPr>
                <w:rFonts w:ascii="Arial" w:hAnsi="Arial" w:cs="Arial"/>
                <w:lang w:eastAsia="en-GB"/>
              </w:rPr>
              <w:t>vc_NR_</w:t>
            </w:r>
            <w:proofErr w:type="gramStart"/>
            <w:r w:rsidRPr="00B96E16">
              <w:rPr>
                <w:rFonts w:ascii="Arial" w:hAnsi="Arial" w:cs="Arial"/>
                <w:lang w:eastAsia="en-GB"/>
              </w:rPr>
              <w:t>Global.Ctrl.TestBody</w:t>
            </w:r>
            <w:proofErr w:type="spellEnd"/>
            <w:proofErr w:type="gramEnd"/>
            <w:r w:rsidRPr="00B96E16">
              <w:rPr>
                <w:rFonts w:ascii="Arial" w:hAnsi="Arial" w:cs="Arial"/>
                <w:lang w:eastAsia="en-GB"/>
              </w:rPr>
              <w:t xml:space="preserve"> exist.</w:t>
            </w:r>
            <w:r w:rsidR="0033228B">
              <w:rPr>
                <w:rFonts w:ascii="Arial" w:hAnsi="Arial" w:cs="Arial"/>
                <w:lang w:eastAsia="en-GB"/>
              </w:rPr>
              <w:t xml:space="preserve"> </w:t>
            </w:r>
            <w:r w:rsidR="00B96E16" w:rsidRPr="00B96E16">
              <w:rPr>
                <w:rFonts w:ascii="Arial" w:hAnsi="Arial" w:cs="Arial"/>
                <w:lang w:eastAsia="en-GB"/>
              </w:rPr>
              <w:t>If not return false</w:t>
            </w:r>
          </w:p>
        </w:tc>
      </w:tr>
      <w:tr w:rsidR="00FA485A" w14:paraId="3C66C73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75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EBC" w14:textId="101BF863" w:rsidR="00FA485A" w:rsidRPr="00CC39F9" w:rsidRDefault="0046782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67825">
              <w:rPr>
                <w:rFonts w:ascii="Arial" w:hAnsi="Arial" w:cs="Arial"/>
                <w:lang w:eastAsia="en-GB"/>
              </w:rPr>
              <w:t>NR_Component_Base.ttcn</w:t>
            </w:r>
            <w:proofErr w:type="spellEnd"/>
          </w:p>
        </w:tc>
      </w:tr>
      <w:tr w:rsidR="00DC7425" w:rsidRPr="00DC7425" w14:paraId="669CBD6D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5FA" w14:textId="423D8CB9" w:rsidR="00DC7425" w:rsidRPr="00DC7425" w:rsidRDefault="00DC7425" w:rsidP="00FA485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C7425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FF44" w14:textId="260912EB" w:rsidR="00DC7425" w:rsidRPr="00DC7425" w:rsidRDefault="00DC742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DC7425">
              <w:rPr>
                <w:rFonts w:ascii="Arial" w:hAnsi="Arial" w:cs="Arial"/>
                <w:highlight w:val="cyan"/>
                <w:lang w:eastAsia="en-GB"/>
              </w:rPr>
              <w:t xml:space="preserve">Accepted, implemented differently inside </w:t>
            </w:r>
            <w:r w:rsidRPr="00DC7425">
              <w:rPr>
                <w:rFonts w:ascii="Arial" w:hAnsi="Arial" w:cs="Arial"/>
                <w:highlight w:val="cyan"/>
              </w:rPr>
              <w:t>f_NR5GC_Init</w:t>
            </w:r>
            <w:r w:rsidRPr="00DC7425">
              <w:rPr>
                <w:rFonts w:ascii="Arial" w:hAnsi="Arial" w:cs="Arial"/>
                <w:highlight w:val="cyan"/>
              </w:rPr>
              <w:t xml:space="preserve">_CA </w:t>
            </w:r>
            <w:r w:rsidRPr="00DC7425">
              <w:rPr>
                <w:rFonts w:ascii="Arial" w:hAnsi="Arial" w:cs="Arial"/>
                <w:highlight w:val="cyan"/>
                <w:lang w:eastAsia="en-GB"/>
              </w:rPr>
              <w:t xml:space="preserve">using </w:t>
            </w:r>
            <w:proofErr w:type="spellStart"/>
            <w:r w:rsidRPr="00DC7425">
              <w:rPr>
                <w:rFonts w:ascii="Arial" w:hAnsi="Arial" w:cs="Arial"/>
                <w:highlight w:val="cyan"/>
              </w:rPr>
              <w:t>f_SetVerdict</w:t>
            </w:r>
            <w:proofErr w:type="spellEnd"/>
            <w:r w:rsidRPr="00DC7425">
              <w:rPr>
                <w:rFonts w:ascii="Arial" w:hAnsi="Arial" w:cs="Arial"/>
                <w:highlight w:val="cyan"/>
                <w:lang w:eastAsia="en-GB"/>
              </w:rPr>
              <w:t xml:space="preserve"> – See MCC160 proposed implementation below.</w:t>
            </w:r>
          </w:p>
        </w:tc>
      </w:tr>
    </w:tbl>
    <w:p w14:paraId="74CB85E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EDD659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5C639890" w14:textId="77777777" w:rsidR="00467825" w:rsidRPr="00467825" w:rsidRDefault="00997D04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>fl_NR_TestBody_</w:t>
      </w:r>
      <w:proofErr w:type="gramStart"/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>Check</w:t>
      </w:r>
      <w:proofErr w:type="spellEnd"/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 xml:space="preserve">) runs on NR_BASE_PTC return </w:t>
      </w:r>
      <w:proofErr w:type="spellStart"/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73E0C000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1032AB3A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vc_NR_</w:t>
      </w:r>
      <w:proofErr w:type="gramStart"/>
      <w:r w:rsidRPr="00467825">
        <w:rPr>
          <w:rFonts w:ascii="Courier New" w:hAnsi="Courier New" w:cs="Courier New"/>
          <w:sz w:val="16"/>
          <w:szCs w:val="16"/>
          <w:lang w:eastAsia="en-GB"/>
        </w:rPr>
        <w:t>Global.Ctrl.TestBody</w:t>
      </w:r>
      <w:proofErr w:type="spellEnd"/>
      <w:proofErr w:type="gramEnd"/>
      <w:r w:rsidRPr="00467825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1EB4BEF" w14:textId="02DF80DA" w:rsidR="00997D04" w:rsidRPr="00F24B19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DAF82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130D34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607E7364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fl_NR_TestBody_</w:t>
      </w:r>
      <w:proofErr w:type="gramStart"/>
      <w:r w:rsidRPr="00467825">
        <w:rPr>
          <w:rFonts w:ascii="Courier New" w:hAnsi="Courier New" w:cs="Courier New"/>
          <w:sz w:val="16"/>
          <w:szCs w:val="16"/>
          <w:lang w:eastAsia="en-GB"/>
        </w:rPr>
        <w:t>Check</w:t>
      </w:r>
      <w:proofErr w:type="spellEnd"/>
      <w:r w:rsidRPr="0046782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) runs on NR_BASE_PTC return 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6E1DA5EE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{</w:t>
      </w:r>
    </w:p>
    <w:p w14:paraId="02739D2A" w14:textId="21839253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vc_NR_</w:t>
      </w:r>
      <w:proofErr w:type="gramStart"/>
      <w:r w:rsidRPr="00467825">
        <w:rPr>
          <w:rFonts w:ascii="Courier New" w:hAnsi="Courier New" w:cs="Courier New"/>
          <w:sz w:val="16"/>
          <w:szCs w:val="16"/>
          <w:lang w:eastAsia="en-GB"/>
        </w:rPr>
        <w:t>Global.Ctrl.TestBody</w:t>
      </w:r>
      <w:proofErr w:type="spellEnd"/>
      <w:proofErr w:type="gramEnd"/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)) { </w:t>
      </w:r>
    </w:p>
    <w:p w14:paraId="286117EB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    return 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vc_NR_</w:t>
      </w:r>
      <w:proofErr w:type="gramStart"/>
      <w:r w:rsidRPr="00467825">
        <w:rPr>
          <w:rFonts w:ascii="Courier New" w:hAnsi="Courier New" w:cs="Courier New"/>
          <w:sz w:val="16"/>
          <w:szCs w:val="16"/>
          <w:lang w:eastAsia="en-GB"/>
        </w:rPr>
        <w:t>Global.Ctrl.TestBody</w:t>
      </w:r>
      <w:proofErr w:type="spellEnd"/>
      <w:proofErr w:type="gramEnd"/>
      <w:r w:rsidRPr="00467825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FDF6D0A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2966DADF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    return </w:t>
      </w:r>
      <w:proofErr w:type="gramStart"/>
      <w:r w:rsidRPr="00467825">
        <w:rPr>
          <w:rFonts w:ascii="Courier New" w:hAnsi="Courier New" w:cs="Courier New"/>
          <w:sz w:val="16"/>
          <w:szCs w:val="16"/>
          <w:lang w:eastAsia="en-GB"/>
        </w:rPr>
        <w:t>false;</w:t>
      </w:r>
      <w:proofErr w:type="gramEnd"/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</w:t>
      </w:r>
    </w:p>
    <w:p w14:paraId="69E7665D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}    </w:t>
      </w:r>
    </w:p>
    <w:p w14:paraId="1F754833" w14:textId="6D4EF751" w:rsidR="00090DF8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3153B091" w14:textId="42FB5953" w:rsidR="00E62D5B" w:rsidRDefault="00E62D5B" w:rsidP="00E62D5B"/>
    <w:p w14:paraId="3F9E96C0" w14:textId="431A5A71" w:rsidR="00DC7425" w:rsidRPr="00DC7425" w:rsidRDefault="00DC7425" w:rsidP="00E62D5B">
      <w:pPr>
        <w:rPr>
          <w:b/>
          <w:bCs/>
        </w:rPr>
      </w:pPr>
      <w:r w:rsidRPr="00DC7425">
        <w:rPr>
          <w:b/>
          <w:bCs/>
          <w:highlight w:val="cyan"/>
        </w:rPr>
        <w:t>MCC160 proposed implementation</w:t>
      </w:r>
      <w:r w:rsidRPr="00DC7425">
        <w:rPr>
          <w:b/>
          <w:bCs/>
        </w:rPr>
        <w:t xml:space="preserve"> </w:t>
      </w:r>
    </w:p>
    <w:p w14:paraId="484B8517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function f_NR5GC_Init_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CA(</w:t>
      </w:r>
      <w:proofErr w:type="spellStart"/>
      <w:proofErr w:type="gramEnd"/>
      <w:r w:rsidRPr="00DC7425">
        <w:rPr>
          <w:rFonts w:ascii="Courier New" w:hAnsi="Courier New" w:cs="Courier New"/>
          <w:sz w:val="16"/>
          <w:szCs w:val="16"/>
        </w:rPr>
        <w:t>NR_SysinfoCombination_Type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p_NR_SysinfoCombination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,</w:t>
      </w:r>
    </w:p>
    <w:p w14:paraId="143D9781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NR_CellIdList_Type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p_NR_CA_CellIdList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,</w:t>
      </w:r>
    </w:p>
    <w:p w14:paraId="19E9E2AB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NR_CA_Tested_Type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p_NR_CA_Tested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,</w:t>
      </w:r>
    </w:p>
    <w:p w14:paraId="3CA97371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boolean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p_UL_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CA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>= false,</w:t>
      </w:r>
    </w:p>
    <w:p w14:paraId="4BBE8E2B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               template(omit)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NR_CellIdList_Type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p_NR_CA_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IntraFreqNeighbourList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>= omit</w:t>
      </w:r>
    </w:p>
    <w:p w14:paraId="6860D279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               ) 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runs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 xml:space="preserve"> on NR5GC_PTC</w:t>
      </w:r>
    </w:p>
    <w:p w14:paraId="65775767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{ /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 xml:space="preserve">/ @sic R5s200717: added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p_NR_CA_IntraFreqNeighbourList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sic@</w:t>
      </w:r>
    </w:p>
    <w:p w14:paraId="2E60F664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var integer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PrimaryBand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f_NR_GetCA_PrimaryBand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px_NR_CA_BandCombination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);</w:t>
      </w:r>
    </w:p>
    <w:p w14:paraId="58D92A5A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var integer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SecondaryBand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f_NR_GetCA_SecondaryBand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px_NR_CA_BandCombination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);</w:t>
      </w:r>
    </w:p>
    <w:p w14:paraId="1E3A983D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var template(value) NR_Frequencyf1tof4_Type v_NR_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PrimaryFrequencyf1Tof4;</w:t>
      </w:r>
      <w:proofErr w:type="gramEnd"/>
    </w:p>
    <w:p w14:paraId="48EF11F5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var template(value) NR_Frequencyf1tof4_Type v_NR_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SecondaryFrequencyf1tof4;</w:t>
      </w:r>
      <w:proofErr w:type="gramEnd"/>
    </w:p>
    <w:p w14:paraId="1690CDE1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NR_CA_Tested_Type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v_NR_CA_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Tested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f_NR_GetCA_CombinationType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(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px_NR_CA_BandCombination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);</w:t>
      </w:r>
    </w:p>
    <w:p w14:paraId="4C36FD77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</w:t>
      </w:r>
    </w:p>
    <w:p w14:paraId="74A69811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p_NR_CA_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Tested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!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v_NR_CA_Tested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 {</w:t>
      </w:r>
    </w:p>
    <w:p w14:paraId="3624BC36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C7425">
        <w:rPr>
          <w:rFonts w:ascii="Courier New" w:hAnsi="Courier New" w:cs="Courier New"/>
          <w:sz w:val="16"/>
          <w:szCs w:val="16"/>
          <w:highlight w:val="cyan"/>
        </w:rPr>
        <w:t>f_</w:t>
      </w:r>
      <w:proofErr w:type="gramStart"/>
      <w:r w:rsidRPr="00DC7425">
        <w:rPr>
          <w:rFonts w:ascii="Courier New" w:hAnsi="Courier New" w:cs="Courier New"/>
          <w:sz w:val="16"/>
          <w:szCs w:val="16"/>
          <w:highlight w:val="cyan"/>
        </w:rPr>
        <w:t>SetVerdict</w:t>
      </w:r>
      <w:proofErr w:type="spellEnd"/>
      <w:r w:rsidRPr="00DC7425">
        <w:rPr>
          <w:rFonts w:ascii="Courier New" w:hAnsi="Courier New" w:cs="Courier New"/>
          <w:sz w:val="16"/>
          <w:szCs w:val="16"/>
          <w:highlight w:val="cyan"/>
        </w:rPr>
        <w:t>(</w:t>
      </w:r>
      <w:proofErr w:type="spellStart"/>
      <w:proofErr w:type="gramEnd"/>
      <w:r w:rsidRPr="00DC7425">
        <w:rPr>
          <w:rFonts w:ascii="Courier New" w:hAnsi="Courier New" w:cs="Courier New"/>
          <w:sz w:val="16"/>
          <w:szCs w:val="16"/>
          <w:highlight w:val="cyan"/>
        </w:rPr>
        <w:t>inconc</w:t>
      </w:r>
      <w:proofErr w:type="spellEnd"/>
      <w:r w:rsidRPr="00DC7425">
        <w:rPr>
          <w:rFonts w:ascii="Courier New" w:hAnsi="Courier New" w:cs="Courier New"/>
          <w:sz w:val="16"/>
          <w:szCs w:val="16"/>
          <w:highlight w:val="cyan"/>
        </w:rPr>
        <w:t>, __FILE__, __LINE__, "Wrong CA type");</w:t>
      </w:r>
      <w:r w:rsidRPr="00DC7425">
        <w:rPr>
          <w:rFonts w:ascii="Courier New" w:hAnsi="Courier New" w:cs="Courier New"/>
          <w:sz w:val="16"/>
          <w:szCs w:val="16"/>
        </w:rPr>
        <w:t xml:space="preserve"> //@sic R5s220952 sic@</w:t>
      </w:r>
    </w:p>
    <w:p w14:paraId="3A553D28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}</w:t>
      </w:r>
    </w:p>
    <w:p w14:paraId="731803B1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select(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v_NR_CA_Tested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 {</w:t>
      </w:r>
    </w:p>
    <w:p w14:paraId="7B52872C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case(</w:t>
      </w:r>
      <w:proofErr w:type="spellStart"/>
      <w:proofErr w:type="gramEnd"/>
      <w:r w:rsidRPr="00DC7425">
        <w:rPr>
          <w:rFonts w:ascii="Courier New" w:hAnsi="Courier New" w:cs="Courier New"/>
          <w:sz w:val="16"/>
          <w:szCs w:val="16"/>
        </w:rPr>
        <w:t>CA_InterBand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){</w:t>
      </w:r>
    </w:p>
    <w:p w14:paraId="28189627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v_NR_PrimaryFrequencyf1Tof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4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>= f_NR_GetFrequencySA_f1tof4(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v_NR_PrimaryBand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);</w:t>
      </w:r>
    </w:p>
    <w:p w14:paraId="524510B0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v_NR_SecondaryFrequencyf1tof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4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>= f_NR_GetFrequencySA_f1tof4(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v_NR_SecondaryBand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);</w:t>
      </w:r>
    </w:p>
    <w:p w14:paraId="3E9E0475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}</w:t>
      </w:r>
    </w:p>
    <w:p w14:paraId="4F1DD225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case(</w:t>
      </w:r>
      <w:proofErr w:type="spellStart"/>
      <w:proofErr w:type="gramEnd"/>
      <w:r w:rsidRPr="00DC7425">
        <w:rPr>
          <w:rFonts w:ascii="Courier New" w:hAnsi="Courier New" w:cs="Courier New"/>
          <w:sz w:val="16"/>
          <w:szCs w:val="16"/>
        </w:rPr>
        <w:t>CA_IntraBandContiguous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CA_IntraBandNonContiguous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 {</w:t>
      </w:r>
    </w:p>
    <w:p w14:paraId="4613C6E2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v_NR_PrimaryFrequencyf1Tof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4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f_NR_GetCA_IntraBandFrequency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px_NR_CA_BandCombination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);</w:t>
      </w:r>
    </w:p>
    <w:p w14:paraId="7FC1A616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    v_NR_SecondaryFrequencyf1tof</w:t>
      </w:r>
      <w:proofErr w:type="gramStart"/>
      <w:r w:rsidRPr="00DC7425">
        <w:rPr>
          <w:rFonts w:ascii="Courier New" w:hAnsi="Courier New" w:cs="Courier New"/>
          <w:sz w:val="16"/>
          <w:szCs w:val="16"/>
        </w:rPr>
        <w:t>4 :</w:t>
      </w:r>
      <w:proofErr w:type="gramEnd"/>
      <w:r w:rsidRPr="00DC7425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f_NR_GetCA_IntraBandFrequency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px_NR_CA_BandCombination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>); //Used only to avoid dummy values (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interBand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cells will not be used</w:t>
      </w:r>
    </w:p>
    <w:p w14:paraId="430D9FF7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    }</w:t>
      </w:r>
    </w:p>
    <w:p w14:paraId="7CBE97E0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}</w:t>
      </w:r>
    </w:p>
    <w:p w14:paraId="36D561B7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// Set test environment depending on the bands under test - Needs to be done before calling the </w:t>
      </w:r>
      <w:proofErr w:type="spellStart"/>
      <w:r w:rsidRPr="00DC7425">
        <w:rPr>
          <w:rFonts w:ascii="Courier New" w:hAnsi="Courier New" w:cs="Courier New"/>
          <w:sz w:val="16"/>
          <w:szCs w:val="16"/>
        </w:rPr>
        <w:t>init</w:t>
      </w:r>
      <w:proofErr w:type="spellEnd"/>
      <w:r w:rsidRPr="00DC7425">
        <w:rPr>
          <w:rFonts w:ascii="Courier New" w:hAnsi="Courier New" w:cs="Courier New"/>
          <w:sz w:val="16"/>
          <w:szCs w:val="16"/>
        </w:rPr>
        <w:t xml:space="preserve"> function making use of it</w:t>
      </w:r>
    </w:p>
    <w:p w14:paraId="33126E57" w14:textId="77777777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 // @sic R5-220392 R5-220397 R5-220398 R5-221433 R5-221436 R5-221439 R5-221441 R5-221447 R5s220477 sic@</w:t>
      </w:r>
    </w:p>
    <w:p w14:paraId="18016855" w14:textId="23F6BE45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 xml:space="preserve">   </w:t>
      </w:r>
      <w:r w:rsidRPr="00DC7425">
        <w:rPr>
          <w:rFonts w:ascii="Courier New" w:hAnsi="Courier New" w:cs="Courier New"/>
          <w:sz w:val="16"/>
          <w:szCs w:val="16"/>
        </w:rPr>
        <w:t>…</w:t>
      </w:r>
    </w:p>
    <w:p w14:paraId="4BEE2DC4" w14:textId="45A2B90D" w:rsidR="00DC7425" w:rsidRPr="00DC7425" w:rsidRDefault="00DC7425" w:rsidP="00DC7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DC7425">
        <w:rPr>
          <w:rFonts w:ascii="Courier New" w:hAnsi="Courier New" w:cs="Courier New"/>
          <w:sz w:val="16"/>
          <w:szCs w:val="16"/>
        </w:rPr>
        <w:t>}</w:t>
      </w:r>
    </w:p>
    <w:p w14:paraId="0EA207DC" w14:textId="77777777" w:rsidR="00DC7425" w:rsidRDefault="00DC7425" w:rsidP="00DC7425"/>
    <w:sectPr w:rsidR="00DC7425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AE3FB" w14:textId="77777777" w:rsidR="003B4BBD" w:rsidRDefault="003B4BBD">
      <w:r>
        <w:separator/>
      </w:r>
    </w:p>
  </w:endnote>
  <w:endnote w:type="continuationSeparator" w:id="0">
    <w:p w14:paraId="42FDE111" w14:textId="77777777" w:rsidR="003B4BBD" w:rsidRDefault="003B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AFB29" w14:textId="77777777" w:rsidR="003B4BBD" w:rsidRDefault="003B4BBD">
      <w:r>
        <w:separator/>
      </w:r>
    </w:p>
  </w:footnote>
  <w:footnote w:type="continuationSeparator" w:id="0">
    <w:p w14:paraId="1DDE55FE" w14:textId="77777777" w:rsidR="003B4BBD" w:rsidRDefault="003B4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AF4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90596F" wp14:editId="41C3E1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B37D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059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B37D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0DE2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BFECF7" wp14:editId="67F270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D586F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FECF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CD586F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C5DB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CD4ED7" wp14:editId="11566A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9C1EC0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CD4ED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9C1EC0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5668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B45FBEE" wp14:editId="06DEB7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0F7D626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5FBE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0F7D626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89C1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439AA1" wp14:editId="218FD2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B9B26E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9AA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B9B26E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3EF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8D50AD" wp14:editId="395CD4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31C2D08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8D50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31C2D0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1B7A31"/>
    <w:multiLevelType w:val="hybridMultilevel"/>
    <w:tmpl w:val="DA8A6126"/>
    <w:lvl w:ilvl="0" w:tplc="6BCAB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6325F"/>
    <w:multiLevelType w:val="hybridMultilevel"/>
    <w:tmpl w:val="11788A3C"/>
    <w:lvl w:ilvl="0" w:tplc="13C6D828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B41E0"/>
    <w:multiLevelType w:val="hybridMultilevel"/>
    <w:tmpl w:val="72FA5D38"/>
    <w:lvl w:ilvl="0" w:tplc="FE7686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C54D31"/>
    <w:multiLevelType w:val="hybridMultilevel"/>
    <w:tmpl w:val="DA8A6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6502C54"/>
    <w:multiLevelType w:val="hybridMultilevel"/>
    <w:tmpl w:val="9E78F89A"/>
    <w:lvl w:ilvl="0" w:tplc="D67E57B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525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4050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710341">
    <w:abstractNumId w:val="7"/>
  </w:num>
  <w:num w:numId="4" w16cid:durableId="495995085">
    <w:abstractNumId w:val="19"/>
  </w:num>
  <w:num w:numId="5" w16cid:durableId="617489157">
    <w:abstractNumId w:val="10"/>
  </w:num>
  <w:num w:numId="6" w16cid:durableId="1574269640">
    <w:abstractNumId w:val="21"/>
  </w:num>
  <w:num w:numId="7" w16cid:durableId="73744971">
    <w:abstractNumId w:val="29"/>
  </w:num>
  <w:num w:numId="8" w16cid:durableId="1582369813">
    <w:abstractNumId w:val="6"/>
  </w:num>
  <w:num w:numId="9" w16cid:durableId="408771504">
    <w:abstractNumId w:val="18"/>
  </w:num>
  <w:num w:numId="10" w16cid:durableId="550652136">
    <w:abstractNumId w:val="32"/>
  </w:num>
  <w:num w:numId="11" w16cid:durableId="691802474">
    <w:abstractNumId w:val="14"/>
  </w:num>
  <w:num w:numId="12" w16cid:durableId="1402407542">
    <w:abstractNumId w:val="22"/>
  </w:num>
  <w:num w:numId="13" w16cid:durableId="1156068057">
    <w:abstractNumId w:val="2"/>
  </w:num>
  <w:num w:numId="14" w16cid:durableId="271547964">
    <w:abstractNumId w:val="17"/>
  </w:num>
  <w:num w:numId="15" w16cid:durableId="1263992954">
    <w:abstractNumId w:val="0"/>
  </w:num>
  <w:num w:numId="16" w16cid:durableId="1044014306">
    <w:abstractNumId w:val="1"/>
  </w:num>
  <w:num w:numId="17" w16cid:durableId="1300572354">
    <w:abstractNumId w:val="5"/>
  </w:num>
  <w:num w:numId="18" w16cid:durableId="1038237512">
    <w:abstractNumId w:val="23"/>
  </w:num>
  <w:num w:numId="19" w16cid:durableId="1407457321">
    <w:abstractNumId w:val="31"/>
  </w:num>
  <w:num w:numId="20" w16cid:durableId="1660574431">
    <w:abstractNumId w:val="28"/>
  </w:num>
  <w:num w:numId="21" w16cid:durableId="1701927563">
    <w:abstractNumId w:val="9"/>
  </w:num>
  <w:num w:numId="22" w16cid:durableId="1359352289">
    <w:abstractNumId w:val="25"/>
  </w:num>
  <w:num w:numId="23" w16cid:durableId="898591857">
    <w:abstractNumId w:val="27"/>
  </w:num>
  <w:num w:numId="24" w16cid:durableId="461921809">
    <w:abstractNumId w:val="15"/>
  </w:num>
  <w:num w:numId="25" w16cid:durableId="1907111380">
    <w:abstractNumId w:val="26"/>
  </w:num>
  <w:num w:numId="26" w16cid:durableId="637297115">
    <w:abstractNumId w:val="3"/>
  </w:num>
  <w:num w:numId="27" w16cid:durableId="2058627945">
    <w:abstractNumId w:val="4"/>
  </w:num>
  <w:num w:numId="28" w16cid:durableId="1025012479">
    <w:abstractNumId w:val="24"/>
  </w:num>
  <w:num w:numId="29" w16cid:durableId="517889434">
    <w:abstractNumId w:val="12"/>
  </w:num>
  <w:num w:numId="30" w16cid:durableId="249198672">
    <w:abstractNumId w:val="11"/>
  </w:num>
  <w:num w:numId="31" w16cid:durableId="1584727533">
    <w:abstractNumId w:val="13"/>
  </w:num>
  <w:num w:numId="32" w16cid:durableId="741949964">
    <w:abstractNumId w:val="16"/>
  </w:num>
  <w:num w:numId="33" w16cid:durableId="1766682707">
    <w:abstractNumId w:val="30"/>
  </w:num>
  <w:num w:numId="34" w16cid:durableId="1351376232">
    <w:abstractNumId w:val="8"/>
  </w:num>
  <w:num w:numId="35" w16cid:durableId="5615211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80454"/>
    <w:rsid w:val="00090DF8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1F22"/>
    <w:rsid w:val="000C6598"/>
    <w:rsid w:val="000C7DB5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50D8"/>
    <w:rsid w:val="001A709A"/>
    <w:rsid w:val="001A7B60"/>
    <w:rsid w:val="001B52F0"/>
    <w:rsid w:val="001B7A65"/>
    <w:rsid w:val="001C065D"/>
    <w:rsid w:val="001C5C2A"/>
    <w:rsid w:val="001E3D37"/>
    <w:rsid w:val="001E41F3"/>
    <w:rsid w:val="001F1817"/>
    <w:rsid w:val="001F406A"/>
    <w:rsid w:val="002040A1"/>
    <w:rsid w:val="00220349"/>
    <w:rsid w:val="00221C5A"/>
    <w:rsid w:val="00240E1C"/>
    <w:rsid w:val="00241A66"/>
    <w:rsid w:val="00245CA4"/>
    <w:rsid w:val="00251206"/>
    <w:rsid w:val="002564C6"/>
    <w:rsid w:val="0026004D"/>
    <w:rsid w:val="00263668"/>
    <w:rsid w:val="002640DD"/>
    <w:rsid w:val="0027081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156EF"/>
    <w:rsid w:val="003216F1"/>
    <w:rsid w:val="00322D46"/>
    <w:rsid w:val="0033228B"/>
    <w:rsid w:val="0033294A"/>
    <w:rsid w:val="00341113"/>
    <w:rsid w:val="00341F6F"/>
    <w:rsid w:val="00342D98"/>
    <w:rsid w:val="00343CD7"/>
    <w:rsid w:val="00345383"/>
    <w:rsid w:val="00346D77"/>
    <w:rsid w:val="0035051E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4BBD"/>
    <w:rsid w:val="003B5C2D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5F82"/>
    <w:rsid w:val="00460215"/>
    <w:rsid w:val="00461008"/>
    <w:rsid w:val="00461F12"/>
    <w:rsid w:val="004635E5"/>
    <w:rsid w:val="00467825"/>
    <w:rsid w:val="004717EA"/>
    <w:rsid w:val="00482B43"/>
    <w:rsid w:val="004907F7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0079"/>
    <w:rsid w:val="00532891"/>
    <w:rsid w:val="00547111"/>
    <w:rsid w:val="00550D59"/>
    <w:rsid w:val="00554456"/>
    <w:rsid w:val="00564EDF"/>
    <w:rsid w:val="0056673A"/>
    <w:rsid w:val="00566F6F"/>
    <w:rsid w:val="0058240F"/>
    <w:rsid w:val="00587F6A"/>
    <w:rsid w:val="00590E28"/>
    <w:rsid w:val="00592D74"/>
    <w:rsid w:val="00592FC4"/>
    <w:rsid w:val="00596753"/>
    <w:rsid w:val="005B4127"/>
    <w:rsid w:val="005D27CA"/>
    <w:rsid w:val="005E18C6"/>
    <w:rsid w:val="005E2697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331A"/>
    <w:rsid w:val="00625614"/>
    <w:rsid w:val="006257ED"/>
    <w:rsid w:val="00625935"/>
    <w:rsid w:val="006316B2"/>
    <w:rsid w:val="00642CCB"/>
    <w:rsid w:val="00644586"/>
    <w:rsid w:val="0065285B"/>
    <w:rsid w:val="00652A36"/>
    <w:rsid w:val="0065364E"/>
    <w:rsid w:val="006537B5"/>
    <w:rsid w:val="00654C34"/>
    <w:rsid w:val="00661E2C"/>
    <w:rsid w:val="00667016"/>
    <w:rsid w:val="0068444E"/>
    <w:rsid w:val="00695808"/>
    <w:rsid w:val="006A5853"/>
    <w:rsid w:val="006A6982"/>
    <w:rsid w:val="006A737E"/>
    <w:rsid w:val="006B46FB"/>
    <w:rsid w:val="006B6C96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0DB1"/>
    <w:rsid w:val="0073208D"/>
    <w:rsid w:val="0073742E"/>
    <w:rsid w:val="0073773F"/>
    <w:rsid w:val="00755C92"/>
    <w:rsid w:val="00762213"/>
    <w:rsid w:val="00763BA2"/>
    <w:rsid w:val="007656FE"/>
    <w:rsid w:val="007658A5"/>
    <w:rsid w:val="00775BBD"/>
    <w:rsid w:val="00792342"/>
    <w:rsid w:val="00793020"/>
    <w:rsid w:val="007977A8"/>
    <w:rsid w:val="007A356A"/>
    <w:rsid w:val="007A73E5"/>
    <w:rsid w:val="007B2D3D"/>
    <w:rsid w:val="007B512A"/>
    <w:rsid w:val="007C13F4"/>
    <w:rsid w:val="007C2097"/>
    <w:rsid w:val="007C28A7"/>
    <w:rsid w:val="007C5912"/>
    <w:rsid w:val="007D640E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3EAC"/>
    <w:rsid w:val="008040A8"/>
    <w:rsid w:val="00824C2C"/>
    <w:rsid w:val="00825391"/>
    <w:rsid w:val="00825C07"/>
    <w:rsid w:val="008279FA"/>
    <w:rsid w:val="00830835"/>
    <w:rsid w:val="0085441A"/>
    <w:rsid w:val="008626E7"/>
    <w:rsid w:val="008677A1"/>
    <w:rsid w:val="00870EE7"/>
    <w:rsid w:val="00871964"/>
    <w:rsid w:val="0087510D"/>
    <w:rsid w:val="00880F55"/>
    <w:rsid w:val="00883A39"/>
    <w:rsid w:val="008863B9"/>
    <w:rsid w:val="0089088C"/>
    <w:rsid w:val="00890E02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0A5D"/>
    <w:rsid w:val="0095139C"/>
    <w:rsid w:val="00956250"/>
    <w:rsid w:val="00956A50"/>
    <w:rsid w:val="00973015"/>
    <w:rsid w:val="00975F59"/>
    <w:rsid w:val="009777D9"/>
    <w:rsid w:val="00986821"/>
    <w:rsid w:val="00991B88"/>
    <w:rsid w:val="00997D04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1DC4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27A5A"/>
    <w:rsid w:val="00A33E64"/>
    <w:rsid w:val="00A40634"/>
    <w:rsid w:val="00A47E70"/>
    <w:rsid w:val="00A50CF0"/>
    <w:rsid w:val="00A522DA"/>
    <w:rsid w:val="00A52F6F"/>
    <w:rsid w:val="00A57528"/>
    <w:rsid w:val="00A601CD"/>
    <w:rsid w:val="00A66C63"/>
    <w:rsid w:val="00A67BDF"/>
    <w:rsid w:val="00A70BC7"/>
    <w:rsid w:val="00A72118"/>
    <w:rsid w:val="00A72665"/>
    <w:rsid w:val="00A7410A"/>
    <w:rsid w:val="00A74EF2"/>
    <w:rsid w:val="00A7583C"/>
    <w:rsid w:val="00A7671C"/>
    <w:rsid w:val="00A81EA3"/>
    <w:rsid w:val="00A84550"/>
    <w:rsid w:val="00A90724"/>
    <w:rsid w:val="00A916D2"/>
    <w:rsid w:val="00A929B0"/>
    <w:rsid w:val="00AA0376"/>
    <w:rsid w:val="00AA2CBC"/>
    <w:rsid w:val="00AA49EB"/>
    <w:rsid w:val="00AB0D3A"/>
    <w:rsid w:val="00AB4631"/>
    <w:rsid w:val="00AB5025"/>
    <w:rsid w:val="00AB6981"/>
    <w:rsid w:val="00AC5820"/>
    <w:rsid w:val="00AC5936"/>
    <w:rsid w:val="00AD1CD8"/>
    <w:rsid w:val="00AD7156"/>
    <w:rsid w:val="00AD7555"/>
    <w:rsid w:val="00B05D84"/>
    <w:rsid w:val="00B10E9C"/>
    <w:rsid w:val="00B17EC1"/>
    <w:rsid w:val="00B258BB"/>
    <w:rsid w:val="00B3074E"/>
    <w:rsid w:val="00B315B8"/>
    <w:rsid w:val="00B51BA6"/>
    <w:rsid w:val="00B52828"/>
    <w:rsid w:val="00B5725C"/>
    <w:rsid w:val="00B67B97"/>
    <w:rsid w:val="00B71271"/>
    <w:rsid w:val="00B7315D"/>
    <w:rsid w:val="00B75E77"/>
    <w:rsid w:val="00B76E16"/>
    <w:rsid w:val="00B77F3B"/>
    <w:rsid w:val="00B84F41"/>
    <w:rsid w:val="00B918AC"/>
    <w:rsid w:val="00B91C30"/>
    <w:rsid w:val="00B9273C"/>
    <w:rsid w:val="00B9335B"/>
    <w:rsid w:val="00B968C8"/>
    <w:rsid w:val="00B96E16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BF717A"/>
    <w:rsid w:val="00C018F0"/>
    <w:rsid w:val="00C01A4C"/>
    <w:rsid w:val="00C07A7D"/>
    <w:rsid w:val="00C10191"/>
    <w:rsid w:val="00C1082F"/>
    <w:rsid w:val="00C10D23"/>
    <w:rsid w:val="00C23C46"/>
    <w:rsid w:val="00C259BF"/>
    <w:rsid w:val="00C25C07"/>
    <w:rsid w:val="00C30A15"/>
    <w:rsid w:val="00C34763"/>
    <w:rsid w:val="00C4494A"/>
    <w:rsid w:val="00C45837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3120"/>
    <w:rsid w:val="00C95985"/>
    <w:rsid w:val="00C95D7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5D99"/>
    <w:rsid w:val="00CE0B19"/>
    <w:rsid w:val="00CE0BFA"/>
    <w:rsid w:val="00CE3B53"/>
    <w:rsid w:val="00CE5930"/>
    <w:rsid w:val="00CE7AF9"/>
    <w:rsid w:val="00CF1024"/>
    <w:rsid w:val="00CF39F2"/>
    <w:rsid w:val="00CF3E00"/>
    <w:rsid w:val="00CF6B0D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2431"/>
    <w:rsid w:val="00D7387B"/>
    <w:rsid w:val="00D86DC8"/>
    <w:rsid w:val="00DA0394"/>
    <w:rsid w:val="00DA356D"/>
    <w:rsid w:val="00DB3570"/>
    <w:rsid w:val="00DB78D5"/>
    <w:rsid w:val="00DC0D26"/>
    <w:rsid w:val="00DC7425"/>
    <w:rsid w:val="00DD0F43"/>
    <w:rsid w:val="00DD11FD"/>
    <w:rsid w:val="00DD53E1"/>
    <w:rsid w:val="00DD60F6"/>
    <w:rsid w:val="00DD758E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88F"/>
    <w:rsid w:val="00E2636F"/>
    <w:rsid w:val="00E32E48"/>
    <w:rsid w:val="00E34898"/>
    <w:rsid w:val="00E37029"/>
    <w:rsid w:val="00E45C7D"/>
    <w:rsid w:val="00E541FB"/>
    <w:rsid w:val="00E62D5B"/>
    <w:rsid w:val="00E716C1"/>
    <w:rsid w:val="00E717C5"/>
    <w:rsid w:val="00E777D7"/>
    <w:rsid w:val="00E77B87"/>
    <w:rsid w:val="00E814FE"/>
    <w:rsid w:val="00E83DFE"/>
    <w:rsid w:val="00E8742B"/>
    <w:rsid w:val="00E936D4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07541"/>
    <w:rsid w:val="00F100D1"/>
    <w:rsid w:val="00F109CF"/>
    <w:rsid w:val="00F11469"/>
    <w:rsid w:val="00F173A4"/>
    <w:rsid w:val="00F232AA"/>
    <w:rsid w:val="00F24B19"/>
    <w:rsid w:val="00F25D98"/>
    <w:rsid w:val="00F300FB"/>
    <w:rsid w:val="00F354BF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445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4FF5B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B0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paragraph" w:customStyle="1" w:styleId="Default">
    <w:name w:val="Default"/>
    <w:rsid w:val="007B2D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3Char2">
    <w:name w:val="B3 Char2"/>
    <w:link w:val="B3"/>
    <w:qFormat/>
    <w:rsid w:val="006B6C96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4111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E936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4FD8-AE93-406A-846F-B472109C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959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2022-08-09T13:12:00Z</dcterms:created>
  <dcterms:modified xsi:type="dcterms:W3CDTF">2022-08-09T13:12:00Z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