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61BD823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E02B2">
        <w:rPr>
          <w:b/>
          <w:i/>
          <w:noProof/>
          <w:sz w:val="28"/>
        </w:rPr>
        <w:fldChar w:fldCharType="begin"/>
      </w:r>
      <w:r w:rsidR="00FE02B2">
        <w:rPr>
          <w:b/>
          <w:i/>
          <w:noProof/>
          <w:sz w:val="28"/>
        </w:rPr>
        <w:instrText xml:space="preserve"> DOCPROPERTY  Tdoc#  \* MERGEFORMAT </w:instrText>
      </w:r>
      <w:r w:rsidR="00FE02B2">
        <w:rPr>
          <w:b/>
          <w:i/>
          <w:noProof/>
          <w:sz w:val="28"/>
        </w:rPr>
        <w:fldChar w:fldCharType="separate"/>
      </w:r>
      <w:r w:rsidR="00DC4393">
        <w:rPr>
          <w:b/>
          <w:i/>
          <w:noProof/>
          <w:sz w:val="28"/>
        </w:rPr>
        <w:t>R5s220</w:t>
      </w:r>
      <w:r w:rsidR="00585A14">
        <w:rPr>
          <w:b/>
          <w:i/>
          <w:noProof/>
          <w:sz w:val="28"/>
        </w:rPr>
        <w:t>93</w:t>
      </w:r>
      <w:r w:rsidR="004703E4">
        <w:rPr>
          <w:b/>
          <w:i/>
          <w:noProof/>
          <w:sz w:val="28"/>
        </w:rPr>
        <w:t>6</w:t>
      </w:r>
      <w:r w:rsidR="00FE02B2">
        <w:rPr>
          <w:b/>
          <w:i/>
          <w:noProof/>
          <w:sz w:val="28"/>
        </w:rPr>
        <w:fldChar w:fldCharType="end"/>
      </w:r>
    </w:p>
    <w:p w14:paraId="210A5493" w14:textId="77777777" w:rsidR="00745C21" w:rsidRDefault="00FE02B2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E02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E00B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E45779">
              <w:rPr>
                <w:b/>
                <w:noProof/>
                <w:sz w:val="28"/>
              </w:rPr>
              <w:t>7</w:t>
            </w:r>
            <w:r w:rsidR="004703E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77114" w:rsidR="001E41F3" w:rsidRDefault="004703E4" w:rsidP="00B7489A">
            <w:pPr>
              <w:pStyle w:val="CRCoverPage"/>
              <w:spacing w:after="0"/>
              <w:rPr>
                <w:noProof/>
              </w:rPr>
            </w:pPr>
            <w:r w:rsidRPr="004703E4">
              <w:t>Correction for NR5GC SOR test case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F01E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85A14">
              <w:rPr>
                <w:noProof/>
              </w:rPr>
              <w:t>08-</w:t>
            </w:r>
            <w:r w:rsidR="004703E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E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55606" w14:textId="77777777" w:rsidR="00D556C2" w:rsidRDefault="00D556C2" w:rsidP="00D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NR5GC PTC needs to receive a trigger from IMS PTC before initiating emergency call release (this is the trigger sent from IMS PTC in function f_IMS_EmergencyCallAndReleaseWithoutRegistration())</w:t>
            </w:r>
          </w:p>
          <w:p w14:paraId="708AA7DE" w14:textId="2166858A" w:rsidR="00A251D1" w:rsidRDefault="00A251D1" w:rsidP="00D556C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DB7A0" w14:textId="77777777" w:rsidR="00D556C2" w:rsidRDefault="00D556C2" w:rsidP="00D55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additional wait for trigger.</w:t>
            </w:r>
          </w:p>
          <w:p w14:paraId="31C656EC" w14:textId="111CB25D" w:rsidR="00A251D1" w:rsidRPr="0035396C" w:rsidRDefault="00A251D1" w:rsidP="00D556C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55E90" w:rsidR="00A251D1" w:rsidRDefault="004703E4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0D2B1E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707BB" w:rsidR="00A251D1" w:rsidRDefault="004652F5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00641B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033917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E482EAF" w14:textId="0E31E31C" w:rsidR="000B3A22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3A22" w:rsidRPr="009D2AF7">
        <w:rPr>
          <w:rFonts w:cs="Arial"/>
          <w:iCs/>
        </w:rPr>
        <w:t>Table of Contents</w:t>
      </w:r>
      <w:r w:rsidR="000B3A22">
        <w:tab/>
      </w:r>
      <w:r w:rsidR="000B3A22">
        <w:fldChar w:fldCharType="begin"/>
      </w:r>
      <w:r w:rsidR="000B3A22">
        <w:instrText xml:space="preserve"> PAGEREF _Toc110339172 \h </w:instrText>
      </w:r>
      <w:r w:rsidR="000B3A22">
        <w:fldChar w:fldCharType="separate"/>
      </w:r>
      <w:r w:rsidR="000B3A22">
        <w:t>2</w:t>
      </w:r>
      <w:r w:rsidR="000B3A22">
        <w:fldChar w:fldCharType="end"/>
      </w:r>
    </w:p>
    <w:p w14:paraId="2233B7E2" w14:textId="4291135F" w:rsidR="000B3A22" w:rsidRDefault="000B3A22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D2AF7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D2A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_Toc110339173 \h </w:instrText>
      </w:r>
      <w:r>
        <w:fldChar w:fldCharType="separate"/>
      </w:r>
      <w:r>
        <w:t>3</w:t>
      </w:r>
      <w:r>
        <w:fldChar w:fldCharType="end"/>
      </w:r>
    </w:p>
    <w:p w14:paraId="35221771" w14:textId="5FBD2843" w:rsidR="000B3A22" w:rsidRDefault="000B3A22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D2AF7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D2A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_Toc110339174 \h </w:instrText>
      </w:r>
      <w:r>
        <w:fldChar w:fldCharType="separate"/>
      </w:r>
      <w:r>
        <w:t>3</w:t>
      </w:r>
      <w:r>
        <w:fldChar w:fldCharType="end"/>
      </w:r>
    </w:p>
    <w:p w14:paraId="77EA28AF" w14:textId="48645B00" w:rsidR="000B3A22" w:rsidRDefault="000B3A22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D2AF7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D2AF7">
        <w:rPr>
          <w:rFonts w:cs="Arial"/>
          <w:color w:val="000000"/>
          <w:lang w:eastAsia="en-GB"/>
        </w:rPr>
        <w:t xml:space="preserve">Change </w:t>
      </w:r>
      <w:r w:rsidRPr="009D2AF7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_Toc110339175 \h </w:instrText>
      </w:r>
      <w:r>
        <w:fldChar w:fldCharType="separate"/>
      </w:r>
      <w:r>
        <w:t>3</w:t>
      </w:r>
      <w:r>
        <w:fldChar w:fldCharType="end"/>
      </w:r>
    </w:p>
    <w:p w14:paraId="325A0C2F" w14:textId="6D27AB3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339173"/>
      <w:r>
        <w:rPr>
          <w:b/>
          <w:lang w:eastAsia="ja-JP"/>
        </w:rPr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339174"/>
      <w:r w:rsidRPr="00854C55">
        <w:rPr>
          <w:b/>
        </w:rPr>
        <w:t>Corrections required</w:t>
      </w:r>
      <w:bookmarkEnd w:id="4"/>
      <w:bookmarkEnd w:id="5"/>
      <w:bookmarkEnd w:id="6"/>
    </w:p>
    <w:p w14:paraId="589FA10D" w14:textId="77777777" w:rsidR="000028A1" w:rsidRDefault="000028A1" w:rsidP="000028A1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09035465"/>
      <w:bookmarkStart w:id="8" w:name="_Toc11033917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028A1" w14:paraId="4BC4283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0E7" w14:textId="77777777" w:rsidR="000028A1" w:rsidRDefault="000028A1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E50" w14:textId="19E0018A" w:rsidR="000028A1" w:rsidRPr="00B65B1E" w:rsidRDefault="000C517E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eastAsia="de-DE"/>
              </w:rPr>
              <w:t>fl_TC_6_3_1_7_TestBody()</w:t>
            </w:r>
          </w:p>
        </w:tc>
      </w:tr>
      <w:tr w:rsidR="000028A1" w14:paraId="091C802E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F49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8AF" w14:textId="5B79B1A8" w:rsidR="000028A1" w:rsidRPr="008D31B6" w:rsidRDefault="000C517E" w:rsidP="00A1572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NR5GC PTC needs to receive a trigger from IMS PTC before initiating emergency call release (this is the trigger sent from IMS PTC in function </w:t>
            </w:r>
            <w:proofErr w:type="spellStart"/>
            <w:r w:rsidR="00744387" w:rsidRPr="00744387">
              <w:rPr>
                <w:rFonts w:ascii="Arial" w:hAnsi="Arial" w:cs="Arial"/>
                <w:lang w:eastAsia="zh-CN"/>
              </w:rPr>
              <w:t>f_IMS_EmergencyCallAndReleaseWithoutRegistration</w:t>
            </w:r>
            <w:proofErr w:type="spellEnd"/>
            <w:r w:rsidR="00744387">
              <w:rPr>
                <w:rFonts w:ascii="Arial" w:hAnsi="Arial" w:cs="Arial"/>
                <w:lang w:eastAsia="zh-CN"/>
              </w:rPr>
              <w:t>())</w:t>
            </w:r>
          </w:p>
        </w:tc>
      </w:tr>
      <w:tr w:rsidR="000028A1" w14:paraId="313FC323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D95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9D7" w14:textId="4A1F81CC" w:rsidR="000028A1" w:rsidRDefault="00744387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 additional wait for trigger</w:t>
            </w:r>
            <w:r w:rsidR="00D556C2">
              <w:rPr>
                <w:rFonts w:cs="Arial"/>
                <w:lang w:val="en-US" w:eastAsia="zh-CN"/>
              </w:rPr>
              <w:t>.</w:t>
            </w:r>
          </w:p>
          <w:p w14:paraId="00BEC2B1" w14:textId="0E8669B1" w:rsidR="00744387" w:rsidRPr="00DD7E9F" w:rsidRDefault="00744387" w:rsidP="00A15724">
            <w:pPr>
              <w:pStyle w:val="CRCoverPage"/>
              <w:spacing w:after="0" w:line="259" w:lineRule="auto"/>
            </w:pPr>
            <w:proofErr w:type="gramStart"/>
            <w:r>
              <w:rPr>
                <w:rFonts w:cs="Arial"/>
                <w:b/>
                <w:bCs/>
                <w:lang w:val="en-US" w:eastAsia="zh-CN"/>
              </w:rPr>
              <w:t>Note :</w:t>
            </w:r>
            <w:proofErr w:type="gramEnd"/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 w:rsidR="00DD7E9F">
              <w:rPr>
                <w:rFonts w:cs="Arial"/>
                <w:lang w:val="en-US" w:eastAsia="zh-CN"/>
              </w:rPr>
              <w:t xml:space="preserve">In the code as delivered in </w:t>
            </w:r>
            <w:r w:rsidR="00DD7E9F" w:rsidRPr="009E780A">
              <w:rPr>
                <w:rFonts w:cs="Arial"/>
                <w:lang w:eastAsia="ja-JP"/>
              </w:rPr>
              <w:t>iwd-TTCN3-B2020-09_D</w:t>
            </w:r>
            <w:r w:rsidR="00DD7E9F">
              <w:rPr>
                <w:rFonts w:cs="Arial"/>
                <w:lang w:eastAsia="ja-JP"/>
              </w:rPr>
              <w:t>22</w:t>
            </w:r>
            <w:r w:rsidR="00DD7E9F" w:rsidRPr="009E780A">
              <w:rPr>
                <w:rFonts w:cs="Arial"/>
                <w:lang w:eastAsia="ja-JP"/>
              </w:rPr>
              <w:t>wk</w:t>
            </w:r>
            <w:r w:rsidR="00DD7E9F">
              <w:rPr>
                <w:rFonts w:cs="Arial"/>
                <w:lang w:eastAsia="ja-JP"/>
              </w:rPr>
              <w:t xml:space="preserve">23, an addition trigger would also be required to be sent to IMS PTC to indicate voice QoS bearer is established. This has already been added into the function  </w:t>
            </w:r>
            <w:r w:rsidR="008F7333" w:rsidRPr="00022ED9">
              <w:rPr>
                <w:rFonts w:cs="Arial"/>
                <w:lang w:eastAsia="de-DE"/>
              </w:rPr>
              <w:t xml:space="preserve">    f_NR5GC_EmergencyCallPDUSession</w:t>
            </w:r>
            <w:r w:rsidR="008F7333">
              <w:rPr>
                <w:rFonts w:cs="Arial"/>
                <w:lang w:eastAsia="de-DE"/>
              </w:rPr>
              <w:t>() by the MCC comments for CR R5s220</w:t>
            </w:r>
            <w:r w:rsidR="009D7241">
              <w:rPr>
                <w:rFonts w:cs="Arial"/>
                <w:lang w:eastAsia="de-DE"/>
              </w:rPr>
              <w:t>821.</w:t>
            </w:r>
          </w:p>
        </w:tc>
      </w:tr>
      <w:tr w:rsidR="000028A1" w14:paraId="37B9AC3E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074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7635" w14:textId="701E0129" w:rsidR="000028A1" w:rsidRDefault="00D556C2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0028A1" w14:paraId="02357197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9F5" w14:textId="77777777" w:rsidR="000028A1" w:rsidRDefault="000028A1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820" w14:textId="1A6B77A2" w:rsidR="000028A1" w:rsidRDefault="00FE02B2" w:rsidP="00A15724">
            <w:pPr>
              <w:rPr>
                <w:rFonts w:ascii="Arial" w:hAnsi="Arial"/>
                <w:lang w:eastAsia="zh-CN"/>
              </w:rPr>
            </w:pPr>
            <w:bookmarkStart w:id="9" w:name="_GoBack"/>
            <w:bookmarkEnd w:id="9"/>
            <w:r w:rsidRPr="00FE02B2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FE02B2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575358CA" w14:textId="77777777" w:rsidR="000028A1" w:rsidRDefault="000028A1" w:rsidP="000028A1">
      <w:pPr>
        <w:rPr>
          <w:lang w:val="en-US" w:eastAsia="zh-CN"/>
        </w:rPr>
      </w:pPr>
    </w:p>
    <w:p w14:paraId="33821A4C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028A1" w14:paraId="3112A5C1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E3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>function fl_TC_6_3_1_7_TestBody() runs on NR5GC_PTC</w:t>
            </w:r>
          </w:p>
          <w:p w14:paraId="362152C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771C01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v_PlmnID_2 := f_NR_Asn2Nas_PlmnId(tsc_NR_HPLMN_002_11);    //@sic R5-204410 sic@</w:t>
            </w:r>
          </w:p>
          <w:p w14:paraId="21E2E8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O2_Type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:='0800'O;</w:t>
            </w:r>
          </w:p>
          <w:p w14:paraId="18F9A9A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octetstring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v_Data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 v_PlmnID_2 &amp;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;</w:t>
            </w:r>
          </w:p>
          <w:p w14:paraId="3CEE526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template (value)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SOR_Header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v_Header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crs_NG_SOR_Header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('1'B,'1'B,'1'B,'0'B);</w:t>
            </w:r>
          </w:p>
          <w:p w14:paraId="1DDBC7A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13873F2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//Power on the UE</w:t>
            </w:r>
          </w:p>
          <w:p w14:paraId="468E0A0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2230F4C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1A1-1A13"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60EBA4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1 to 13 of the registration procedure described in TS 38.508-1 [4] Table 4.5.2.2-2 are performed    //@sic R5-204410 sic@</w:t>
            </w:r>
          </w:p>
          <w:p w14:paraId="1E0C8C8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f_NR5GC_Preamble_Steps1_13(nr_Cell11);</w:t>
            </w:r>
          </w:p>
          <w:p w14:paraId="62772DD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1B"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1126906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0F7ED6E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(nr_Cell11,</w:t>
            </w:r>
          </w:p>
          <w:p w14:paraId="1008003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tsc_NR_RbId_SRB1, // No SRB2 so must be on SRB1</w:t>
            </w:r>
          </w:p>
          <w:p w14:paraId="1DFD07B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,</w:t>
            </w:r>
          </w:p>
          <w:p w14:paraId="0F1DA0C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(omit, tsc_NR5GCCause_Congestion), cs_GPRS_Timer2_3_IEI('5F'O, '001'B, '00011'B)))));</w:t>
            </w:r>
          </w:p>
          <w:p w14:paraId="7EAD5C4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1C"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5BB9671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releases the RRC connection    //@sic R5-204410 sic@</w:t>
            </w:r>
          </w:p>
          <w:p w14:paraId="72B55EE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(nr_Cell11);</w:t>
            </w:r>
          </w:p>
          <w:p w14:paraId="3305E96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2"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04D8047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is made to establish an emergency call. This can be done by an AT/MMI command</w:t>
            </w:r>
          </w:p>
          <w:p w14:paraId="6E2F055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f_UT_RequestIMSEmergencyCall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(UT);</w:t>
            </w:r>
          </w:p>
          <w:p w14:paraId="1CEDC85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692B2EF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 The UE transmits an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on NR Cell 11 with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establishmentCause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set to 'emergency'.</w:t>
            </w:r>
          </w:p>
          <w:p w14:paraId="38B645A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SRB.check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(receive(car_NR_SRB0_RrcPdu_IND(nr_Cell11, cr_38508_RRCSetupRequest(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cr_NR_EstablishmentCause_emergency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)))); //@sic R5s201466 sic@</w:t>
            </w:r>
          </w:p>
          <w:p w14:paraId="439BC64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(__FILE__, __LINE__, "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received"); //@sic R5s200305 sic@</w:t>
            </w:r>
          </w:p>
          <w:p w14:paraId="4A136A9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"Steps 4-5"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65EDDF6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71A142F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6"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529407C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13FB40B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"Steps 7-14"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8EED47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6D59E29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15"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2C55F93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transmits a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DLInformationTransfer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and a REGISTRATION ACCEPT message containing</w:t>
            </w:r>
          </w:p>
          <w:p w14:paraId="7946AEA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27A86B8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</w:t>
            </w:r>
            <w:proofErr w:type="gramStart"/>
            <w:r w:rsidRPr="00022ED9">
              <w:rPr>
                <w:rFonts w:ascii="Arial" w:hAnsi="Arial" w:cs="Arial"/>
                <w:lang w:eastAsia="de-DE"/>
              </w:rPr>
              <w:t>SorRegistration(</w:t>
            </w:r>
            <w:proofErr w:type="gramEnd"/>
            <w:r w:rsidRPr="00022ED9">
              <w:rPr>
                <w:rFonts w:ascii="Arial" w:hAnsi="Arial" w:cs="Arial"/>
                <w:lang w:eastAsia="de-DE"/>
              </w:rPr>
              <w:t xml:space="preserve">nr_Cell11,v_Data,v_Header,true,Initial_Secure,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tsc_SHT_IntegrityProtected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);//@sic R5s210236 R5s201455 R5-205361 sic@//using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to indicate the security context state.</w:t>
            </w:r>
          </w:p>
          <w:p w14:paraId="03311E7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16"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0E6B671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UE transmits an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ULInformationTransfer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message and REGISTRATION COMPLETE message without including an SOR transparent container</w:t>
            </w:r>
          </w:p>
          <w:p w14:paraId="495EDAB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f_NR5GC_Registration_Complete(nr_Cell11);</w:t>
            </w:r>
          </w:p>
          <w:p w14:paraId="56F9648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892D59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17"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</w:t>
            </w:r>
          </w:p>
          <w:p w14:paraId="74195C1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0BEFEFA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18-22"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0ECA6E3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06F3919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f_NR5GC_EmergencyCallPDUSession(nr_Cell11,tsc_NR_RbId_SRB1);//@sic R5s211479 sic@</w:t>
            </w:r>
          </w:p>
          <w:p w14:paraId="49263F7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23"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5B5E066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4129A55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f_NR5GC_EmergencyCallRelease(nr_Cell11);//@sic R5s211479 sic@</w:t>
            </w:r>
          </w:p>
          <w:p w14:paraId="75B9E73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 xml:space="preserve"> "Step 24"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@//@sic R5-216165 sic@</w:t>
            </w:r>
          </w:p>
          <w:p w14:paraId="77E7B0D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0E78518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eastAsia="de-DE"/>
              </w:rPr>
              <w:t>(nr_Cell11);</w:t>
            </w:r>
          </w:p>
          <w:p w14:paraId="0D989180" w14:textId="38DC2951" w:rsidR="000028A1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22ED9">
              <w:rPr>
                <w:rFonts w:ascii="Arial" w:hAnsi="Arial" w:cs="Arial"/>
                <w:lang w:eastAsia="de-DE"/>
              </w:rPr>
              <w:t xml:space="preserve">    }//End of fl_TC_6_3_1_7_TestBody</w:t>
            </w:r>
          </w:p>
        </w:tc>
      </w:tr>
    </w:tbl>
    <w:p w14:paraId="336DB72E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</w:p>
    <w:p w14:paraId="13191FED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</w:p>
    <w:p w14:paraId="45EA9420" w14:textId="77777777" w:rsidR="000028A1" w:rsidRDefault="000028A1" w:rsidP="000028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028A1" w14:paraId="40EDD57A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7C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>function fl_TC_6_3_1_7_TestBody() runs on NR5GC_PTC</w:t>
            </w:r>
          </w:p>
          <w:p w14:paraId="523DC3C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68D6F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v_PlmnID_2 := f_NR_Asn2Nas_PlmnId(tsc_NR_HPLMN_002_11);    //@sic R5-204410 sic@</w:t>
            </w:r>
          </w:p>
          <w:p w14:paraId="1AF6C94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O2_Type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:='0800'O;</w:t>
            </w:r>
          </w:p>
          <w:p w14:paraId="0893CDD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v_Data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 v_PlmnID_2 &amp;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;</w:t>
            </w:r>
          </w:p>
          <w:p w14:paraId="294C2A9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v_Header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crs_NG_SOR_Header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6A0A9DE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34585F7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//Power on the UE</w:t>
            </w:r>
          </w:p>
          <w:p w14:paraId="3D541D9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FF37B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1A1-1A13"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00A355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1 to 13 of the registration procedure described in TS 38.508-1 [4] Table 4.5.2.2-2 are performed    //@sic R5-204410 sic@</w:t>
            </w:r>
          </w:p>
          <w:p w14:paraId="22ADF34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f_NR5GC_Preamble_Steps1_13(nr_Cell11);</w:t>
            </w:r>
          </w:p>
          <w:p w14:paraId="0659962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1B"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35E2044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//SS transmits a REGISTRATION REJECT message with cause #22 (Congestion) and T3346 set to 3 minutes.    //@sic R5-204410 sic@</w:t>
            </w:r>
          </w:p>
          <w:p w14:paraId="3AC9D9ED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(nr_Cell11,</w:t>
            </w:r>
          </w:p>
          <w:p w14:paraId="6CBA284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3CA8C53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,</w:t>
            </w:r>
          </w:p>
          <w:p w14:paraId="31A2FED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55173D7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1C"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779EFE3C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releases the RRC connection    //@sic R5-204410 sic@</w:t>
            </w:r>
          </w:p>
          <w:p w14:paraId="298C407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04926BC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03C800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is made to establish an emergency call. This can be done by an AT/MMI command</w:t>
            </w:r>
          </w:p>
          <w:p w14:paraId="2C07D61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43AC485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4360AECA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on NR Cell 11 with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establishmentCause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set to 'emergency'.</w:t>
            </w:r>
          </w:p>
          <w:p w14:paraId="6F1E4C27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SRB.check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(receive(car_NR_SRB0_RrcPdu_IND(nr_Cell11, cr_38508_RRCSetupRequest(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cr_NR_EstablishmentCause_emergency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)))); //@sic R5s201466 sic@</w:t>
            </w:r>
          </w:p>
          <w:p w14:paraId="785C6D0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(__FILE__, __LINE__, "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received"); //@sic R5s200305 sic@</w:t>
            </w:r>
          </w:p>
          <w:p w14:paraId="0CCF7EF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"Steps 4-5"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F45652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3 to 4 of the registration procedure described in TS 38.508-1 [4] Table 4.5.2.2-2 are performed</w:t>
            </w:r>
          </w:p>
          <w:p w14:paraId="74454F5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6"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2201D131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AC2FFC5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"Steps 7-14"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65DB008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5 to 13 of the registration procedure described in TS 38.508-1 [4] Table 4.5.2.2-2 are performed on NR Cell 13</w:t>
            </w:r>
          </w:p>
          <w:p w14:paraId="1DB044B0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15"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E47E14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DLInformationTransfer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and a REGISTRATION ACCEPT message containing</w:t>
            </w:r>
          </w:p>
          <w:p w14:paraId="7699B28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//steering of roaming information, includes unmatched SOR-MAC-IAUSF that will result in unsuccessful security check while on UE reception</w:t>
            </w:r>
          </w:p>
          <w:p w14:paraId="016415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022ED9">
              <w:rPr>
                <w:rFonts w:ascii="Arial" w:hAnsi="Arial" w:cs="Arial"/>
                <w:lang w:val="en-US" w:eastAsia="en-GB"/>
              </w:rPr>
              <w:t>SorRegistration(</w:t>
            </w:r>
            <w:proofErr w:type="gramEnd"/>
            <w:r w:rsidRPr="00022ED9">
              <w:rPr>
                <w:rFonts w:ascii="Arial" w:hAnsi="Arial" w:cs="Arial"/>
                <w:lang w:val="en-US" w:eastAsia="en-GB"/>
              </w:rPr>
              <w:t xml:space="preserve">nr_Cell11,v_Data,v_Header,true,Initial_Secure,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);//@sic R5s210236 R5s201455 R5-205361 sic@//using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to indicate the security context state.</w:t>
            </w:r>
          </w:p>
          <w:p w14:paraId="779506C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16"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2B31C049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ULInformationTransfer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message and REGISTRATION COMPLETE message without including an SOR transparent container</w:t>
            </w:r>
          </w:p>
          <w:p w14:paraId="2EAA742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f_NR5GC_Registration_Complete(nr_Cell11);</w:t>
            </w:r>
          </w:p>
          <w:p w14:paraId="5C37E35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1AAB78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17"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</w:t>
            </w:r>
          </w:p>
          <w:p w14:paraId="05311362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46C14296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18-22"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7F243FDE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2CB31D8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f_NR5GC_EmergencyCallPDUSession(nr_Cell11,tsc_NR_RbId_SRB1);//@sic R5s211479 sic@</w:t>
            </w:r>
          </w:p>
          <w:p w14:paraId="6E7FF9C9" w14:textId="484000FF" w:rsid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23"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5A731891" w14:textId="0C825C07" w:rsidR="00DA3456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113ADC" w14:textId="61CCA645" w:rsidR="00DA3456" w:rsidRDefault="00DA3456" w:rsidP="00DA34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A3456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A3456">
              <w:rPr>
                <w:rFonts w:ascii="Arial" w:hAnsi="Arial" w:cs="Arial"/>
                <w:highlight w:val="yellow"/>
                <w:lang w:val="en-US" w:eastAsia="en-GB"/>
              </w:rPr>
              <w:t>f_IMS_IPCAN_WaitForTrigger</w:t>
            </w:r>
            <w:proofErr w:type="spellEnd"/>
            <w:r w:rsidRPr="00DA3456">
              <w:rPr>
                <w:rFonts w:ascii="Arial" w:hAnsi="Arial" w:cs="Arial"/>
                <w:highlight w:val="yellow"/>
                <w:lang w:val="en-US" w:eastAsia="en-GB"/>
              </w:rPr>
              <w:t>(IMS[tsc_Index_IMS2]);</w:t>
            </w:r>
          </w:p>
          <w:p w14:paraId="4C00B427" w14:textId="520C157B" w:rsidR="00DA3456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A0FD4E" w14:textId="77777777" w:rsidR="00DA3456" w:rsidRPr="00022ED9" w:rsidRDefault="00DA3456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9E93FF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//Generic procedure of "Test Procedure for IMS MO Emergency call release" described in TS 38.508-1 [4] Table 4.9.12A.2.2-1 are performed.</w:t>
            </w:r>
          </w:p>
          <w:p w14:paraId="64A080C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f_NR5GC_EmergencyCallRelease(nr_Cell11);//@sic R5s211479 sic@</w:t>
            </w:r>
          </w:p>
          <w:p w14:paraId="7C78C4F4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 xml:space="preserve"> "Step 24"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@//@sic R5-216165 sic@</w:t>
            </w:r>
          </w:p>
          <w:p w14:paraId="4028B81B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752BBA33" w14:textId="77777777" w:rsidR="00022ED9" w:rsidRPr="00022ED9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22ED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022ED9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130BA60C" w14:textId="299320ED" w:rsidR="000028A1" w:rsidRPr="00571BB2" w:rsidRDefault="00022ED9" w:rsidP="00022E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22ED9">
              <w:rPr>
                <w:rFonts w:ascii="Arial" w:hAnsi="Arial" w:cs="Arial"/>
                <w:lang w:val="en-US" w:eastAsia="en-GB"/>
              </w:rPr>
              <w:t xml:space="preserve">    }//End of fl_TC_6_3_1_7_TestBody</w:t>
            </w:r>
          </w:p>
        </w:tc>
      </w:tr>
    </w:tbl>
    <w:p w14:paraId="7F238F38" w14:textId="77777777" w:rsidR="000028A1" w:rsidRDefault="000028A1" w:rsidP="000028A1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22ED9"/>
    <w:rsid w:val="00044F4C"/>
    <w:rsid w:val="000755C9"/>
    <w:rsid w:val="00077B53"/>
    <w:rsid w:val="00090A0D"/>
    <w:rsid w:val="000A4482"/>
    <w:rsid w:val="000A5DF8"/>
    <w:rsid w:val="000A6394"/>
    <w:rsid w:val="000B3A22"/>
    <w:rsid w:val="000B5002"/>
    <w:rsid w:val="000B7FED"/>
    <w:rsid w:val="000C038A"/>
    <w:rsid w:val="000C2205"/>
    <w:rsid w:val="000C517E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45D43"/>
    <w:rsid w:val="0015018C"/>
    <w:rsid w:val="00152F0C"/>
    <w:rsid w:val="00155CC0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652F5"/>
    <w:rsid w:val="004703E4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387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8F7333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7241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556C2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3456"/>
    <w:rsid w:val="00DC1876"/>
    <w:rsid w:val="00DC4393"/>
    <w:rsid w:val="00DC64DC"/>
    <w:rsid w:val="00DC75E1"/>
    <w:rsid w:val="00DC7A19"/>
    <w:rsid w:val="00DD1E56"/>
    <w:rsid w:val="00DD7E9F"/>
    <w:rsid w:val="00DE34CF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E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af4">
    <w:name w:val="Normal (Web)"/>
    <w:basedOn w:val="a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a0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DB8E-4A6C-4159-AC97-05A87F83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1238</Words>
  <Characters>10131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2022-09-03T02:25:00Z</dcterms:created>
  <dcterms:modified xsi:type="dcterms:W3CDTF">2022-09-03T02:25:00Z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1662170961</vt:lpwstr>
  </property>
</Properties>
</file>