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94" w:rsidRDefault="00707094" w:rsidP="00707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R5s220931</w:t>
        </w:r>
      </w:fldSimple>
    </w:p>
    <w:p w:rsidR="00707094" w:rsidRDefault="00B2407F" w:rsidP="007070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7094" w:rsidRPr="00BA51D9">
          <w:rPr>
            <w:b/>
            <w:noProof/>
            <w:sz w:val="24"/>
          </w:rPr>
          <w:t>Online</w:t>
        </w:r>
      </w:fldSimple>
      <w:proofErr w:type="gramStart"/>
      <w:r w:rsidR="00707094">
        <w:rPr>
          <w:b/>
          <w:noProof/>
          <w:sz w:val="24"/>
        </w:rPr>
        <w:t xml:space="preserve">, </w:t>
      </w:r>
      <w:r w:rsidR="00707094">
        <w:fldChar w:fldCharType="begin"/>
      </w:r>
      <w:r w:rsidR="00707094">
        <w:instrText xml:space="preserve"> DOCPROPERTY  Country  \* MERGEFORMAT </w:instrText>
      </w:r>
      <w:r w:rsidR="00707094">
        <w:fldChar w:fldCharType="end"/>
      </w:r>
      <w:r w:rsidR="00707094">
        <w:rPr>
          <w:b/>
          <w:noProof/>
          <w:sz w:val="24"/>
        </w:rPr>
        <w:t>,</w:t>
      </w:r>
      <w:proofErr w:type="gramEnd"/>
      <w:r w:rsidR="00707094">
        <w:rPr>
          <w:b/>
          <w:noProof/>
          <w:sz w:val="24"/>
        </w:rPr>
        <w:t xml:space="preserve"> </w:t>
      </w:r>
      <w:fldSimple w:instr=" DOCPROPERTY  StartDate  \* MERGEFORMAT ">
        <w:r w:rsidR="00707094" w:rsidRPr="00BA51D9">
          <w:rPr>
            <w:b/>
            <w:noProof/>
            <w:sz w:val="24"/>
          </w:rPr>
          <w:t>10th Dec 2021</w:t>
        </w:r>
      </w:fldSimple>
      <w:r w:rsidR="00707094">
        <w:rPr>
          <w:b/>
          <w:noProof/>
          <w:sz w:val="24"/>
        </w:rPr>
        <w:t xml:space="preserve"> - </w:t>
      </w:r>
      <w:fldSimple w:instr=" DOCPROPERTY  EndDate  \* MERGEFORMAT ">
        <w:r w:rsidR="00707094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094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42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7094" w:rsidRPr="00410371" w:rsidRDefault="00B2407F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709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7094" w:rsidRPr="00410371" w:rsidRDefault="00B2407F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7094" w:rsidRPr="00410371">
                <w:rPr>
                  <w:b/>
                  <w:noProof/>
                  <w:sz w:val="28"/>
                </w:rPr>
                <w:t>2667</w:t>
              </w:r>
            </w:fldSimple>
          </w:p>
        </w:tc>
        <w:tc>
          <w:tcPr>
            <w:tcW w:w="709" w:type="dxa"/>
          </w:tcPr>
          <w:p w:rsidR="00707094" w:rsidRDefault="00707094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7094" w:rsidRPr="00410371" w:rsidRDefault="00B2407F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709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07094" w:rsidRDefault="00707094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7094" w:rsidRPr="00410371" w:rsidRDefault="00B2407F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7094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7094" w:rsidRPr="00F25D98" w:rsidRDefault="00707094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094" w:rsidTr="00D50E24">
        <w:tc>
          <w:tcPr>
            <w:tcW w:w="9641" w:type="dxa"/>
            <w:gridSpan w:val="9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7094" w:rsidRDefault="00707094" w:rsidP="00707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094" w:rsidTr="00D50E24">
        <w:tc>
          <w:tcPr>
            <w:tcW w:w="2835" w:type="dxa"/>
          </w:tcPr>
          <w:p w:rsidR="00707094" w:rsidRDefault="00707094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7094" w:rsidRDefault="00707094" w:rsidP="007070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094" w:rsidTr="00D50E24">
        <w:tc>
          <w:tcPr>
            <w:tcW w:w="9640" w:type="dxa"/>
            <w:gridSpan w:val="11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7094">
              <w:t xml:space="preserve">Correction to NR </w:t>
            </w:r>
            <w:proofErr w:type="spellStart"/>
            <w:r w:rsidR="00707094">
              <w:t>testcase</w:t>
            </w:r>
            <w:proofErr w:type="spellEnd"/>
            <w:r w:rsidR="00707094">
              <w:t xml:space="preserve"> 8.1.5.2.2</w:t>
            </w:r>
            <w:r>
              <w:fldChar w:fldCharType="end"/>
            </w: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7094">
                <w:rPr>
                  <w:noProof/>
                </w:rPr>
                <w:t>ROHDE &amp; SCHWARZ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709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7094">
                <w:rPr>
                  <w:noProof/>
                </w:rPr>
                <w:t>2022-07-19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70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094" w:rsidRDefault="00B2407F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7094">
                <w:rPr>
                  <w:noProof/>
                </w:rPr>
                <w:t>Rel-17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7094" w:rsidRDefault="00707094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7094" w:rsidRPr="007C2097" w:rsidRDefault="00707094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094" w:rsidTr="00D50E24">
        <w:tc>
          <w:tcPr>
            <w:tcW w:w="1843" w:type="dxa"/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af7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94 and sl40 respectively</w:t>
            </w:r>
          </w:p>
          <w:p w:rsidR="00707094" w:rsidRDefault="00707094" w:rsidP="00707094">
            <w:pPr>
              <w:pStyle w:val="af7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proofErr w:type="spellStart"/>
            <w:r>
              <w:rPr>
                <w:rStyle w:val="af1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:rsidR="00707094" w:rsidRDefault="00707094" w:rsidP="00707094">
            <w:pPr>
              <w:pStyle w:val="af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707094" w:rsidRPr="00442B1B" w:rsidRDefault="00707094" w:rsidP="00707094">
            <w:pPr>
              <w:pStyle w:val="af7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snippet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:rsidR="00707094" w:rsidRPr="0028507F" w:rsidRDefault="00707094" w:rsidP="0070709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At Step </w:t>
            </w:r>
            <w:proofErr w:type="gramStart"/>
            <w:r>
              <w:rPr>
                <w:noProof/>
              </w:rPr>
              <w:t>2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707094" w:rsidRPr="005649D7" w:rsidRDefault="00707094" w:rsidP="0070709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707094" w:rsidRPr="00E5624B" w:rsidRDefault="00707094" w:rsidP="0070709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Pr="00CF39F2" w:rsidRDefault="00707094" w:rsidP="0070709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7094" w:rsidRPr="005435A9" w:rsidRDefault="00707094" w:rsidP="0070709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:rsidR="00707094" w:rsidRPr="001C574F" w:rsidRDefault="00707094" w:rsidP="0070709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707094" w:rsidTr="00D50E24">
        <w:tc>
          <w:tcPr>
            <w:tcW w:w="2694" w:type="dxa"/>
            <w:gridSpan w:val="2"/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509F2" w:rsidP="0070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094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7094" w:rsidRPr="008863B9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7094" w:rsidRPr="008863B9" w:rsidRDefault="00707094" w:rsidP="00707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7094" w:rsidRDefault="00707094" w:rsidP="00707094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09123594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707094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07094" w:rsidRPr="00D119A5">
        <w:rPr>
          <w:rFonts w:ascii="Arial" w:hAnsi="Arial" w:cs="Arial"/>
          <w:iCs/>
        </w:rPr>
        <w:t>Table of Contents</w:t>
      </w:r>
      <w:r w:rsidR="00707094">
        <w:tab/>
      </w:r>
      <w:r w:rsidR="00707094">
        <w:fldChar w:fldCharType="begin"/>
      </w:r>
      <w:r w:rsidR="00707094">
        <w:instrText xml:space="preserve"> PAGEREF _Toc109123594 \h </w:instrText>
      </w:r>
      <w:r w:rsidR="00707094">
        <w:fldChar w:fldCharType="separate"/>
      </w:r>
      <w:r w:rsidR="00707094">
        <w:t>3</w:t>
      </w:r>
      <w:r w:rsidR="00707094">
        <w:fldChar w:fldCharType="end"/>
      </w:r>
    </w:p>
    <w:p w:rsidR="00707094" w:rsidRDefault="00707094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119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19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_Toc109123595 \h </w:instrText>
      </w:r>
      <w:r>
        <w:fldChar w:fldCharType="separate"/>
      </w:r>
      <w:r>
        <w:t>3</w:t>
      </w:r>
      <w:r>
        <w:fldChar w:fldCharType="end"/>
      </w:r>
    </w:p>
    <w:p w:rsidR="00707094" w:rsidRDefault="00707094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D119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19A5">
        <w:rPr>
          <w:b/>
        </w:rPr>
        <w:t>Corrections required for NR testcase 8.1.5.2.2</w:t>
      </w:r>
      <w:r>
        <w:tab/>
      </w:r>
      <w:r>
        <w:fldChar w:fldCharType="begin"/>
      </w:r>
      <w:r>
        <w:instrText xml:space="preserve"> PAGEREF _Toc109123596 \h </w:instrText>
      </w:r>
      <w:r>
        <w:fldChar w:fldCharType="separate"/>
      </w:r>
      <w:r>
        <w:t>3</w:t>
      </w:r>
      <w:r>
        <w:fldChar w:fldCharType="end"/>
      </w:r>
    </w:p>
    <w:p w:rsidR="00707094" w:rsidRDefault="00707094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19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19A5">
        <w:rPr>
          <w:rFonts w:cs="Arial"/>
          <w:b/>
          <w:color w:val="000000"/>
          <w:lang w:eastAsia="en-GB"/>
        </w:rPr>
        <w:t>Correction to the function fl_TC_8_1_5_2_2_TestBody</w:t>
      </w:r>
      <w:r>
        <w:tab/>
      </w:r>
      <w:r>
        <w:fldChar w:fldCharType="begin"/>
      </w:r>
      <w:r>
        <w:instrText xml:space="preserve"> PAGEREF _Toc109123597 \h </w:instrText>
      </w:r>
      <w:r>
        <w:fldChar w:fldCharType="separate"/>
      </w:r>
      <w:r>
        <w:t>3</w:t>
      </w:r>
      <w:r>
        <w:fldChar w:fldCharType="end"/>
      </w:r>
    </w:p>
    <w:p w:rsidR="00707094" w:rsidRDefault="007A73E5" w:rsidP="00707094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07094" w:rsidRPr="00A00EC6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9123595"/>
      <w:bookmarkStart w:id="9" w:name="_Hlk107233696"/>
      <w:r w:rsidR="00707094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6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912359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5B0875">
        <w:rPr>
          <w:b/>
        </w:rPr>
        <w:t>8.1.5.2.2</w:t>
      </w:r>
      <w:bookmarkEnd w:id="12"/>
    </w:p>
    <w:p w:rsidR="00240F86" w:rsidRDefault="00240F86" w:rsidP="008D687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912359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D00957" w:rsidRPr="00D00957">
        <w:rPr>
          <w:rFonts w:cs="Arial"/>
          <w:b/>
          <w:color w:val="000000"/>
          <w:lang w:eastAsia="en-GB"/>
        </w:rPr>
        <w:t>fl_TC_8_1_5_2_2_TestBody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EA30EE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D2426A" w:rsidRPr="00D2426A">
              <w:rPr>
                <w:rFonts w:cs="Arial"/>
                <w:lang w:eastAsia="en-GB"/>
              </w:rPr>
              <w:t>fl_TC_8_1_5_2_2_TestBody</w:t>
            </w:r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2B" w:rsidRDefault="0017632B" w:rsidP="0017632B">
            <w:pPr>
              <w:pStyle w:val="af7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94 and sl40 respectively</w:t>
            </w:r>
          </w:p>
          <w:p w:rsidR="0017632B" w:rsidRDefault="0017632B" w:rsidP="0017632B">
            <w:pPr>
              <w:pStyle w:val="af7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proofErr w:type="spellStart"/>
            <w:r>
              <w:rPr>
                <w:rStyle w:val="af1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:rsidR="0017632B" w:rsidRDefault="0017632B" w:rsidP="0017632B">
            <w:pPr>
              <w:pStyle w:val="af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af1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applicable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SCS 480 kHz and SCS 960 kHz.</w:t>
            </w:r>
          </w:p>
          <w:p w:rsidR="0017632B" w:rsidRPr="00442B1B" w:rsidRDefault="0017632B" w:rsidP="0017632B">
            <w:pPr>
              <w:pStyle w:val="af7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snippet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:rsidR="0017632B" w:rsidRPr="0028507F" w:rsidRDefault="0017632B" w:rsidP="0017632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At Step </w:t>
            </w:r>
            <w:proofErr w:type="gramStart"/>
            <w:r>
              <w:rPr>
                <w:noProof/>
              </w:rPr>
              <w:t>2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17632B" w:rsidRPr="005649D7" w:rsidRDefault="0017632B" w:rsidP="0017632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5435A9" w:rsidRDefault="008B6EA1" w:rsidP="000B39D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:rsidR="008B6EA1" w:rsidRPr="001C574F" w:rsidRDefault="008B6EA1" w:rsidP="00B7292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CC39F9" w:rsidRDefault="00AD4EF7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AD4EF7">
              <w:rPr>
                <w:rFonts w:ascii="Arial" w:hAnsi="Arial" w:cs="Arial"/>
                <w:lang w:eastAsia="en-GB"/>
              </w:rPr>
              <w:t>RRC_Others_NR5GC.ttcn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Default="00BE3F1B" w:rsidP="00BE3F1B">
            <w:pPr>
              <w:rPr>
                <w:rFonts w:ascii="Arial" w:hAnsi="Arial"/>
                <w:highlight w:val="cyan"/>
                <w:lang w:eastAsia="zh-CN"/>
              </w:rPr>
            </w:pPr>
            <w:r w:rsidRPr="00F71526">
              <w:rPr>
                <w:rFonts w:ascii="Arial" w:hAnsi="Arial"/>
                <w:highlight w:val="cyan"/>
                <w:lang w:eastAsia="zh-CN"/>
              </w:rPr>
              <w:t xml:space="preserve">Accepted conditional </w:t>
            </w:r>
            <w:r>
              <w:rPr>
                <w:rFonts w:ascii="Arial" w:hAnsi="Arial"/>
                <w:highlight w:val="cyan"/>
                <w:lang w:eastAsia="zh-CN"/>
              </w:rPr>
              <w:t>to prose CR agreement at RAN5#</w:t>
            </w:r>
            <w:r>
              <w:rPr>
                <w:rFonts w:ascii="Arial" w:hAnsi="Arial" w:hint="eastAsia"/>
                <w:highlight w:val="cyan"/>
                <w:lang w:eastAsia="zh-CN"/>
              </w:rPr>
              <w:t>9</w:t>
            </w:r>
            <w:r>
              <w:rPr>
                <w:rFonts w:ascii="Arial" w:hAnsi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 w:hint="eastAsia"/>
                <w:highlight w:val="cyan"/>
                <w:lang w:eastAsia="zh-CN"/>
              </w:rPr>
              <w:t>e</w:t>
            </w:r>
            <w:bookmarkStart w:id="14" w:name="_GoBack"/>
            <w:bookmarkEnd w:id="14"/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function fl_TC_8_1_5_2_2_TestBody() runs on NR5GC_PTC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); //Get the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v_NR_DuplexMode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(nr_Cell1); //@sic R5s201136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template(value)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cs_NR_RachProcedureConfig_Msg3TBS(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, 640); //@sic R5s201136 R5-206337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content as Table 8.1.5.2.2.3.3-2: SIB1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if ( not v_IsFR1 ) { //FR2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10 subframes with each 4 slots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(4,9,14,19,24,29,34,39) - As per 38.211 Table 6.3.3.2-4 4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R5s211650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translate to 120kHz slots (8, 9, 18, 19, 28, 29, 38, 39, 48, 49, 58, 59, 68, 69, 78, 79)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cs_SlotTimingInfo_Numerology3(0)),  //Slot 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cs_SlotTimingInfo_Numerology3(1)),  //Slot 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cs_SlotTimingInfo_Numerology3(2)),  //Slot 18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cs_SlotTimingInfo_Numerology3(3)),  //Slot 19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cs_SlotTimingInfo_Numerology3(4)),  //Slot 28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cs_SlotTimingInfo_Numerology3(5)),  //Slot 29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cs_SlotTimingInfo_Numerology3(6)),  //Slot 38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cs_SlotTimingInfo_Numerology3(7)),  //Slot 39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cs_SlotTimingInfo_Numerology3(0)),  //Slot 48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cs_SlotTimingInfo_Numerology3(1)),  //Slot 49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cs_SlotTimingInfo_Numerology3(2)),  //Slot 58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cs_SlotTimingInfo_Numerology3(3)),  //Slot 59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cs_SlotTimingInfo_Numerology3(4)),  //Slot 68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cs_SlotTimingInfo_Numerology3(5)),  //Slot 69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cs_SlotTimingInfo_Numerology3(6)),  //Slot 78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cs_SlotTimingInfo_Numerology3(7))   //Slot 79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(v_IsFR1 and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)) { //FR1 TDD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94;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//FR1 FDD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119;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mod 8 = 1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IP packet to the UE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"Steps 1a"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waits for 0.5 second.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R5-206337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(0.5);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f_NR_CellInfo_SetRaResponseWindow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(nr_Cell1, sl40);//@sic R5s220280 R5-221105sic@</w:t>
            </w:r>
          </w:p>
          <w:p w:rsidR="00240F86" w:rsidRPr="003A7CD0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316D9F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CODE&gt;&gt;</w:t>
            </w:r>
          </w:p>
          <w:p w:rsidR="00316D9F" w:rsidRPr="00411FB9" w:rsidRDefault="00316D9F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5AC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); //Get the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v_NR_DuplexMode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(nr_Cell1); //@sic R5s201136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template(value)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cs_NR_RachProcedureConfig_Msg3TBS(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, 640); //@sic R5s201136 R5-206337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content as Table 8.1.5.2.2.3.3-2: SIB1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if ( not v_IsFR1 ) { //FR2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10 subframes with each 4 slots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 slots (4,9,14,19,24,29,34,39) - As per 38.211 Table 6.3.3.2-4 4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R5s211650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translate to 120kHz slots (8, 9, 18, 19, 28, 29, 38, 39, 48, 49, 58, 59, 68, 69, 78, 79)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cs_SlotTimingInfo_Numerology3(0)),  //Slot 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cs_SlotTimingInfo_Numerology3(1)),  //Slot 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cs_SlotTimingInfo_Numerology3(2)),  //Slot 18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cs_SlotTimingInfo_Numerology3(3)),  //Slot 19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cs_SlotTimingInfo_Numerology3(4)),  //Slot 28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cs_SlotTimingInfo_Numerology3(5)),  //Slot 29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cs_SlotTimingInfo_Numerology3(6)),  //Slot 38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cs_SlotTimingInfo_Numerology3(7)),  //Slot 39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cs_SlotTimingInfo_Numerology3(0)),  //Slot 48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cs_SlotTimingInfo_Numerology3(1)),  //Slot 49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cs_SlotTimingInfo_Numerology3(2)),  //Slot 58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cs_SlotTimingInfo_Numerology3(3)),  //Slot 59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cs_SlotTimingInfo_Numerology3(4)),  //Slot 68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cs_SlotTimingInfo_Numerology3(5)),  //Slot 69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cs_SlotTimingInfo_Numerology3(6)),  //Slot 78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cs_SlotTimingInfo_Numerology3(7))   //Slot 79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(v_IsFR1 and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)) { //FR1 TDD</w:t>
            </w:r>
          </w:p>
          <w:p w:rsidR="00163987" w:rsidRPr="00150A0C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v_PrachConfigurationIndex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91; //WA#WI=984104</w:t>
            </w:r>
          </w:p>
          <w:p w:rsidR="00163987" w:rsidRPr="00150A0C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//FR1 TDD - As per 38.211 Table 6.3.3.2-3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cr_TimingInfo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(?, (8)),  //WA#WI=984104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//FR1 FDD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119;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mod 8 = 1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(2)),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(6)),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IP packet to the UE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"Steps 1a"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waits for 0.5 second.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R5-206337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(0.5);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40F86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f_NR_CellInfo_SetRaResponseWindow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sl40);//@sic R5s220280 R5-221105sic@ //WA#WI=984104</w:t>
            </w:r>
          </w:p>
          <w:p w:rsidR="00C91E03" w:rsidRDefault="00C91E03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025084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2508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63987" w:rsidRPr="00DA356D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B4" w:rsidRDefault="005F3BB4">
      <w:r>
        <w:separator/>
      </w:r>
    </w:p>
  </w:endnote>
  <w:endnote w:type="continuationSeparator" w:id="0">
    <w:p w:rsidR="005F3BB4" w:rsidRDefault="005F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B4" w:rsidRDefault="005F3BB4">
      <w:r>
        <w:separator/>
      </w:r>
    </w:p>
  </w:footnote>
  <w:footnote w:type="continuationSeparator" w:id="0">
    <w:p w:rsidR="005F3BB4" w:rsidRDefault="005F3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5AB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5AB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AD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AD" w:rsidRDefault="00D10CAD">
    <w:pPr>
      <w:pStyle w:val="a4"/>
      <w:tabs>
        <w:tab w:val="right" w:pos="9639"/>
      </w:tabs>
    </w:pPr>
    <w:r>
      <w:tab/>
    </w:r>
    <w:r w:rsidR="00AD129C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AD" w:rsidRDefault="00AD129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44A"/>
    <w:rsid w:val="00001833"/>
    <w:rsid w:val="00001872"/>
    <w:rsid w:val="00001FBC"/>
    <w:rsid w:val="00005833"/>
    <w:rsid w:val="000070D8"/>
    <w:rsid w:val="00007575"/>
    <w:rsid w:val="00011C14"/>
    <w:rsid w:val="00022E4A"/>
    <w:rsid w:val="00023F30"/>
    <w:rsid w:val="00024866"/>
    <w:rsid w:val="00025084"/>
    <w:rsid w:val="00031A80"/>
    <w:rsid w:val="000322B4"/>
    <w:rsid w:val="00032D0C"/>
    <w:rsid w:val="0003629C"/>
    <w:rsid w:val="00036FE7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0CD8"/>
    <w:rsid w:val="0014339B"/>
    <w:rsid w:val="001441A1"/>
    <w:rsid w:val="00145D43"/>
    <w:rsid w:val="00146DCF"/>
    <w:rsid w:val="00150A0C"/>
    <w:rsid w:val="00151A19"/>
    <w:rsid w:val="00163547"/>
    <w:rsid w:val="00163987"/>
    <w:rsid w:val="00164CFC"/>
    <w:rsid w:val="00167A31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4FE4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8779A"/>
    <w:rsid w:val="002901A3"/>
    <w:rsid w:val="00290606"/>
    <w:rsid w:val="00295CE5"/>
    <w:rsid w:val="002A4DCB"/>
    <w:rsid w:val="002B14D3"/>
    <w:rsid w:val="002B5741"/>
    <w:rsid w:val="002C7E01"/>
    <w:rsid w:val="002D1FEA"/>
    <w:rsid w:val="002D6876"/>
    <w:rsid w:val="002E008A"/>
    <w:rsid w:val="002E0D93"/>
    <w:rsid w:val="002E4F1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373"/>
    <w:rsid w:val="00384985"/>
    <w:rsid w:val="003858C9"/>
    <w:rsid w:val="003859DF"/>
    <w:rsid w:val="00387792"/>
    <w:rsid w:val="003904E3"/>
    <w:rsid w:val="003920A8"/>
    <w:rsid w:val="003926A3"/>
    <w:rsid w:val="00393BCA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688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3B83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251B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0764"/>
    <w:rsid w:val="005A2FDD"/>
    <w:rsid w:val="005A3293"/>
    <w:rsid w:val="005A3F42"/>
    <w:rsid w:val="005A7C8E"/>
    <w:rsid w:val="005B0875"/>
    <w:rsid w:val="005B379D"/>
    <w:rsid w:val="005B4127"/>
    <w:rsid w:val="005B5DDE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3BB4"/>
    <w:rsid w:val="005F740E"/>
    <w:rsid w:val="006006C1"/>
    <w:rsid w:val="00602F42"/>
    <w:rsid w:val="00605F71"/>
    <w:rsid w:val="00610C5B"/>
    <w:rsid w:val="00610F63"/>
    <w:rsid w:val="00611D08"/>
    <w:rsid w:val="006125D9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6B99"/>
    <w:rsid w:val="006F7389"/>
    <w:rsid w:val="006F7B09"/>
    <w:rsid w:val="0070056D"/>
    <w:rsid w:val="00704829"/>
    <w:rsid w:val="00707080"/>
    <w:rsid w:val="00707094"/>
    <w:rsid w:val="007071DA"/>
    <w:rsid w:val="007101FB"/>
    <w:rsid w:val="007233AD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42A5D"/>
    <w:rsid w:val="007509F2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FE8"/>
    <w:rsid w:val="0078731E"/>
    <w:rsid w:val="00792342"/>
    <w:rsid w:val="00792398"/>
    <w:rsid w:val="00793772"/>
    <w:rsid w:val="007977A8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B6EA1"/>
    <w:rsid w:val="008C1EC6"/>
    <w:rsid w:val="008C5B5C"/>
    <w:rsid w:val="008D4141"/>
    <w:rsid w:val="008D687E"/>
    <w:rsid w:val="008E647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B6E7D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583C"/>
    <w:rsid w:val="00A7671C"/>
    <w:rsid w:val="00A8049F"/>
    <w:rsid w:val="00A81EA3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4EF7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407F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67ED"/>
    <w:rsid w:val="00BD160F"/>
    <w:rsid w:val="00BD279D"/>
    <w:rsid w:val="00BD542D"/>
    <w:rsid w:val="00BD5479"/>
    <w:rsid w:val="00BD6BB8"/>
    <w:rsid w:val="00BE2720"/>
    <w:rsid w:val="00BE3F1B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E03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BBD"/>
    <w:rsid w:val="00D06D51"/>
    <w:rsid w:val="00D10CAD"/>
    <w:rsid w:val="00D11AE7"/>
    <w:rsid w:val="00D15B17"/>
    <w:rsid w:val="00D17487"/>
    <w:rsid w:val="00D22B69"/>
    <w:rsid w:val="00D235D8"/>
    <w:rsid w:val="00D2426A"/>
    <w:rsid w:val="00D24991"/>
    <w:rsid w:val="00D2583A"/>
    <w:rsid w:val="00D25A5F"/>
    <w:rsid w:val="00D25EEA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2D99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2E17"/>
    <w:rsid w:val="00FD44EF"/>
    <w:rsid w:val="00FD6E6C"/>
    <w:rsid w:val="00FD7BE3"/>
    <w:rsid w:val="00FE05DB"/>
    <w:rsid w:val="00FE3228"/>
    <w:rsid w:val="00FE668F"/>
    <w:rsid w:val="00FE746E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AD129C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af7">
    <w:name w:val="Normal (Web)"/>
    <w:basedOn w:val="a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707094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uiPriority w:val="20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AD129C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af7">
    <w:name w:val="Normal (Web)"/>
    <w:basedOn w:val="a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70709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7A570-1124-44C1-A475-C7DA20B3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2311</Words>
  <Characters>13174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2022-08-08T07:17:00Z</dcterms:created>
  <dcterms:modified xsi:type="dcterms:W3CDTF">2022-08-09T01:16:00Z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2022-07-19T10:44:58Z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0175ef69-36b8-4e0d-b01f-c2c8c9593659</vt:lpwstr>
  </property>
  <property fmtid="{D5CDD505-2E9C-101B-9397-08002B2CF9AE}" pid="27" name="MSIP_Label_9764cdcd-3664-4d05-9615-7cbf65a4f0a8_ContentBits">
    <vt:lpwstr>0</vt:lpwstr>
  </property>
</Properties>
</file>