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1C4CA00B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93479E" w:rsidRPr="0093479E">
        <w:rPr>
          <w:b/>
          <w:bCs/>
          <w:i/>
          <w:iCs/>
          <w:sz w:val="24"/>
          <w:szCs w:val="24"/>
        </w:rPr>
        <w:t>R5s220926</w:t>
      </w:r>
    </w:p>
    <w:p w14:paraId="5D6FC58C" w14:textId="1E5CEA7A" w:rsidR="001A09A3" w:rsidRDefault="00000000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9943F9">
          <w:rPr>
            <w:b/>
            <w:noProof/>
            <w:sz w:val="24"/>
          </w:rPr>
          <w:t>13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</w:t>
        </w:r>
        <w:r w:rsidR="009943F9">
          <w:rPr>
            <w:b/>
            <w:noProof/>
            <w:sz w:val="24"/>
          </w:rPr>
          <w:t>1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9943F9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07FE7F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618AB">
              <w:rPr>
                <w:i/>
                <w:noProof/>
                <w:sz w:val="14"/>
              </w:rPr>
              <w:t>2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2490D87A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2E5A93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2E5A93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70563CB" w:rsidR="001E41F3" w:rsidRPr="005F0EEB" w:rsidRDefault="0093479E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93479E">
              <w:rPr>
                <w:b/>
                <w:bCs/>
                <w:sz w:val="24"/>
                <w:szCs w:val="24"/>
              </w:rPr>
              <w:t>2664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B4A969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0EEB" w:rsidRPr="005F0EEB">
                <w:rPr>
                  <w:b/>
                  <w:noProof/>
                  <w:sz w:val="28"/>
                </w:rPr>
                <w:t>1</w:t>
              </w:r>
              <w:r w:rsidR="002E5A93">
                <w:rPr>
                  <w:b/>
                  <w:noProof/>
                  <w:sz w:val="28"/>
                </w:rPr>
                <w:t>7</w:t>
              </w:r>
              <w:r w:rsidR="005F0EEB" w:rsidRPr="005F0EEB">
                <w:rPr>
                  <w:b/>
                  <w:noProof/>
                  <w:sz w:val="28"/>
                </w:rPr>
                <w:t>.</w:t>
              </w:r>
              <w:r w:rsidR="006A0743">
                <w:rPr>
                  <w:b/>
                  <w:noProof/>
                  <w:sz w:val="28"/>
                </w:rPr>
                <w:t>3</w:t>
              </w:r>
              <w:r w:rsidR="005F0EEB" w:rsidRPr="005F0EE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E785577" w:rsidR="001E41F3" w:rsidRDefault="0093479E">
            <w:pPr>
              <w:pStyle w:val="CRCoverPage"/>
              <w:spacing w:after="0"/>
              <w:ind w:left="100"/>
              <w:rPr>
                <w:noProof/>
              </w:rPr>
            </w:pPr>
            <w:r w:rsidRPr="0093479E">
              <w:t>Addition of EPS Fallback test case 11.1.3a in FR1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FC1370D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27ECE3A0" w:rsidR="001E41F3" w:rsidRDefault="004B68FC" w:rsidP="004B6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1E73DFDF" w:rsidR="001E41F3" w:rsidRDefault="004357C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TEI15_Test, </w:t>
            </w:r>
            <w:r w:rsidRPr="004357C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4879B61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 w:rsidR="00310194">
              <w:t>2-0</w:t>
            </w:r>
            <w:r w:rsidR="00AB79D8">
              <w:t>7</w:t>
            </w:r>
            <w:r w:rsidR="00310194">
              <w:t>-</w:t>
            </w:r>
            <w:r w:rsidR="00632CE8">
              <w:t>14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22F61B1" w:rsidR="001E41F3" w:rsidRDefault="006A07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FC87DC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2E5A93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557F4557" w:rsidR="008666B5" w:rsidRDefault="006A0743" w:rsidP="00A51215">
            <w:pPr>
              <w:pStyle w:val="CRCoverPage"/>
              <w:spacing w:after="0"/>
            </w:pPr>
            <w:r w:rsidRPr="006A0743">
              <w:rPr>
                <w:noProof/>
                <w:lang w:val="en-SG"/>
              </w:rPr>
              <w:t xml:space="preserve">To add </w:t>
            </w:r>
            <w:r w:rsidR="00632CE8">
              <w:rPr>
                <w:noProof/>
                <w:lang w:val="en-SG"/>
              </w:rPr>
              <w:t>NR5GC_IRAT TC 11.1.3a</w:t>
            </w:r>
            <w:r w:rsidRPr="006A0743">
              <w:rPr>
                <w:noProof/>
                <w:lang w:val="en-SG"/>
              </w:rPr>
              <w:t xml:space="preserve"> to  the NR5GC ATS for FR1 path.</w:t>
            </w:r>
          </w:p>
        </w:tc>
      </w:tr>
      <w:tr w:rsidR="008666B5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6D3C675" w:rsidR="00EC3C5D" w:rsidRDefault="006A0743" w:rsidP="00A51215">
            <w:pPr>
              <w:pStyle w:val="CRCoverPage"/>
              <w:spacing w:after="0"/>
              <w:rPr>
                <w:noProof/>
              </w:rPr>
            </w:pPr>
            <w:r w:rsidRPr="00CB1146">
              <w:rPr>
                <w:noProof/>
              </w:rPr>
              <w:t xml:space="preserve">This document lists all changes applied to </w:t>
            </w:r>
            <w:r w:rsidR="00632CE8">
              <w:rPr>
                <w:noProof/>
              </w:rPr>
              <w:t>11.1.3a</w:t>
            </w:r>
            <w:r w:rsidRPr="00CB1146">
              <w:rPr>
                <w:noProof/>
              </w:rPr>
              <w:t xml:space="preserve"> required for approval. See detailed change description for further information</w:t>
            </w:r>
          </w:p>
        </w:tc>
      </w:tr>
      <w:tr w:rsidR="008666B5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C1B54D3" w:rsidR="008666B5" w:rsidRDefault="00504F3F" w:rsidP="00A512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Conforma</w:t>
            </w:r>
            <w:r w:rsidR="004A2A42">
              <w:rPr>
                <w:noProof/>
              </w:rPr>
              <w:t>n</w:t>
            </w:r>
            <w:r>
              <w:rPr>
                <w:noProof/>
              </w:rPr>
              <w:t>t UE will fail the case</w:t>
            </w:r>
          </w:p>
        </w:tc>
      </w:tr>
      <w:tr w:rsidR="008666B5" w14:paraId="669F3506" w14:textId="77777777" w:rsidTr="00547111">
        <w:tc>
          <w:tcPr>
            <w:tcW w:w="2694" w:type="dxa"/>
            <w:gridSpan w:val="2"/>
          </w:tcPr>
          <w:p w14:paraId="3DFD20C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E953377" w:rsidR="008666B5" w:rsidRDefault="00632CE8" w:rsidP="0086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11.1.3a</w:t>
            </w:r>
            <w:r w:rsidR="00A51215">
              <w:rPr>
                <w:rFonts w:cs="Arial"/>
                <w:szCs w:val="18"/>
              </w:rPr>
              <w:t>.</w:t>
            </w:r>
            <w:r w:rsidR="00673EE1">
              <w:rPr>
                <w:noProof/>
              </w:rPr>
              <w:t>NR5GC</w:t>
            </w:r>
          </w:p>
        </w:tc>
      </w:tr>
      <w:tr w:rsidR="008666B5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66B5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2807276D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45715643" w:rsidR="008666B5" w:rsidRDefault="00632CE8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0E722130" w:rsidR="008666B5" w:rsidRDefault="00A5121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666B5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</w:p>
        </w:tc>
      </w:tr>
      <w:tr w:rsidR="008666B5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66B5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666B5" w:rsidRPr="008863B9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666B5" w:rsidRPr="008863B9" w:rsidRDefault="008666B5" w:rsidP="008666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66B5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6D0D71" w14:textId="77777777" w:rsidR="001E41F3" w:rsidRDefault="001E41F3">
      <w:pPr>
        <w:rPr>
          <w:noProof/>
        </w:rPr>
      </w:pPr>
    </w:p>
    <w:p w14:paraId="2E7F00D1" w14:textId="77777777" w:rsidR="00D3117A" w:rsidRDefault="00D3117A">
      <w:pPr>
        <w:rPr>
          <w:noProof/>
        </w:rPr>
      </w:pPr>
    </w:p>
    <w:p w14:paraId="4B496727" w14:textId="77777777" w:rsidR="00D3117A" w:rsidRDefault="00D3117A">
      <w:pPr>
        <w:rPr>
          <w:noProof/>
        </w:rPr>
      </w:pPr>
    </w:p>
    <w:p w14:paraId="5FCDD1EE" w14:textId="77777777" w:rsidR="00D3117A" w:rsidRDefault="00D3117A">
      <w:pPr>
        <w:rPr>
          <w:noProof/>
        </w:rPr>
      </w:pPr>
    </w:p>
    <w:p w14:paraId="4B1C5E4C" w14:textId="77777777" w:rsidR="00D3117A" w:rsidRDefault="00D3117A">
      <w:pPr>
        <w:rPr>
          <w:noProof/>
        </w:rPr>
      </w:pPr>
    </w:p>
    <w:p w14:paraId="1AF06A12" w14:textId="121E8ECE" w:rsidR="00D3117A" w:rsidRDefault="00D3117A">
      <w:pPr>
        <w:rPr>
          <w:noProof/>
        </w:rPr>
      </w:pPr>
    </w:p>
    <w:p w14:paraId="39593C51" w14:textId="2F6BD435" w:rsidR="002340ED" w:rsidRDefault="002340ED">
      <w:pPr>
        <w:rPr>
          <w:noProof/>
        </w:rPr>
      </w:pPr>
    </w:p>
    <w:p w14:paraId="56B8B47E" w14:textId="06F12B4E" w:rsidR="002340ED" w:rsidRDefault="002340ED">
      <w:pPr>
        <w:rPr>
          <w:noProof/>
        </w:rPr>
      </w:pPr>
    </w:p>
    <w:p w14:paraId="6D170788" w14:textId="2788CF17" w:rsidR="002340ED" w:rsidRDefault="002340ED">
      <w:pPr>
        <w:rPr>
          <w:noProof/>
        </w:rPr>
      </w:pPr>
    </w:p>
    <w:p w14:paraId="530D664F" w14:textId="77777777" w:rsidR="002340ED" w:rsidRPr="00D83A7A" w:rsidRDefault="002340ED" w:rsidP="002340ED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9059277"/>
      <w:r w:rsidRPr="00D83A7A">
        <w:rPr>
          <w:rStyle w:val="Emphasis"/>
          <w:rFonts w:cs="Arial"/>
          <w:i w:val="0"/>
        </w:rPr>
        <w:t>Table of Contents</w:t>
      </w:r>
      <w:bookmarkEnd w:id="1"/>
    </w:p>
    <w:p w14:paraId="48AB910D" w14:textId="77777777" w:rsidR="00D3117A" w:rsidRDefault="00D3117A" w:rsidP="00D3117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F57BEE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_Toc109059277 \h </w:instrText>
      </w:r>
      <w:r>
        <w:fldChar w:fldCharType="separate"/>
      </w:r>
      <w:r>
        <w:t>1</w:t>
      </w:r>
      <w:r>
        <w:fldChar w:fldCharType="end"/>
      </w:r>
    </w:p>
    <w:p w14:paraId="78E86EFE" w14:textId="77777777" w:rsidR="00D3117A" w:rsidRDefault="00D3117A" w:rsidP="00D3117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57BE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57BE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_Toc109059278 \h </w:instrText>
      </w:r>
      <w:r>
        <w:fldChar w:fldCharType="separate"/>
      </w:r>
      <w:r>
        <w:t>3</w:t>
      </w:r>
      <w:r>
        <w:fldChar w:fldCharType="end"/>
      </w:r>
    </w:p>
    <w:p w14:paraId="07F70D39" w14:textId="77777777" w:rsidR="00D3117A" w:rsidRDefault="00D3117A" w:rsidP="00D3117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57BEE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57BEE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_Toc109059279 \h </w:instrText>
      </w:r>
      <w:r>
        <w:fldChar w:fldCharType="separate"/>
      </w:r>
      <w:r>
        <w:t>3</w:t>
      </w:r>
      <w:r>
        <w:fldChar w:fldCharType="end"/>
      </w:r>
    </w:p>
    <w:p w14:paraId="2BC2FC6E" w14:textId="77777777" w:rsidR="00D3117A" w:rsidRDefault="00D3117A" w:rsidP="00D3117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57BE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57BE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_Toc109059280 \h </w:instrText>
      </w:r>
      <w:r>
        <w:fldChar w:fldCharType="separate"/>
      </w:r>
      <w:r>
        <w:t>3</w:t>
      </w:r>
      <w:r>
        <w:fldChar w:fldCharType="end"/>
      </w:r>
    </w:p>
    <w:p w14:paraId="725ACEB1" w14:textId="77777777" w:rsidR="00D3117A" w:rsidRDefault="00D3117A" w:rsidP="00D3117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57BEE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57BEE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_Toc109059281 \h </w:instrText>
      </w:r>
      <w:r>
        <w:fldChar w:fldCharType="separate"/>
      </w:r>
      <w:r>
        <w:t>3</w:t>
      </w:r>
      <w:r>
        <w:fldChar w:fldCharType="end"/>
      </w:r>
    </w:p>
    <w:p w14:paraId="20B84820" w14:textId="77777777" w:rsidR="00D3117A" w:rsidRDefault="00D3117A" w:rsidP="00D3117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57BEE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57BEE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_Toc109059282 \h </w:instrText>
      </w:r>
      <w:r>
        <w:fldChar w:fldCharType="separate"/>
      </w:r>
      <w:r>
        <w:t>4</w:t>
      </w:r>
      <w:r>
        <w:fldChar w:fldCharType="end"/>
      </w:r>
    </w:p>
    <w:p w14:paraId="58B3B5C9" w14:textId="77777777" w:rsidR="00D3117A" w:rsidRDefault="00D3117A" w:rsidP="00D3117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57BEE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57BEE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_Toc109059283 \h </w:instrText>
      </w:r>
      <w:r>
        <w:fldChar w:fldCharType="separate"/>
      </w:r>
      <w:r>
        <w:t>5</w:t>
      </w:r>
      <w:r>
        <w:fldChar w:fldCharType="end"/>
      </w:r>
    </w:p>
    <w:p w14:paraId="0151C8C6" w14:textId="77777777" w:rsidR="00D3117A" w:rsidRDefault="00D3117A" w:rsidP="00D3117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57BEE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57BEE">
        <w:rPr>
          <w:rFonts w:cs="Arial"/>
          <w:b/>
        </w:rPr>
        <w:t>Mediatek MT6879</w:t>
      </w:r>
      <w:r>
        <w:tab/>
      </w:r>
      <w:r>
        <w:fldChar w:fldCharType="begin"/>
      </w:r>
      <w:r>
        <w:instrText xml:space="preserve"> PAGEREF _Toc109059284 \h </w:instrText>
      </w:r>
      <w:r>
        <w:fldChar w:fldCharType="separate"/>
      </w:r>
      <w:r>
        <w:t>5</w:t>
      </w:r>
      <w:r>
        <w:fldChar w:fldCharType="end"/>
      </w:r>
    </w:p>
    <w:p w14:paraId="399004DC" w14:textId="77777777" w:rsidR="00D3117A" w:rsidRDefault="00D3117A" w:rsidP="00D3117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57BEE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57BEE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_Toc109059285 \h </w:instrText>
      </w:r>
      <w:r>
        <w:fldChar w:fldCharType="separate"/>
      </w:r>
      <w:r>
        <w:t>5</w:t>
      </w:r>
      <w:r>
        <w:fldChar w:fldCharType="end"/>
      </w:r>
    </w:p>
    <w:p w14:paraId="651736D9" w14:textId="77777777" w:rsidR="00D3117A" w:rsidRDefault="00D3117A" w:rsidP="00D3117A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9059278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5FBB6FB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5F0EEB">
        <w:rPr>
          <w:rFonts w:cs="Arial"/>
        </w:rPr>
        <w:t xml:space="preserve"> </w:t>
      </w:r>
      <w:r w:rsidR="00632CE8">
        <w:rPr>
          <w:rFonts w:cs="Arial"/>
        </w:rPr>
        <w:t>1</w:t>
      </w:r>
      <w:r w:rsidR="00AB79D8">
        <w:rPr>
          <w:rFonts w:cs="Arial"/>
        </w:rPr>
        <w:t>1</w:t>
      </w:r>
      <w:r w:rsidR="00632CE8">
        <w:rPr>
          <w:rFonts w:cs="Arial"/>
        </w:rPr>
        <w:t>.1.3a</w:t>
      </w:r>
      <w:r w:rsidR="00760C1E">
        <w:rPr>
          <w:rFonts w:cs="Arial"/>
        </w:rPr>
        <w:t xml:space="preserve"> </w:t>
      </w:r>
      <w:r>
        <w:rPr>
          <w:rFonts w:cs="Arial"/>
        </w:rPr>
        <w:t>which is part of the</w:t>
      </w:r>
      <w:r w:rsidR="005F0EEB">
        <w:rPr>
          <w:rFonts w:cs="Arial"/>
        </w:rPr>
        <w:t xml:space="preserve"> NR5GC</w:t>
      </w:r>
      <w:r w:rsidR="0093479E">
        <w:rPr>
          <w:rFonts w:cs="Arial"/>
        </w:rPr>
        <w:t>_IRAT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0103D9A3" w14:textId="75C9C379" w:rsidR="005D6D5B" w:rsidRPr="004B68FC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2" w:history="1">
        <w:r w:rsidR="00DC6827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  <w:r w:rsidR="005D6D5B">
        <w:br/>
      </w:r>
    </w:p>
    <w:p w14:paraId="6A88D1A7" w14:textId="7FCEED2C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09059279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DDFE21D" w14:textId="3523BBE4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 xml:space="preserve">Test Case: </w:t>
      </w:r>
      <w:r w:rsidRPr="00DC6827">
        <w:rPr>
          <w:rFonts w:cs="Arial"/>
          <w:b/>
          <w:lang w:eastAsia="ja-JP"/>
        </w:rPr>
        <w:tab/>
      </w:r>
      <w:r w:rsidR="00632CE8">
        <w:rPr>
          <w:rFonts w:cs="Arial"/>
          <w:lang w:eastAsia="ja-JP"/>
        </w:rPr>
        <w:t>11.1.3a</w:t>
      </w:r>
    </w:p>
    <w:p w14:paraId="30F24256" w14:textId="091CE3D9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ATS Version:</w:t>
      </w:r>
      <w:r w:rsidRPr="00DC6827">
        <w:rPr>
          <w:rFonts w:cs="Arial"/>
          <w:b/>
          <w:lang w:eastAsia="ja-JP"/>
        </w:rPr>
        <w:tab/>
      </w:r>
      <w:r w:rsidR="00DC6827" w:rsidRPr="00DC6827">
        <w:rPr>
          <w:rFonts w:cs="Arial"/>
          <w:lang w:eastAsia="ja-JP"/>
        </w:rPr>
        <w:t>iwd-TTCN3-B2020-09_D2</w:t>
      </w:r>
      <w:r w:rsidR="00132624">
        <w:rPr>
          <w:rFonts w:cs="Arial"/>
          <w:lang w:eastAsia="ja-JP"/>
        </w:rPr>
        <w:t>2</w:t>
      </w:r>
      <w:r w:rsidR="00DC6827" w:rsidRPr="00DC6827">
        <w:rPr>
          <w:rFonts w:cs="Arial"/>
          <w:lang w:eastAsia="ja-JP"/>
        </w:rPr>
        <w:t>wk</w:t>
      </w:r>
      <w:r w:rsidR="00AB79D8">
        <w:rPr>
          <w:rFonts w:cs="Arial"/>
          <w:lang w:eastAsia="ja-JP"/>
        </w:rPr>
        <w:t>23</w:t>
      </w:r>
    </w:p>
    <w:p w14:paraId="2701F4BF" w14:textId="77777777" w:rsidR="001154B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System Simulator used:</w:t>
      </w:r>
      <w:r w:rsidRPr="00DC6827">
        <w:rPr>
          <w:rFonts w:cs="Arial"/>
          <w:b/>
          <w:lang w:eastAsia="ja-JP"/>
        </w:rPr>
        <w:tab/>
      </w:r>
      <w:r w:rsidR="001154B0" w:rsidRPr="000C44E5">
        <w:rPr>
          <w:lang w:eastAsia="ja-JP"/>
        </w:rPr>
        <w:t>Anritsu Protocol Conformance Test System ME7834NR</w:t>
      </w:r>
      <w:r w:rsidR="001154B0">
        <w:rPr>
          <w:lang w:eastAsia="ja-JP"/>
        </w:rPr>
        <w:t>,</w:t>
      </w:r>
      <w:r w:rsidR="001154B0" w:rsidRPr="00A019F3">
        <w:rPr>
          <w:rFonts w:cs="Arial"/>
          <w:lang w:eastAsia="ja-JP"/>
        </w:rPr>
        <w:t xml:space="preserve"> </w:t>
      </w:r>
    </w:p>
    <w:p w14:paraId="4939F6E6" w14:textId="7917DA27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>UE used:</w:t>
      </w:r>
      <w:r w:rsidRPr="00DC6827">
        <w:rPr>
          <w:rFonts w:cs="Arial"/>
          <w:b/>
          <w:lang w:eastAsia="ja-JP"/>
        </w:rPr>
        <w:tab/>
      </w:r>
      <w:proofErr w:type="spellStart"/>
      <w:r w:rsidR="00D20703" w:rsidRPr="00D20703">
        <w:rPr>
          <w:rFonts w:cs="Arial"/>
          <w:b/>
        </w:rPr>
        <w:t>Mediatek</w:t>
      </w:r>
      <w:proofErr w:type="spellEnd"/>
      <w:r w:rsidR="00D20703" w:rsidRPr="00D20703">
        <w:rPr>
          <w:rFonts w:cs="Arial"/>
          <w:b/>
        </w:rPr>
        <w:t xml:space="preserve"> MT6</w:t>
      </w:r>
      <w:r w:rsidR="0035442E">
        <w:rPr>
          <w:rFonts w:cs="Arial"/>
          <w:b/>
        </w:rPr>
        <w:t>879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09059280"/>
      <w:r w:rsidRPr="00854C55">
        <w:rPr>
          <w:b/>
        </w:rPr>
        <w:t>Corrections required</w:t>
      </w:r>
      <w:bookmarkEnd w:id="6"/>
      <w:bookmarkEnd w:id="7"/>
      <w:bookmarkEnd w:id="8"/>
    </w:p>
    <w:p w14:paraId="6F7AA857" w14:textId="77777777" w:rsidR="00112C39" w:rsidRDefault="00112C39" w:rsidP="008C32EF">
      <w:pPr>
        <w:spacing w:after="0"/>
        <w:rPr>
          <w:rFonts w:ascii="Arial" w:hAnsi="Arial"/>
          <w:b/>
        </w:rPr>
      </w:pPr>
      <w:bookmarkStart w:id="9" w:name="_Toc122434493"/>
      <w:bookmarkStart w:id="10" w:name="_Toc295288970"/>
      <w:bookmarkStart w:id="11" w:name="_Toc325725665"/>
    </w:p>
    <w:p w14:paraId="5C151DDD" w14:textId="546AB742" w:rsidR="00942C1A" w:rsidRDefault="00632CE8" w:rsidP="00942C1A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109059281"/>
      <w:r>
        <w:rPr>
          <w:b/>
          <w:lang w:val="pt-BR"/>
        </w:rPr>
        <w:t>Change 1</w:t>
      </w:r>
      <w:bookmarkEnd w:id="12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942C1A" w14:paraId="241878CF" w14:textId="77777777" w:rsidTr="0001375E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799ED" w14:textId="77777777" w:rsidR="00942C1A" w:rsidRPr="003C0071" w:rsidRDefault="00942C1A" w:rsidP="0009456D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EF7D" w14:textId="4A3DF682" w:rsidR="00942C1A" w:rsidRPr="000077FF" w:rsidRDefault="00D2426A" w:rsidP="0009456D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D2426A">
              <w:rPr>
                <w:rFonts w:ascii="Courier New" w:hAnsi="Courier New" w:cs="Courier New"/>
                <w:lang w:eastAsia="de-DE"/>
              </w:rPr>
              <w:t xml:space="preserve">function </w:t>
            </w:r>
            <w:r w:rsidR="0089722D" w:rsidRPr="0089722D">
              <w:rPr>
                <w:rFonts w:ascii="Courier New" w:hAnsi="Courier New" w:cs="Courier New"/>
                <w:lang w:eastAsia="de-DE"/>
              </w:rPr>
              <w:t>f_TC_11_1_3a_NR5GC_IMS1</w:t>
            </w:r>
            <w:r w:rsidRPr="00D2426A">
              <w:rPr>
                <w:rFonts w:ascii="Courier New" w:hAnsi="Courier New" w:cs="Courier New"/>
                <w:lang w:eastAsia="de-DE"/>
              </w:rPr>
              <w:t>()</w:t>
            </w:r>
          </w:p>
        </w:tc>
      </w:tr>
      <w:tr w:rsidR="00942C1A" w14:paraId="61BA81A9" w14:textId="77777777" w:rsidTr="0001375E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F7457" w14:textId="77777777" w:rsidR="00942C1A" w:rsidRDefault="00942C1A" w:rsidP="000945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12F7" w14:textId="76E4EBDF" w:rsidR="00866AB1" w:rsidRPr="00F672DF" w:rsidRDefault="0089722D" w:rsidP="00A328A0">
            <w:pPr>
              <w:pStyle w:val="ListParagraph"/>
              <w:numPr>
                <w:ilvl w:val="0"/>
                <w:numId w:val="23"/>
              </w:num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 xml:space="preserve">After Handover to LTE from NR UE will be sending all SIP msgs </w:t>
            </w:r>
            <w:r w:rsidR="00F672DF">
              <w:rPr>
                <w:rFonts w:ascii="Arial" w:hAnsi="Arial"/>
                <w:noProof/>
                <w:lang w:val="en-SG"/>
              </w:rPr>
              <w:t xml:space="preserve">on EUTRA and it will include access type </w:t>
            </w:r>
            <w:r w:rsidR="00F672DF" w:rsidRPr="00F672DF">
              <w:rPr>
                <w:rFonts w:ascii="Arial" w:hAnsi="Arial"/>
                <w:noProof/>
                <w:lang w:val="en-SG"/>
              </w:rPr>
              <w:t>'3GPP-E-UTRAN' on pAccessNetworkInfo. So TTCN should update RAN type for E_UTRAN</w:t>
            </w:r>
            <w:r w:rsidR="009533E8">
              <w:rPr>
                <w:rFonts w:ascii="Arial" w:hAnsi="Arial"/>
                <w:noProof/>
                <w:lang w:val="en-SG"/>
              </w:rPr>
              <w:t xml:space="preserve"> for upcoming SIPs.</w:t>
            </w:r>
            <w:r w:rsidR="00F672DF" w:rsidRPr="00F672DF">
              <w:rPr>
                <w:rFonts w:ascii="Arial" w:hAnsi="Arial"/>
                <w:noProof/>
                <w:lang w:val="en-SG"/>
              </w:rPr>
              <w:t>.</w:t>
            </w:r>
          </w:p>
          <w:p w14:paraId="6C7F10F5" w14:textId="58ECBB78" w:rsidR="00F672DF" w:rsidRPr="00A328A0" w:rsidRDefault="00F672DF" w:rsidP="00A328A0">
            <w:pPr>
              <w:pStyle w:val="ListParagraph"/>
              <w:numPr>
                <w:ilvl w:val="0"/>
                <w:numId w:val="23"/>
              </w:numPr>
              <w:rPr>
                <w:rFonts w:ascii="Arial" w:hAnsi="Arial"/>
                <w:noProof/>
                <w:lang w:val="en-SG"/>
              </w:rPr>
            </w:pPr>
            <w:r w:rsidRPr="00F672DF">
              <w:rPr>
                <w:rFonts w:ascii="Arial" w:hAnsi="Arial"/>
                <w:noProof/>
                <w:lang w:val="en-SG"/>
              </w:rPr>
              <w:t>Need to send Co-ordination to EUTRAN after call gets established.</w:t>
            </w:r>
          </w:p>
        </w:tc>
      </w:tr>
      <w:tr w:rsidR="00942C1A" w14:paraId="5F598285" w14:textId="77777777" w:rsidTr="0001375E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D1792" w14:textId="77777777" w:rsidR="00942C1A" w:rsidRDefault="00942C1A" w:rsidP="000945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A21B" w14:textId="77777777" w:rsidR="00942C1A" w:rsidRDefault="00F672DF" w:rsidP="00F672DF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Added function to set RAN type as EUTRAN.</w:t>
            </w:r>
          </w:p>
          <w:p w14:paraId="504E1A73" w14:textId="01D1375B" w:rsidR="00F672DF" w:rsidRDefault="00F672DF" w:rsidP="00F672DF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Added </w:t>
            </w:r>
            <w:r w:rsidRPr="00F672DF">
              <w:rPr>
                <w:noProof/>
                <w:lang w:val="en-SG"/>
              </w:rPr>
              <w:t>f_IMS_IPCAN_SendCoOrdMsg</w:t>
            </w:r>
            <w:r>
              <w:rPr>
                <w:noProof/>
                <w:lang w:val="en-SG"/>
              </w:rPr>
              <w:t xml:space="preserve"> for EUTRAN.</w:t>
            </w:r>
          </w:p>
        </w:tc>
      </w:tr>
      <w:tr w:rsidR="00942C1A" w14:paraId="73D503E5" w14:textId="77777777" w:rsidTr="0001375E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112DE" w14:textId="77777777" w:rsidR="00942C1A" w:rsidRDefault="00942C1A" w:rsidP="000945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8D5D" w14:textId="6A4187D3" w:rsidR="00942C1A" w:rsidRDefault="0089722D" w:rsidP="0009456D">
            <w:pPr>
              <w:spacing w:after="0"/>
              <w:rPr>
                <w:rFonts w:ascii="Arial" w:hAnsi="Arial" w:cs="Arial"/>
                <w:noProof/>
              </w:rPr>
            </w:pPr>
            <w:r w:rsidRPr="0089722D">
              <w:rPr>
                <w:rFonts w:ascii="Arial" w:hAnsi="Arial" w:cs="Arial"/>
                <w:noProof/>
              </w:rPr>
              <w:t>EPS_Fallback_NR5GC_IMS</w:t>
            </w:r>
            <w:r w:rsidR="00D2426A">
              <w:rPr>
                <w:rFonts w:ascii="Arial" w:hAnsi="Arial" w:cs="Arial"/>
                <w:noProof/>
              </w:rPr>
              <w:t>.ttcn</w:t>
            </w:r>
          </w:p>
        </w:tc>
      </w:tr>
      <w:tr w:rsidR="0001375E" w14:paraId="65577C0A" w14:textId="77777777" w:rsidTr="0001375E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36399" w14:textId="77777777" w:rsidR="0001375E" w:rsidRDefault="0001375E" w:rsidP="0001375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F466" w14:textId="77777777" w:rsidR="0001375E" w:rsidRDefault="0001375E" w:rsidP="0001375E">
            <w:pPr>
              <w:pStyle w:val="ListParagraph"/>
              <w:numPr>
                <w:ilvl w:val="0"/>
                <w:numId w:val="25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  <w:p w14:paraId="12E9DD9A" w14:textId="77777777" w:rsidR="0001375E" w:rsidRPr="005D2275" w:rsidRDefault="0001375E" w:rsidP="0001375E">
            <w:pPr>
              <w:pStyle w:val="ListParagraph"/>
              <w:numPr>
                <w:ilvl w:val="0"/>
                <w:numId w:val="25"/>
              </w:numPr>
              <w:rPr>
                <w:rFonts w:ascii="Arial" w:hAnsi="Arial"/>
                <w:highlight w:val="red"/>
              </w:rPr>
            </w:pPr>
            <w:r w:rsidRPr="005D2275">
              <w:rPr>
                <w:rFonts w:ascii="Arial" w:hAnsi="Arial"/>
                <w:highlight w:val="red"/>
              </w:rPr>
              <w:t>Rejected.  This corresponds to the trigger sent from the EUTRA PTC to trigger the call release:</w:t>
            </w:r>
          </w:p>
          <w:p w14:paraId="30E709AE" w14:textId="77777777" w:rsidR="0001375E" w:rsidRPr="005D2275" w:rsidRDefault="0001375E" w:rsidP="0001375E">
            <w:pPr>
              <w:pStyle w:val="ListParagraph"/>
              <w:rPr>
                <w:rFonts w:ascii="Arial" w:hAnsi="Arial"/>
              </w:rPr>
            </w:pPr>
            <w:r w:rsidRPr="005D2275">
              <w:rPr>
                <w:rFonts w:ascii="Arial" w:hAnsi="Arial"/>
              </w:rPr>
              <w:t xml:space="preserve">    </w:t>
            </w:r>
            <w:proofErr w:type="spellStart"/>
            <w:r w:rsidRPr="005D2275">
              <w:rPr>
                <w:rFonts w:ascii="Arial" w:hAnsi="Arial"/>
                <w:highlight w:val="yellow"/>
              </w:rPr>
              <w:t>f_IMS_IPCAN_</w:t>
            </w:r>
            <w:proofErr w:type="gramStart"/>
            <w:r w:rsidRPr="005D2275">
              <w:rPr>
                <w:rFonts w:ascii="Arial" w:hAnsi="Arial"/>
                <w:highlight w:val="yellow"/>
              </w:rPr>
              <w:t>SendCoOrdMsg</w:t>
            </w:r>
            <w:proofErr w:type="spellEnd"/>
            <w:r w:rsidRPr="005D2275">
              <w:rPr>
                <w:rFonts w:ascii="Arial" w:hAnsi="Arial"/>
                <w:highlight w:val="yellow"/>
              </w:rPr>
              <w:t>(</w:t>
            </w:r>
            <w:proofErr w:type="gramEnd"/>
            <w:r w:rsidRPr="005D2275">
              <w:rPr>
                <w:rFonts w:ascii="Arial" w:hAnsi="Arial"/>
                <w:highlight w:val="yellow"/>
              </w:rPr>
              <w:t>IMS[tsc_Index_IMS1]);</w:t>
            </w:r>
          </w:p>
          <w:p w14:paraId="2A6B1C8C" w14:textId="77777777" w:rsidR="0001375E" w:rsidRPr="005D2275" w:rsidRDefault="0001375E" w:rsidP="0001375E">
            <w:pPr>
              <w:pStyle w:val="ListParagraph"/>
              <w:rPr>
                <w:rFonts w:ascii="Arial" w:hAnsi="Arial"/>
              </w:rPr>
            </w:pPr>
            <w:r w:rsidRPr="005D2275">
              <w:rPr>
                <w:rFonts w:ascii="Arial" w:hAnsi="Arial"/>
              </w:rPr>
              <w:t xml:space="preserve">    </w:t>
            </w:r>
            <w:proofErr w:type="spellStart"/>
            <w:r w:rsidRPr="005D2275">
              <w:rPr>
                <w:rFonts w:ascii="Arial" w:hAnsi="Arial"/>
              </w:rPr>
              <w:t>f_IMS_IPCAN_</w:t>
            </w:r>
            <w:proofErr w:type="gramStart"/>
            <w:r w:rsidRPr="005D2275">
              <w:rPr>
                <w:rFonts w:ascii="Arial" w:hAnsi="Arial"/>
              </w:rPr>
              <w:t>WaitForTrigger</w:t>
            </w:r>
            <w:proofErr w:type="spellEnd"/>
            <w:r w:rsidRPr="005D2275">
              <w:rPr>
                <w:rFonts w:ascii="Arial" w:hAnsi="Arial"/>
              </w:rPr>
              <w:t>(</w:t>
            </w:r>
            <w:proofErr w:type="gramEnd"/>
            <w:r w:rsidRPr="005D2275">
              <w:rPr>
                <w:rFonts w:ascii="Arial" w:hAnsi="Arial"/>
              </w:rPr>
              <w:t>IMS[tsc_Index_IMS1]);</w:t>
            </w:r>
          </w:p>
          <w:p w14:paraId="7310C4B6" w14:textId="6A32F382" w:rsidR="0001375E" w:rsidRDefault="0001375E" w:rsidP="0001375E">
            <w:pPr>
              <w:rPr>
                <w:rFonts w:ascii="Arial" w:hAnsi="Arial"/>
                <w:highlight w:val="cyan"/>
              </w:rPr>
            </w:pPr>
            <w:r w:rsidRPr="005D2275">
              <w:rPr>
                <w:rFonts w:ascii="Arial" w:hAnsi="Arial"/>
              </w:rPr>
              <w:t xml:space="preserve">    </w:t>
            </w:r>
            <w:proofErr w:type="spellStart"/>
            <w:r w:rsidRPr="005D2275">
              <w:rPr>
                <w:rFonts w:ascii="Arial" w:hAnsi="Arial"/>
              </w:rPr>
              <w:t>f_EUTRA_DeactivateEPS_BearerContext</w:t>
            </w:r>
            <w:proofErr w:type="spellEnd"/>
            <w:r w:rsidRPr="005D2275">
              <w:rPr>
                <w:rFonts w:ascii="Arial" w:hAnsi="Arial"/>
              </w:rPr>
              <w:t xml:space="preserve"> (eutra_Cell1, int2</w:t>
            </w:r>
            <w:proofErr w:type="gramStart"/>
            <w:r w:rsidRPr="005D2275">
              <w:rPr>
                <w:rFonts w:ascii="Arial" w:hAnsi="Arial"/>
              </w:rPr>
              <w:t>hex(</w:t>
            </w:r>
            <w:proofErr w:type="spellStart"/>
            <w:proofErr w:type="gramEnd"/>
            <w:r w:rsidRPr="005D2275">
              <w:rPr>
                <w:rFonts w:ascii="Arial" w:hAnsi="Arial"/>
              </w:rPr>
              <w:t>v_EPSBearerId</w:t>
            </w:r>
            <w:proofErr w:type="spellEnd"/>
            <w:r w:rsidRPr="005D2275">
              <w:rPr>
                <w:rFonts w:ascii="Arial" w:hAnsi="Arial"/>
              </w:rPr>
              <w:t>, 1)); // @sic R5s220448 sic@</w:t>
            </w:r>
          </w:p>
        </w:tc>
      </w:tr>
    </w:tbl>
    <w:p w14:paraId="683E8AA2" w14:textId="77777777" w:rsidR="00942C1A" w:rsidRDefault="00942C1A" w:rsidP="00942C1A">
      <w:pPr>
        <w:spacing w:after="0"/>
        <w:rPr>
          <w:rFonts w:ascii="Arial" w:hAnsi="Arial"/>
          <w:b/>
          <w:sz w:val="32"/>
          <w:lang w:val="pt-BR"/>
        </w:rPr>
      </w:pPr>
    </w:p>
    <w:p w14:paraId="4259647C" w14:textId="77777777" w:rsidR="00942C1A" w:rsidRDefault="00942C1A" w:rsidP="00942C1A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42C1A" w14:paraId="286E8DD3" w14:textId="77777777" w:rsidTr="0009456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A6CE" w14:textId="77777777" w:rsidR="0089722D" w:rsidRPr="0089722D" w:rsidRDefault="00942C1A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89722D" w:rsidRPr="0089722D">
              <w:rPr>
                <w:rFonts w:ascii="Courier New" w:hAnsi="Courier New" w:cs="Courier New"/>
                <w:lang w:eastAsia="de-DE"/>
              </w:rPr>
              <w:t>function f_TC_11_1_3a_NR5GC_IMS1</w:t>
            </w:r>
            <w:proofErr w:type="gramStart"/>
            <w:r w:rsidR="0089722D" w:rsidRPr="0089722D">
              <w:rPr>
                <w:rFonts w:ascii="Courier New" w:hAnsi="Courier New" w:cs="Courier New"/>
                <w:lang w:eastAsia="de-DE"/>
              </w:rPr>
              <w:t>()runs</w:t>
            </w:r>
            <w:proofErr w:type="gramEnd"/>
            <w:r w:rsidR="0089722D" w:rsidRPr="0089722D">
              <w:rPr>
                <w:rFonts w:ascii="Courier New" w:hAnsi="Courier New" w:cs="Courier New"/>
                <w:lang w:eastAsia="de-DE"/>
              </w:rPr>
              <w:t xml:space="preserve"> on IMS_PTC</w:t>
            </w:r>
          </w:p>
          <w:p w14:paraId="4E11F01F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2135B373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IMS_InviteRequestWithSdp_Type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v_InviteRequestWithSdp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>;</w:t>
            </w:r>
          </w:p>
          <w:p w14:paraId="2432029E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D9B37F3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fl_IMSFallback_</w:t>
            </w:r>
            <w:proofErr w:type="gramStart"/>
            <w:r w:rsidRPr="0089722D">
              <w:rPr>
                <w:rFonts w:ascii="Courier New" w:hAnsi="Courier New" w:cs="Courier New"/>
                <w:lang w:eastAsia="de-DE"/>
              </w:rPr>
              <w:t>PreambleRegistrations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89722D">
              <w:rPr>
                <w:rFonts w:ascii="Courier New" w:hAnsi="Courier New" w:cs="Courier New"/>
                <w:lang w:eastAsia="de-DE"/>
              </w:rPr>
              <w:t>);</w:t>
            </w:r>
          </w:p>
          <w:p w14:paraId="36BE22DF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74C8454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// @siclog "Step 10 - 14" 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>@</w:t>
            </w:r>
          </w:p>
          <w:p w14:paraId="0D7D50A7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89722D">
              <w:rPr>
                <w:rFonts w:ascii="Courier New" w:hAnsi="Courier New" w:cs="Courier New"/>
                <w:lang w:eastAsia="de-DE"/>
              </w:rPr>
              <w:t>InviteRequestWithSdp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89722D">
              <w:rPr>
                <w:rFonts w:ascii="Courier New" w:hAnsi="Courier New" w:cs="Courier New"/>
                <w:lang w:eastAsia="de-DE"/>
              </w:rPr>
              <w:t>= f_IMS_MOCallSetup_NR5GC_A_4_1a_Step1();</w:t>
            </w:r>
          </w:p>
          <w:p w14:paraId="1B8BCABF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lastRenderedPageBreak/>
              <w:t xml:space="preserve">    f_IMS_MOCallSetup_NR5GC_A_4_1a_Step2_5(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v_InviteRequestWithSdp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>);</w:t>
            </w:r>
          </w:p>
          <w:p w14:paraId="5CEDBE14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7A1E40D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f_IMS_IPCAN_</w:t>
            </w:r>
            <w:proofErr w:type="gramStart"/>
            <w:r w:rsidRPr="0089722D">
              <w:rPr>
                <w:rFonts w:ascii="Courier New" w:hAnsi="Courier New" w:cs="Courier New"/>
                <w:lang w:eastAsia="de-DE"/>
              </w:rPr>
              <w:t>SendCoOrdMsg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89722D">
              <w:rPr>
                <w:rFonts w:ascii="Courier New" w:hAnsi="Courier New" w:cs="Courier New"/>
                <w:lang w:eastAsia="de-DE"/>
              </w:rPr>
              <w:t xml:space="preserve">IPCAN); //Now tell the 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Eutra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 xml:space="preserve"> to activate Dedicated EPS bearer</w:t>
            </w:r>
          </w:p>
          <w:p w14:paraId="08B697F3" w14:textId="0FDE151A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highlight w:val="yellow"/>
                <w:lang w:eastAsia="de-DE"/>
              </w:rPr>
              <w:t>// changed RAN type here</w:t>
            </w:r>
          </w:p>
          <w:p w14:paraId="5FEFF4DB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//Carry on with A.4.1a procedure</w:t>
            </w:r>
          </w:p>
          <w:p w14:paraId="13915C83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f_IMS_MOCallSetup_NR5GC_A_4_1a_Step6_7(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v_InviteRequestWithSdp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>);</w:t>
            </w:r>
          </w:p>
          <w:p w14:paraId="4A96D718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f_IMS_MOCallSetup_NR5GC_A_4_1_Step8_10(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v_InviteRequestWithSdp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>);</w:t>
            </w:r>
          </w:p>
          <w:p w14:paraId="17C694D4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f_IMS_MOCallSetup_Send200OK_ReceiveACK(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v_InviteRequestWithSdp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>);</w:t>
            </w:r>
          </w:p>
          <w:p w14:paraId="38484C14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f_IMS_</w:t>
            </w:r>
            <w:proofErr w:type="gramStart"/>
            <w:r w:rsidRPr="0089722D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89722D">
              <w:rPr>
                <w:rFonts w:ascii="Courier New" w:hAnsi="Courier New" w:cs="Courier New"/>
                <w:lang w:eastAsia="de-DE"/>
              </w:rPr>
              <w:t>__FILE__, __LINE__, "Table 11.1.3a.3.2-2 Step 7");</w:t>
            </w:r>
          </w:p>
          <w:p w14:paraId="489B648C" w14:textId="6B0396AB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89722D">
              <w:rPr>
                <w:rFonts w:ascii="Courier New" w:hAnsi="Courier New" w:cs="Courier New"/>
                <w:highlight w:val="yellow"/>
                <w:lang w:eastAsia="de-DE"/>
              </w:rPr>
              <w:t xml:space="preserve">// added co-ordination </w:t>
            </w:r>
            <w:proofErr w:type="spellStart"/>
            <w:r w:rsidRPr="0089722D">
              <w:rPr>
                <w:rFonts w:ascii="Courier New" w:hAnsi="Courier New" w:cs="Courier New"/>
                <w:highlight w:val="yellow"/>
                <w:lang w:eastAsia="de-DE"/>
              </w:rPr>
              <w:t>msg</w:t>
            </w:r>
            <w:proofErr w:type="spellEnd"/>
            <w:r w:rsidRPr="0089722D">
              <w:rPr>
                <w:rFonts w:ascii="Courier New" w:hAnsi="Courier New" w:cs="Courier New"/>
                <w:highlight w:val="yellow"/>
                <w:lang w:eastAsia="de-DE"/>
              </w:rPr>
              <w:t xml:space="preserve"> here</w:t>
            </w:r>
          </w:p>
          <w:p w14:paraId="0C6D1B11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// @siclog "Step 25" 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>@</w:t>
            </w:r>
          </w:p>
          <w:p w14:paraId="50B4043C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f_IMS_IPCAN_</w:t>
            </w:r>
            <w:proofErr w:type="gramStart"/>
            <w:r w:rsidRPr="0089722D">
              <w:rPr>
                <w:rFonts w:ascii="Courier New" w:hAnsi="Courier New" w:cs="Courier New"/>
                <w:lang w:eastAsia="de-DE"/>
              </w:rPr>
              <w:t>WaitForTrigger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89722D">
              <w:rPr>
                <w:rFonts w:ascii="Courier New" w:hAnsi="Courier New" w:cs="Courier New"/>
                <w:lang w:eastAsia="de-DE"/>
              </w:rPr>
              <w:t>OtherIPCAN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>);</w:t>
            </w:r>
          </w:p>
          <w:p w14:paraId="25136051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f_IMS_CallReleaseMO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v_InviteRequestWithSdp.Invite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>);</w:t>
            </w:r>
          </w:p>
          <w:p w14:paraId="7362DA31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f_IMS_IPCAN_</w:t>
            </w:r>
            <w:proofErr w:type="gramStart"/>
            <w:r w:rsidRPr="0089722D">
              <w:rPr>
                <w:rFonts w:ascii="Courier New" w:hAnsi="Courier New" w:cs="Courier New"/>
                <w:lang w:eastAsia="de-DE"/>
              </w:rPr>
              <w:t>SendCoOrdMsg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89722D">
              <w:rPr>
                <w:rFonts w:ascii="Courier New" w:hAnsi="Courier New" w:cs="Courier New"/>
                <w:lang w:eastAsia="de-DE"/>
              </w:rPr>
              <w:t>OtherIPCAN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>);</w:t>
            </w:r>
          </w:p>
          <w:p w14:paraId="325970AE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C4485D3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f_IMS_</w:t>
            </w:r>
            <w:proofErr w:type="gramStart"/>
            <w:r w:rsidRPr="0089722D">
              <w:rPr>
                <w:rFonts w:ascii="Courier New" w:hAnsi="Courier New" w:cs="Courier New"/>
                <w:lang w:eastAsia="de-DE"/>
              </w:rPr>
              <w:t>IpcanReleaseWithOptionalDeregistration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89722D">
              <w:rPr>
                <w:rFonts w:ascii="Courier New" w:hAnsi="Courier New" w:cs="Courier New"/>
                <w:lang w:eastAsia="de-DE"/>
              </w:rPr>
              <w:t>);</w:t>
            </w:r>
          </w:p>
          <w:p w14:paraId="5BCEB57C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}</w:t>
            </w:r>
          </w:p>
          <w:p w14:paraId="2904639F" w14:textId="24153AFA" w:rsidR="00942C1A" w:rsidRPr="00CA4CF2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</w:t>
            </w:r>
          </w:p>
        </w:tc>
      </w:tr>
    </w:tbl>
    <w:p w14:paraId="3443A0EF" w14:textId="77777777" w:rsidR="00942C1A" w:rsidRDefault="00942C1A" w:rsidP="00942C1A">
      <w:pPr>
        <w:spacing w:after="0"/>
        <w:rPr>
          <w:rFonts w:ascii="Arial" w:hAnsi="Arial"/>
          <w:b/>
        </w:rPr>
      </w:pPr>
    </w:p>
    <w:p w14:paraId="2181BD07" w14:textId="77777777" w:rsidR="00942C1A" w:rsidRDefault="00942C1A" w:rsidP="00942C1A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42C1A" w14:paraId="2B5DDB29" w14:textId="77777777" w:rsidTr="0009456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F092" w14:textId="77777777" w:rsidR="0089722D" w:rsidRPr="0089722D" w:rsidRDefault="00942C1A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7427D">
              <w:rPr>
                <w:rFonts w:ascii="Courier New" w:hAnsi="Courier New" w:cs="Courier New"/>
              </w:rPr>
              <w:t xml:space="preserve">  </w:t>
            </w:r>
            <w:r w:rsidRPr="005B4749">
              <w:rPr>
                <w:rFonts w:ascii="Courier New" w:hAnsi="Courier New" w:cs="Courier New"/>
              </w:rPr>
              <w:t xml:space="preserve">  </w:t>
            </w:r>
            <w:r w:rsidRPr="00942C1A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89722D" w:rsidRPr="0089722D">
              <w:rPr>
                <w:rFonts w:ascii="Courier New" w:hAnsi="Courier New" w:cs="Courier New"/>
                <w:lang w:eastAsia="de-DE"/>
              </w:rPr>
              <w:t xml:space="preserve">  function f_TC_11_1_3a_NR5GC_IMS1</w:t>
            </w:r>
            <w:proofErr w:type="gramStart"/>
            <w:r w:rsidR="0089722D" w:rsidRPr="0089722D">
              <w:rPr>
                <w:rFonts w:ascii="Courier New" w:hAnsi="Courier New" w:cs="Courier New"/>
                <w:lang w:eastAsia="de-DE"/>
              </w:rPr>
              <w:t>()runs</w:t>
            </w:r>
            <w:proofErr w:type="gramEnd"/>
            <w:r w:rsidR="0089722D" w:rsidRPr="0089722D">
              <w:rPr>
                <w:rFonts w:ascii="Courier New" w:hAnsi="Courier New" w:cs="Courier New"/>
                <w:lang w:eastAsia="de-DE"/>
              </w:rPr>
              <w:t xml:space="preserve"> on IMS_PTC</w:t>
            </w:r>
          </w:p>
          <w:p w14:paraId="61C8F837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75E73463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IMS_InviteRequestWithSdp_Type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v_InviteRequestWithSdp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>;</w:t>
            </w:r>
          </w:p>
          <w:p w14:paraId="41D1B512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89722D">
              <w:rPr>
                <w:rFonts w:ascii="Courier New" w:hAnsi="Courier New" w:cs="Courier New"/>
                <w:highlight w:val="yellow"/>
                <w:lang w:eastAsia="de-DE"/>
              </w:rPr>
              <w:t xml:space="preserve">var </w:t>
            </w:r>
            <w:proofErr w:type="spellStart"/>
            <w:r w:rsidRPr="0089722D">
              <w:rPr>
                <w:rFonts w:ascii="Courier New" w:hAnsi="Courier New" w:cs="Courier New"/>
                <w:highlight w:val="yellow"/>
                <w:lang w:eastAsia="de-DE"/>
              </w:rPr>
              <w:t>IMS_IPCAN_Coordination_MSG</w:t>
            </w:r>
            <w:proofErr w:type="spellEnd"/>
            <w:r w:rsidRPr="0089722D">
              <w:rPr>
                <w:rFonts w:ascii="Courier New" w:hAnsi="Courier New" w:cs="Courier New"/>
                <w:highlight w:val="yellow"/>
                <w:lang w:eastAsia="de-DE"/>
              </w:rPr>
              <w:t xml:space="preserve"> </w:t>
            </w:r>
            <w:proofErr w:type="spellStart"/>
            <w:r w:rsidRPr="0089722D">
              <w:rPr>
                <w:rFonts w:ascii="Courier New" w:hAnsi="Courier New" w:cs="Courier New"/>
                <w:highlight w:val="yellow"/>
                <w:lang w:eastAsia="de-DE"/>
              </w:rPr>
              <w:t>v_IMS_IPCAN_CoordMsg</w:t>
            </w:r>
            <w:proofErr w:type="spellEnd"/>
            <w:r w:rsidRPr="0089722D">
              <w:rPr>
                <w:rFonts w:ascii="Courier New" w:hAnsi="Courier New" w:cs="Courier New"/>
                <w:highlight w:val="yellow"/>
                <w:lang w:eastAsia="de-DE"/>
              </w:rPr>
              <w:t>;</w:t>
            </w:r>
          </w:p>
          <w:p w14:paraId="251C5E2A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C5536F1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fl_IMSFallback_</w:t>
            </w:r>
            <w:proofErr w:type="gramStart"/>
            <w:r w:rsidRPr="0089722D">
              <w:rPr>
                <w:rFonts w:ascii="Courier New" w:hAnsi="Courier New" w:cs="Courier New"/>
                <w:lang w:eastAsia="de-DE"/>
              </w:rPr>
              <w:t>PreambleRegistrations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89722D">
              <w:rPr>
                <w:rFonts w:ascii="Courier New" w:hAnsi="Courier New" w:cs="Courier New"/>
                <w:lang w:eastAsia="de-DE"/>
              </w:rPr>
              <w:t>);</w:t>
            </w:r>
          </w:p>
          <w:p w14:paraId="7C29928A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1E7B3EA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// @siclog "Step 10 - 14" 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>@</w:t>
            </w:r>
          </w:p>
          <w:p w14:paraId="10EDF48C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89722D">
              <w:rPr>
                <w:rFonts w:ascii="Courier New" w:hAnsi="Courier New" w:cs="Courier New"/>
                <w:lang w:eastAsia="de-DE"/>
              </w:rPr>
              <w:t>InviteRequestWithSdp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89722D">
              <w:rPr>
                <w:rFonts w:ascii="Courier New" w:hAnsi="Courier New" w:cs="Courier New"/>
                <w:lang w:eastAsia="de-DE"/>
              </w:rPr>
              <w:t>= f_IMS_MOCallSetup_NR5GC_A_4_1a_Step1();</w:t>
            </w:r>
          </w:p>
          <w:p w14:paraId="13CB5EDA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f_IMS_MOCallSetup_NR5GC_A_4_1a_Step2_5(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v_InviteRequestWithSdp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>);</w:t>
            </w:r>
          </w:p>
          <w:p w14:paraId="7C028950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85AC424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f_IMS_IPCAN_</w:t>
            </w:r>
            <w:proofErr w:type="gramStart"/>
            <w:r w:rsidRPr="0089722D">
              <w:rPr>
                <w:rFonts w:ascii="Courier New" w:hAnsi="Courier New" w:cs="Courier New"/>
                <w:lang w:eastAsia="de-DE"/>
              </w:rPr>
              <w:t>SendCoOrdMsg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89722D">
              <w:rPr>
                <w:rFonts w:ascii="Courier New" w:hAnsi="Courier New" w:cs="Courier New"/>
                <w:lang w:eastAsia="de-DE"/>
              </w:rPr>
              <w:t xml:space="preserve">IPCAN); //Now tell the 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Eutra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 xml:space="preserve"> to activate Dedicated EPS bearer</w:t>
            </w:r>
          </w:p>
          <w:p w14:paraId="1D235925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9722D">
              <w:rPr>
                <w:rFonts w:ascii="Courier New" w:hAnsi="Courier New" w:cs="Courier New"/>
                <w:highlight w:val="yellow"/>
                <w:lang w:eastAsia="de-DE"/>
              </w:rPr>
              <w:t>OtherIPCAN.receive</w:t>
            </w:r>
            <w:proofErr w:type="spellEnd"/>
            <w:r w:rsidRPr="0089722D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89722D">
              <w:rPr>
                <w:rFonts w:ascii="Courier New" w:hAnsi="Courier New" w:cs="Courier New"/>
                <w:highlight w:val="yellow"/>
                <w:lang w:eastAsia="de-DE"/>
              </w:rPr>
              <w:t>cmr_IPCAN_IMS_Response</w:t>
            </w:r>
            <w:proofErr w:type="spellEnd"/>
            <w:r w:rsidRPr="0089722D">
              <w:rPr>
                <w:rFonts w:ascii="Courier New" w:hAnsi="Courier New" w:cs="Courier New"/>
                <w:highlight w:val="yellow"/>
                <w:lang w:eastAsia="de-DE"/>
              </w:rPr>
              <w:t xml:space="preserve">) -&gt; value </w:t>
            </w:r>
            <w:proofErr w:type="spellStart"/>
            <w:r w:rsidRPr="0089722D">
              <w:rPr>
                <w:rFonts w:ascii="Courier New" w:hAnsi="Courier New" w:cs="Courier New"/>
                <w:highlight w:val="yellow"/>
                <w:lang w:eastAsia="de-DE"/>
              </w:rPr>
              <w:t>v_IMS_IPCAN_CoordMsg</w:t>
            </w:r>
            <w:proofErr w:type="spellEnd"/>
            <w:r w:rsidRPr="0089722D">
              <w:rPr>
                <w:rFonts w:ascii="Courier New" w:hAnsi="Courier New" w:cs="Courier New"/>
                <w:highlight w:val="yellow"/>
                <w:lang w:eastAsia="de-DE"/>
              </w:rPr>
              <w:t>;</w:t>
            </w:r>
          </w:p>
          <w:p w14:paraId="701F9F87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highlight w:val="yellow"/>
                <w:lang w:eastAsia="de-DE"/>
              </w:rPr>
              <w:t xml:space="preserve">    f_IMS_PTC_SetRanType(v_IMS_IPCAN_CoordMsg.IPCAN_IMS_</w:t>
            </w:r>
            <w:proofErr w:type="gramStart"/>
            <w:r w:rsidRPr="0089722D">
              <w:rPr>
                <w:rFonts w:ascii="Courier New" w:hAnsi="Courier New" w:cs="Courier New"/>
                <w:highlight w:val="yellow"/>
                <w:lang w:eastAsia="de-DE"/>
              </w:rPr>
              <w:t>Response.IpcanInfo.RanType</w:t>
            </w:r>
            <w:proofErr w:type="gramEnd"/>
            <w:r w:rsidRPr="0089722D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</w:p>
          <w:p w14:paraId="0837FC00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6CB4C83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//Carry on with A.4.1a procedure</w:t>
            </w:r>
          </w:p>
          <w:p w14:paraId="2043267E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f_IMS_MOCallSetup_NR5GC_A_4_1a_Step6_7(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v_InviteRequestWithSdp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>);</w:t>
            </w:r>
          </w:p>
          <w:p w14:paraId="4B286EA3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f_IMS_MOCallSetup_NR5GC_A_4_1_Step8_10(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v_InviteRequestWithSdp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>);</w:t>
            </w:r>
          </w:p>
          <w:p w14:paraId="69294C43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f_IMS_MOCallSetup_Send200OK_ReceiveACK(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v_InviteRequestWithSdp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>);</w:t>
            </w:r>
          </w:p>
          <w:p w14:paraId="705F9981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f_IMS_</w:t>
            </w:r>
            <w:proofErr w:type="gramStart"/>
            <w:r w:rsidRPr="0089722D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89722D">
              <w:rPr>
                <w:rFonts w:ascii="Courier New" w:hAnsi="Courier New" w:cs="Courier New"/>
                <w:lang w:eastAsia="de-DE"/>
              </w:rPr>
              <w:t>__FILE__, __LINE__, "Table 11.1.3a.3.2-2 Step 7");</w:t>
            </w:r>
          </w:p>
          <w:p w14:paraId="1E90CAAC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9722D">
              <w:rPr>
                <w:rFonts w:ascii="Courier New" w:hAnsi="Courier New" w:cs="Courier New"/>
                <w:highlight w:val="yellow"/>
                <w:lang w:eastAsia="de-DE"/>
              </w:rPr>
              <w:t>f_IMS_IPCAN_</w:t>
            </w:r>
            <w:proofErr w:type="gramStart"/>
            <w:r w:rsidRPr="0089722D">
              <w:rPr>
                <w:rFonts w:ascii="Courier New" w:hAnsi="Courier New" w:cs="Courier New"/>
                <w:highlight w:val="yellow"/>
                <w:lang w:eastAsia="de-DE"/>
              </w:rPr>
              <w:t>SendCoOrdMsg</w:t>
            </w:r>
            <w:proofErr w:type="spellEnd"/>
            <w:r w:rsidRPr="0089722D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89722D">
              <w:rPr>
                <w:rFonts w:ascii="Courier New" w:hAnsi="Courier New" w:cs="Courier New"/>
                <w:highlight w:val="yellow"/>
                <w:lang w:eastAsia="de-DE"/>
              </w:rPr>
              <w:t>OtherIPCAN</w:t>
            </w:r>
            <w:proofErr w:type="spellEnd"/>
            <w:r w:rsidRPr="0089722D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</w:p>
          <w:p w14:paraId="33BBF609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// @siclog "Step 25" 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>@</w:t>
            </w:r>
          </w:p>
          <w:p w14:paraId="4CDA9108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f_IMS_IPCAN_</w:t>
            </w:r>
            <w:proofErr w:type="gramStart"/>
            <w:r w:rsidRPr="0089722D">
              <w:rPr>
                <w:rFonts w:ascii="Courier New" w:hAnsi="Courier New" w:cs="Courier New"/>
                <w:lang w:eastAsia="de-DE"/>
              </w:rPr>
              <w:t>WaitForTrigger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89722D">
              <w:rPr>
                <w:rFonts w:ascii="Courier New" w:hAnsi="Courier New" w:cs="Courier New"/>
                <w:lang w:eastAsia="de-DE"/>
              </w:rPr>
              <w:t>OtherIPCAN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>);</w:t>
            </w:r>
          </w:p>
          <w:p w14:paraId="77FAD0F8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f_IMS_CallReleaseMO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v_InviteRequestWithSdp.Invite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>);</w:t>
            </w:r>
          </w:p>
          <w:p w14:paraId="6C2FBDF7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f_IMS_IPCAN_</w:t>
            </w:r>
            <w:proofErr w:type="gramStart"/>
            <w:r w:rsidRPr="0089722D">
              <w:rPr>
                <w:rFonts w:ascii="Courier New" w:hAnsi="Courier New" w:cs="Courier New"/>
                <w:lang w:eastAsia="de-DE"/>
              </w:rPr>
              <w:t>SendCoOrdMsg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89722D">
              <w:rPr>
                <w:rFonts w:ascii="Courier New" w:hAnsi="Courier New" w:cs="Courier New"/>
                <w:lang w:eastAsia="de-DE"/>
              </w:rPr>
              <w:t>OtherIPCAN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>);</w:t>
            </w:r>
          </w:p>
          <w:p w14:paraId="7E97A0F1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A063344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f_IMS_</w:t>
            </w:r>
            <w:proofErr w:type="gramStart"/>
            <w:r w:rsidRPr="0089722D">
              <w:rPr>
                <w:rFonts w:ascii="Courier New" w:hAnsi="Courier New" w:cs="Courier New"/>
                <w:lang w:eastAsia="de-DE"/>
              </w:rPr>
              <w:t>IpcanReleaseWithOptionalDeregistration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89722D">
              <w:rPr>
                <w:rFonts w:ascii="Courier New" w:hAnsi="Courier New" w:cs="Courier New"/>
                <w:lang w:eastAsia="de-DE"/>
              </w:rPr>
              <w:t>);</w:t>
            </w:r>
          </w:p>
          <w:p w14:paraId="7AE978F6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}</w:t>
            </w:r>
          </w:p>
          <w:p w14:paraId="3CB94A22" w14:textId="69D27D96" w:rsidR="00942C1A" w:rsidRPr="00CA4CF2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</w:t>
            </w:r>
          </w:p>
        </w:tc>
      </w:tr>
    </w:tbl>
    <w:p w14:paraId="652DFB20" w14:textId="79B04DC2" w:rsidR="003A22C0" w:rsidRPr="00854C55" w:rsidRDefault="003A22C0" w:rsidP="00DC6827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3" w:name="_Toc109059282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3"/>
      <w:r>
        <w:rPr>
          <w:rFonts w:cs="Arial"/>
          <w:b/>
        </w:rPr>
        <w:t xml:space="preserve"> </w:t>
      </w:r>
    </w:p>
    <w:p w14:paraId="40B8513A" w14:textId="342B3B48" w:rsidR="00595E68" w:rsidRDefault="00404E97" w:rsidP="00595E68">
      <w:pPr>
        <w:rPr>
          <w:rFonts w:cs="Arial"/>
        </w:rPr>
      </w:pPr>
      <w:bookmarkStart w:id="14" w:name="_Hlk90298239"/>
      <w:bookmarkStart w:id="15" w:name="_Toc122434494"/>
      <w:bookmarkStart w:id="16" w:name="_Toc295288971"/>
      <w:bookmarkStart w:id="17" w:name="_Toc325725666"/>
      <w:r>
        <w:rPr>
          <w:rFonts w:cs="Arial"/>
        </w:rPr>
        <w:t>On Anritsu, t</w:t>
      </w:r>
      <w:r w:rsidR="00595E68" w:rsidRPr="00595E68">
        <w:rPr>
          <w:rFonts w:cs="Arial"/>
        </w:rPr>
        <w:t>he test case was executed on NR band n</w:t>
      </w:r>
      <w:r w:rsidR="004B68FC">
        <w:rPr>
          <w:rFonts w:cs="Arial"/>
        </w:rPr>
        <w:t>78</w:t>
      </w:r>
      <w:r w:rsidR="00595E68" w:rsidRPr="00595E68">
        <w:rPr>
          <w:rFonts w:cs="Arial"/>
        </w:rPr>
        <w:t xml:space="preserve"> using NR ciphering nea2 and integrity algorithm nia2.</w:t>
      </w:r>
    </w:p>
    <w:p w14:paraId="6446D290" w14:textId="77777777" w:rsidR="00404E97" w:rsidRPr="00595E68" w:rsidRDefault="00404E97" w:rsidP="00595E68">
      <w:pPr>
        <w:rPr>
          <w:rFonts w:cs="Arial"/>
        </w:rPr>
      </w:pPr>
    </w:p>
    <w:p w14:paraId="39E70E74" w14:textId="09AB3676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09059283"/>
      <w:bookmarkEnd w:id="14"/>
      <w:r w:rsidRPr="00854C55">
        <w:rPr>
          <w:rFonts w:cs="Arial"/>
          <w:b/>
        </w:rPr>
        <w:lastRenderedPageBreak/>
        <w:t>Execution Log Files</w:t>
      </w:r>
      <w:bookmarkEnd w:id="15"/>
      <w:bookmarkEnd w:id="16"/>
      <w:bookmarkEnd w:id="17"/>
      <w:bookmarkEnd w:id="18"/>
      <w:r>
        <w:rPr>
          <w:rFonts w:cs="Arial"/>
          <w:b/>
        </w:rPr>
        <w:t xml:space="preserve"> </w:t>
      </w:r>
    </w:p>
    <w:p w14:paraId="7ADF7070" w14:textId="1BB86A27" w:rsidR="008C32EF" w:rsidRPr="00595E68" w:rsidRDefault="00253187" w:rsidP="008C32E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9" w:name="_Toc93508305"/>
      <w:r>
        <w:rPr>
          <w:rFonts w:cs="Arial"/>
          <w:b/>
        </w:rPr>
        <w:t xml:space="preserve"> </w:t>
      </w:r>
      <w:bookmarkStart w:id="20" w:name="_Toc109059284"/>
      <w:bookmarkEnd w:id="19"/>
      <w:proofErr w:type="spellStart"/>
      <w:r w:rsidR="00D20703" w:rsidRPr="00D20703">
        <w:rPr>
          <w:rFonts w:cs="Arial"/>
          <w:b/>
        </w:rPr>
        <w:t>Mediatek</w:t>
      </w:r>
      <w:proofErr w:type="spellEnd"/>
      <w:r w:rsidR="00D20703" w:rsidRPr="00D20703">
        <w:rPr>
          <w:rFonts w:cs="Arial"/>
          <w:b/>
        </w:rPr>
        <w:t xml:space="preserve"> MT6</w:t>
      </w:r>
      <w:r w:rsidR="0035442E">
        <w:rPr>
          <w:rFonts w:cs="Arial"/>
          <w:b/>
        </w:rPr>
        <w:t>879</w:t>
      </w:r>
      <w:bookmarkEnd w:id="20"/>
    </w:p>
    <w:p w14:paraId="4344898B" w14:textId="5E4EE32A" w:rsidR="00026F56" w:rsidRPr="002135F6" w:rsidRDefault="00026F56" w:rsidP="00026F56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proofErr w:type="spellStart"/>
      <w:r w:rsidR="00D20703" w:rsidRPr="00D20703">
        <w:t>Mediatek</w:t>
      </w:r>
      <w:proofErr w:type="spellEnd"/>
      <w:r w:rsidR="00D20703" w:rsidRPr="00D20703">
        <w:t xml:space="preserve"> MT6</w:t>
      </w:r>
      <w:r w:rsidR="0035442E">
        <w:t xml:space="preserve">879 </w:t>
      </w:r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375D7E33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18BF492A" w14:textId="0E89DD2A" w:rsidR="00026F56" w:rsidRPr="00A744FD" w:rsidRDefault="00026F56" w:rsidP="00026F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rPr>
          <w:rFonts w:ascii="Arial" w:hAnsi="Arial" w:cs="Arial"/>
        </w:rPr>
        <w:t xml:space="preserve"> TC_</w:t>
      </w:r>
      <w:r w:rsidR="00697B11">
        <w:rPr>
          <w:rFonts w:ascii="Arial" w:hAnsi="Arial" w:cs="Arial"/>
        </w:rPr>
        <w:t>11_1_3a</w:t>
      </w:r>
      <w:r w:rsidRPr="006D25CD">
        <w:rPr>
          <w:rFonts w:ascii="Arial" w:hAnsi="Arial" w:cs="Arial"/>
        </w:rPr>
        <w:t>_LOG.</w:t>
      </w:r>
      <w:r>
        <w:rPr>
          <w:rFonts w:ascii="Arial" w:hAnsi="Arial" w:cs="Arial"/>
        </w:rPr>
        <w:t>xml</w:t>
      </w:r>
    </w:p>
    <w:p w14:paraId="633719AE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53E10E7D" w14:textId="1D294AED" w:rsidR="00026F56" w:rsidRPr="00A744FD" w:rsidRDefault="00026F56" w:rsidP="00026F56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 w:rsidR="00697B11">
        <w:rPr>
          <w:rFonts w:ascii="Arial" w:hAnsi="Arial" w:cs="Arial"/>
        </w:rPr>
        <w:t>1</w:t>
      </w:r>
      <w:r w:rsidR="00F87574">
        <w:rPr>
          <w:rFonts w:ascii="Arial" w:hAnsi="Arial" w:cs="Arial"/>
        </w:rPr>
        <w:t>1</w:t>
      </w:r>
      <w:r w:rsidR="00697B11">
        <w:rPr>
          <w:rFonts w:ascii="Arial" w:hAnsi="Arial" w:cs="Arial"/>
        </w:rPr>
        <w:t>_1_3a</w:t>
      </w:r>
      <w:r w:rsidRPr="006D25CD">
        <w:rPr>
          <w:rFonts w:ascii="Arial" w:hAnsi="Arial" w:cs="Arial"/>
        </w:rPr>
        <w:t>_PIXIT.txt</w:t>
      </w:r>
    </w:p>
    <w:p w14:paraId="6C668AA9" w14:textId="07E078CA" w:rsidR="003A22C0" w:rsidRPr="00372056" w:rsidRDefault="003A22C0" w:rsidP="003720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="Arial" w:hAnsi="Arial" w:cs="Arial"/>
        </w:rPr>
      </w:pPr>
      <w:r w:rsidRPr="00372056">
        <w:rPr>
          <w:rFonts w:cs="Arial"/>
          <w:b/>
          <w:color w:val="FF0000"/>
        </w:rPr>
        <w:br/>
      </w:r>
    </w:p>
    <w:p w14:paraId="34E279B8" w14:textId="3E35BA33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2434496"/>
      <w:bookmarkStart w:id="22" w:name="_Toc295288973"/>
      <w:bookmarkStart w:id="23" w:name="_Toc325725668"/>
      <w:bookmarkStart w:id="24" w:name="_Toc109059285"/>
      <w:r w:rsidRPr="002D362B">
        <w:rPr>
          <w:rFonts w:cs="Arial"/>
          <w:b/>
        </w:rPr>
        <w:t>References</w:t>
      </w:r>
      <w:bookmarkEnd w:id="21"/>
      <w:bookmarkEnd w:id="22"/>
      <w:bookmarkEnd w:id="23"/>
      <w:bookmarkEnd w:id="24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372056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372056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77C256BA" w14:textId="7AC4FF13" w:rsidR="003A22C0" w:rsidRPr="00372056" w:rsidRDefault="00D3117A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D3117A">
              <w:rPr>
                <w:rFonts w:cs="Arial"/>
                <w:b/>
                <w:sz w:val="18"/>
              </w:rPr>
              <w:t>R5s22092</w:t>
            </w:r>
            <w:r>
              <w:rPr>
                <w:rFonts w:cs="Arial"/>
                <w:b/>
                <w:sz w:val="18"/>
              </w:rPr>
              <w:t>7</w:t>
            </w:r>
            <w:r w:rsidR="00372056">
              <w:rPr>
                <w:rFonts w:cs="Arial"/>
                <w:b/>
                <w:sz w:val="18"/>
              </w:rPr>
              <w:t xml:space="preserve"> - </w:t>
            </w:r>
            <w:r w:rsidRPr="00D3117A">
              <w:rPr>
                <w:rFonts w:cs="Arial"/>
                <w:b/>
                <w:sz w:val="18"/>
              </w:rPr>
              <w:t>Supporting information for addition of EPS Fallback test case 11.1.3a in FR1</w:t>
            </w:r>
            <w:r w:rsidR="003A22C0" w:rsidRPr="00372056"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A1E9C" w14:textId="77777777" w:rsidR="00B07A7F" w:rsidRDefault="00B07A7F">
      <w:r>
        <w:separator/>
      </w:r>
    </w:p>
  </w:endnote>
  <w:endnote w:type="continuationSeparator" w:id="0">
    <w:p w14:paraId="5AB8B3DA" w14:textId="77777777" w:rsidR="00B07A7F" w:rsidRDefault="00B07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E9579" w14:textId="77777777" w:rsidR="00B07A7F" w:rsidRDefault="00B07A7F">
      <w:r>
        <w:separator/>
      </w:r>
    </w:p>
  </w:footnote>
  <w:footnote w:type="continuationSeparator" w:id="0">
    <w:p w14:paraId="679A980E" w14:textId="77777777" w:rsidR="00B07A7F" w:rsidRDefault="00B07A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61651"/>
    <w:multiLevelType w:val="hybridMultilevel"/>
    <w:tmpl w:val="89DAFB78"/>
    <w:lvl w:ilvl="0" w:tplc="B9D484A0">
      <w:start w:val="2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8854B5"/>
    <w:multiLevelType w:val="hybridMultilevel"/>
    <w:tmpl w:val="F3CA0FB4"/>
    <w:lvl w:ilvl="0" w:tplc="B48AC2A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FB144FB"/>
    <w:multiLevelType w:val="hybridMultilevel"/>
    <w:tmpl w:val="ACEEC4A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5261E67"/>
    <w:multiLevelType w:val="hybridMultilevel"/>
    <w:tmpl w:val="FC18CC8A"/>
    <w:lvl w:ilvl="0" w:tplc="43B616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F7208B"/>
    <w:multiLevelType w:val="hybridMultilevel"/>
    <w:tmpl w:val="831671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C1C2EFE"/>
    <w:multiLevelType w:val="hybridMultilevel"/>
    <w:tmpl w:val="D0D0554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264A0D"/>
    <w:multiLevelType w:val="hybridMultilevel"/>
    <w:tmpl w:val="B6C4283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860F21"/>
    <w:multiLevelType w:val="hybridMultilevel"/>
    <w:tmpl w:val="D63AEFC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D67C6F"/>
    <w:multiLevelType w:val="hybridMultilevel"/>
    <w:tmpl w:val="576C4D0A"/>
    <w:lvl w:ilvl="0" w:tplc="3CAA919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1E3066"/>
    <w:multiLevelType w:val="hybridMultilevel"/>
    <w:tmpl w:val="DF3235C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C41301"/>
    <w:multiLevelType w:val="hybridMultilevel"/>
    <w:tmpl w:val="F718045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860F40"/>
    <w:multiLevelType w:val="hybridMultilevel"/>
    <w:tmpl w:val="895AA802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F1149A"/>
    <w:multiLevelType w:val="hybridMultilevel"/>
    <w:tmpl w:val="BF4090B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8255E9"/>
    <w:multiLevelType w:val="hybridMultilevel"/>
    <w:tmpl w:val="C33C7B24"/>
    <w:lvl w:ilvl="0" w:tplc="AE92B5AA">
      <w:start w:val="1"/>
      <w:numFmt w:val="decimal"/>
      <w:lvlText w:val="%1."/>
      <w:lvlJc w:val="left"/>
      <w:pPr>
        <w:ind w:left="53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50" w:hanging="360"/>
      </w:pPr>
    </w:lvl>
    <w:lvl w:ilvl="2" w:tplc="4009001B" w:tentative="1">
      <w:start w:val="1"/>
      <w:numFmt w:val="lowerRoman"/>
      <w:lvlText w:val="%3."/>
      <w:lvlJc w:val="right"/>
      <w:pPr>
        <w:ind w:left="1970" w:hanging="180"/>
      </w:pPr>
    </w:lvl>
    <w:lvl w:ilvl="3" w:tplc="4009000F" w:tentative="1">
      <w:start w:val="1"/>
      <w:numFmt w:val="decimal"/>
      <w:lvlText w:val="%4."/>
      <w:lvlJc w:val="left"/>
      <w:pPr>
        <w:ind w:left="2690" w:hanging="360"/>
      </w:pPr>
    </w:lvl>
    <w:lvl w:ilvl="4" w:tplc="40090019" w:tentative="1">
      <w:start w:val="1"/>
      <w:numFmt w:val="lowerLetter"/>
      <w:lvlText w:val="%5."/>
      <w:lvlJc w:val="left"/>
      <w:pPr>
        <w:ind w:left="3410" w:hanging="360"/>
      </w:pPr>
    </w:lvl>
    <w:lvl w:ilvl="5" w:tplc="4009001B" w:tentative="1">
      <w:start w:val="1"/>
      <w:numFmt w:val="lowerRoman"/>
      <w:lvlText w:val="%6."/>
      <w:lvlJc w:val="right"/>
      <w:pPr>
        <w:ind w:left="4130" w:hanging="180"/>
      </w:pPr>
    </w:lvl>
    <w:lvl w:ilvl="6" w:tplc="4009000F" w:tentative="1">
      <w:start w:val="1"/>
      <w:numFmt w:val="decimal"/>
      <w:lvlText w:val="%7."/>
      <w:lvlJc w:val="left"/>
      <w:pPr>
        <w:ind w:left="4850" w:hanging="360"/>
      </w:pPr>
    </w:lvl>
    <w:lvl w:ilvl="7" w:tplc="40090019" w:tentative="1">
      <w:start w:val="1"/>
      <w:numFmt w:val="lowerLetter"/>
      <w:lvlText w:val="%8."/>
      <w:lvlJc w:val="left"/>
      <w:pPr>
        <w:ind w:left="5570" w:hanging="360"/>
      </w:pPr>
    </w:lvl>
    <w:lvl w:ilvl="8" w:tplc="400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7" w15:restartNumberingAfterBreak="0">
    <w:nsid w:val="5F2A13B6"/>
    <w:multiLevelType w:val="hybridMultilevel"/>
    <w:tmpl w:val="F08A9700"/>
    <w:lvl w:ilvl="0" w:tplc="992A4F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1C76081"/>
    <w:multiLevelType w:val="hybridMultilevel"/>
    <w:tmpl w:val="483A5706"/>
    <w:lvl w:ilvl="0" w:tplc="D4264E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025051"/>
    <w:multiLevelType w:val="hybridMultilevel"/>
    <w:tmpl w:val="CBE254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8071DFD"/>
    <w:multiLevelType w:val="hybridMultilevel"/>
    <w:tmpl w:val="2974CCB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3B69A1"/>
    <w:multiLevelType w:val="hybridMultilevel"/>
    <w:tmpl w:val="BE101ECE"/>
    <w:lvl w:ilvl="0" w:tplc="9F7604F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5B4886"/>
    <w:multiLevelType w:val="hybridMultilevel"/>
    <w:tmpl w:val="20F2474C"/>
    <w:lvl w:ilvl="0" w:tplc="31C0E2A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D77FED"/>
    <w:multiLevelType w:val="hybridMultilevel"/>
    <w:tmpl w:val="A91882B8"/>
    <w:lvl w:ilvl="0" w:tplc="E58A5AD8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456725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1498523">
    <w:abstractNumId w:val="5"/>
  </w:num>
  <w:num w:numId="3" w16cid:durableId="1487697873">
    <w:abstractNumId w:val="3"/>
  </w:num>
  <w:num w:numId="4" w16cid:durableId="1018239560">
    <w:abstractNumId w:val="14"/>
  </w:num>
  <w:num w:numId="5" w16cid:durableId="1103451654">
    <w:abstractNumId w:val="23"/>
  </w:num>
  <w:num w:numId="6" w16cid:durableId="2091004142">
    <w:abstractNumId w:val="21"/>
  </w:num>
  <w:num w:numId="7" w16cid:durableId="2144537355">
    <w:abstractNumId w:val="22"/>
  </w:num>
  <w:num w:numId="8" w16cid:durableId="923802699">
    <w:abstractNumId w:val="6"/>
  </w:num>
  <w:num w:numId="9" w16cid:durableId="1318799910">
    <w:abstractNumId w:val="0"/>
  </w:num>
  <w:num w:numId="10" w16cid:durableId="2099979787">
    <w:abstractNumId w:val="11"/>
  </w:num>
  <w:num w:numId="11" w16cid:durableId="999502200">
    <w:abstractNumId w:val="2"/>
  </w:num>
  <w:num w:numId="12" w16cid:durableId="299115589">
    <w:abstractNumId w:val="9"/>
  </w:num>
  <w:num w:numId="13" w16cid:durableId="654920195">
    <w:abstractNumId w:val="1"/>
  </w:num>
  <w:num w:numId="14" w16cid:durableId="75788836">
    <w:abstractNumId w:val="10"/>
  </w:num>
  <w:num w:numId="15" w16cid:durableId="29772414">
    <w:abstractNumId w:val="15"/>
  </w:num>
  <w:num w:numId="16" w16cid:durableId="1503275126">
    <w:abstractNumId w:val="19"/>
  </w:num>
  <w:num w:numId="17" w16cid:durableId="18314905">
    <w:abstractNumId w:val="7"/>
  </w:num>
  <w:num w:numId="18" w16cid:durableId="2128695467">
    <w:abstractNumId w:val="12"/>
  </w:num>
  <w:num w:numId="19" w16cid:durableId="1043947494">
    <w:abstractNumId w:val="13"/>
  </w:num>
  <w:num w:numId="20" w16cid:durableId="914584127">
    <w:abstractNumId w:val="4"/>
  </w:num>
  <w:num w:numId="21" w16cid:durableId="858353925">
    <w:abstractNumId w:val="20"/>
  </w:num>
  <w:num w:numId="22" w16cid:durableId="353073711">
    <w:abstractNumId w:val="17"/>
  </w:num>
  <w:num w:numId="23" w16cid:durableId="799227597">
    <w:abstractNumId w:val="16"/>
  </w:num>
  <w:num w:numId="24" w16cid:durableId="933905551">
    <w:abstractNumId w:val="8"/>
  </w:num>
  <w:num w:numId="25" w16cid:durableId="6581187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FF"/>
    <w:rsid w:val="00007E2D"/>
    <w:rsid w:val="000132B8"/>
    <w:rsid w:val="0001375E"/>
    <w:rsid w:val="00022E4A"/>
    <w:rsid w:val="00026F56"/>
    <w:rsid w:val="00027D5B"/>
    <w:rsid w:val="00032A5A"/>
    <w:rsid w:val="00043F80"/>
    <w:rsid w:val="000503CE"/>
    <w:rsid w:val="00062D76"/>
    <w:rsid w:val="00082C5E"/>
    <w:rsid w:val="000979BC"/>
    <w:rsid w:val="000A6394"/>
    <w:rsid w:val="000B3409"/>
    <w:rsid w:val="000B79F1"/>
    <w:rsid w:val="000B7FED"/>
    <w:rsid w:val="000C038A"/>
    <w:rsid w:val="000C6598"/>
    <w:rsid w:val="000D44B3"/>
    <w:rsid w:val="000F78A8"/>
    <w:rsid w:val="00112C39"/>
    <w:rsid w:val="001154B0"/>
    <w:rsid w:val="00132624"/>
    <w:rsid w:val="00134C93"/>
    <w:rsid w:val="00143336"/>
    <w:rsid w:val="00145D43"/>
    <w:rsid w:val="0017410B"/>
    <w:rsid w:val="00192C46"/>
    <w:rsid w:val="001A08B3"/>
    <w:rsid w:val="001A09A3"/>
    <w:rsid w:val="001A2E5B"/>
    <w:rsid w:val="001A433F"/>
    <w:rsid w:val="001A7B60"/>
    <w:rsid w:val="001B52F0"/>
    <w:rsid w:val="001B75D8"/>
    <w:rsid w:val="001B7A65"/>
    <w:rsid w:val="001E41F3"/>
    <w:rsid w:val="001F5BBF"/>
    <w:rsid w:val="002118AB"/>
    <w:rsid w:val="002160BA"/>
    <w:rsid w:val="0022107F"/>
    <w:rsid w:val="0023257B"/>
    <w:rsid w:val="002340ED"/>
    <w:rsid w:val="00245BB1"/>
    <w:rsid w:val="00245CE4"/>
    <w:rsid w:val="00253187"/>
    <w:rsid w:val="0025709B"/>
    <w:rsid w:val="0026004D"/>
    <w:rsid w:val="002640DD"/>
    <w:rsid w:val="0027584B"/>
    <w:rsid w:val="00275D12"/>
    <w:rsid w:val="00284FEB"/>
    <w:rsid w:val="002860C4"/>
    <w:rsid w:val="002B5741"/>
    <w:rsid w:val="002C61E9"/>
    <w:rsid w:val="002D24F1"/>
    <w:rsid w:val="002D362B"/>
    <w:rsid w:val="002D7072"/>
    <w:rsid w:val="002E472E"/>
    <w:rsid w:val="002E5A93"/>
    <w:rsid w:val="002F2E6E"/>
    <w:rsid w:val="00300CD3"/>
    <w:rsid w:val="00303FB6"/>
    <w:rsid w:val="00305409"/>
    <w:rsid w:val="00310194"/>
    <w:rsid w:val="003140DD"/>
    <w:rsid w:val="00317F09"/>
    <w:rsid w:val="00331835"/>
    <w:rsid w:val="00344D50"/>
    <w:rsid w:val="0035442E"/>
    <w:rsid w:val="003609EF"/>
    <w:rsid w:val="00361B4A"/>
    <w:rsid w:val="0036231A"/>
    <w:rsid w:val="00372056"/>
    <w:rsid w:val="0037427D"/>
    <w:rsid w:val="00374DD4"/>
    <w:rsid w:val="003765A4"/>
    <w:rsid w:val="003A1CED"/>
    <w:rsid w:val="003A22C0"/>
    <w:rsid w:val="003A3CA7"/>
    <w:rsid w:val="003D237E"/>
    <w:rsid w:val="003E1A36"/>
    <w:rsid w:val="003F03E6"/>
    <w:rsid w:val="00404E97"/>
    <w:rsid w:val="00410371"/>
    <w:rsid w:val="0041557E"/>
    <w:rsid w:val="004242F1"/>
    <w:rsid w:val="004357C1"/>
    <w:rsid w:val="00464AC0"/>
    <w:rsid w:val="004A2A42"/>
    <w:rsid w:val="004A623E"/>
    <w:rsid w:val="004B68FC"/>
    <w:rsid w:val="004B75B7"/>
    <w:rsid w:val="004D609D"/>
    <w:rsid w:val="00504F3F"/>
    <w:rsid w:val="0051580D"/>
    <w:rsid w:val="0052356B"/>
    <w:rsid w:val="00532B8D"/>
    <w:rsid w:val="00547111"/>
    <w:rsid w:val="00564C8E"/>
    <w:rsid w:val="00582E49"/>
    <w:rsid w:val="00592D74"/>
    <w:rsid w:val="00595E68"/>
    <w:rsid w:val="005B4749"/>
    <w:rsid w:val="005D6D5B"/>
    <w:rsid w:val="005E2C44"/>
    <w:rsid w:val="005F0EEB"/>
    <w:rsid w:val="005F590C"/>
    <w:rsid w:val="006202BB"/>
    <w:rsid w:val="00621188"/>
    <w:rsid w:val="00625799"/>
    <w:rsid w:val="006257ED"/>
    <w:rsid w:val="00631675"/>
    <w:rsid w:val="00632CE8"/>
    <w:rsid w:val="00665C47"/>
    <w:rsid w:val="00666F6C"/>
    <w:rsid w:val="00673EE1"/>
    <w:rsid w:val="006938E7"/>
    <w:rsid w:val="00695808"/>
    <w:rsid w:val="00697B11"/>
    <w:rsid w:val="006A0743"/>
    <w:rsid w:val="006B2AB8"/>
    <w:rsid w:val="006B2D0A"/>
    <w:rsid w:val="006B3C17"/>
    <w:rsid w:val="006B46FB"/>
    <w:rsid w:val="006E21FB"/>
    <w:rsid w:val="006E61C6"/>
    <w:rsid w:val="006F64FD"/>
    <w:rsid w:val="00705E6A"/>
    <w:rsid w:val="007173F7"/>
    <w:rsid w:val="00741980"/>
    <w:rsid w:val="00760C1E"/>
    <w:rsid w:val="00783085"/>
    <w:rsid w:val="00792342"/>
    <w:rsid w:val="007977A8"/>
    <w:rsid w:val="007A5A09"/>
    <w:rsid w:val="007B512A"/>
    <w:rsid w:val="007C2097"/>
    <w:rsid w:val="007C5353"/>
    <w:rsid w:val="007C7BDA"/>
    <w:rsid w:val="007D0D67"/>
    <w:rsid w:val="007D1404"/>
    <w:rsid w:val="007D6A07"/>
    <w:rsid w:val="007F7259"/>
    <w:rsid w:val="00803AD6"/>
    <w:rsid w:val="008040A8"/>
    <w:rsid w:val="00820254"/>
    <w:rsid w:val="008279FA"/>
    <w:rsid w:val="008509F7"/>
    <w:rsid w:val="008535B7"/>
    <w:rsid w:val="008626E7"/>
    <w:rsid w:val="008666B5"/>
    <w:rsid w:val="00866AB1"/>
    <w:rsid w:val="008705B1"/>
    <w:rsid w:val="00870EE7"/>
    <w:rsid w:val="008863B9"/>
    <w:rsid w:val="0089722D"/>
    <w:rsid w:val="008A45A6"/>
    <w:rsid w:val="008B4608"/>
    <w:rsid w:val="008C32EF"/>
    <w:rsid w:val="008E3D61"/>
    <w:rsid w:val="008F11A7"/>
    <w:rsid w:val="008F3789"/>
    <w:rsid w:val="008F686C"/>
    <w:rsid w:val="009148DE"/>
    <w:rsid w:val="00916D11"/>
    <w:rsid w:val="00922C0C"/>
    <w:rsid w:val="00930EF4"/>
    <w:rsid w:val="0093479E"/>
    <w:rsid w:val="00935F09"/>
    <w:rsid w:val="00937A5E"/>
    <w:rsid w:val="00941E30"/>
    <w:rsid w:val="00942C1A"/>
    <w:rsid w:val="00950C38"/>
    <w:rsid w:val="009533E8"/>
    <w:rsid w:val="0096210E"/>
    <w:rsid w:val="009777D9"/>
    <w:rsid w:val="0098353A"/>
    <w:rsid w:val="00991B88"/>
    <w:rsid w:val="009943F9"/>
    <w:rsid w:val="009A5753"/>
    <w:rsid w:val="009A579D"/>
    <w:rsid w:val="009B0C3B"/>
    <w:rsid w:val="009B240D"/>
    <w:rsid w:val="009B47CC"/>
    <w:rsid w:val="009C0E7E"/>
    <w:rsid w:val="009C1E6F"/>
    <w:rsid w:val="009C3ADF"/>
    <w:rsid w:val="009D5F83"/>
    <w:rsid w:val="009E3297"/>
    <w:rsid w:val="009E3609"/>
    <w:rsid w:val="009F734F"/>
    <w:rsid w:val="00A1055C"/>
    <w:rsid w:val="00A246B6"/>
    <w:rsid w:val="00A328A0"/>
    <w:rsid w:val="00A47E70"/>
    <w:rsid w:val="00A50CF0"/>
    <w:rsid w:val="00A51215"/>
    <w:rsid w:val="00A52278"/>
    <w:rsid w:val="00A63702"/>
    <w:rsid w:val="00A7127A"/>
    <w:rsid w:val="00A71C2E"/>
    <w:rsid w:val="00A74697"/>
    <w:rsid w:val="00A7671C"/>
    <w:rsid w:val="00AA2CBC"/>
    <w:rsid w:val="00AB79D8"/>
    <w:rsid w:val="00AC5820"/>
    <w:rsid w:val="00AD0314"/>
    <w:rsid w:val="00AD1CD8"/>
    <w:rsid w:val="00B0117D"/>
    <w:rsid w:val="00B07A7F"/>
    <w:rsid w:val="00B258BB"/>
    <w:rsid w:val="00B268B3"/>
    <w:rsid w:val="00B6548F"/>
    <w:rsid w:val="00B67B97"/>
    <w:rsid w:val="00B87CA7"/>
    <w:rsid w:val="00B968C8"/>
    <w:rsid w:val="00BA0067"/>
    <w:rsid w:val="00BA00D9"/>
    <w:rsid w:val="00BA3EC5"/>
    <w:rsid w:val="00BA51D9"/>
    <w:rsid w:val="00BA62B8"/>
    <w:rsid w:val="00BB5DFC"/>
    <w:rsid w:val="00BD279D"/>
    <w:rsid w:val="00BD6BB8"/>
    <w:rsid w:val="00BF74E3"/>
    <w:rsid w:val="00C03674"/>
    <w:rsid w:val="00C37347"/>
    <w:rsid w:val="00C462F9"/>
    <w:rsid w:val="00C66BA2"/>
    <w:rsid w:val="00C820AB"/>
    <w:rsid w:val="00C95985"/>
    <w:rsid w:val="00CC5026"/>
    <w:rsid w:val="00CC68D0"/>
    <w:rsid w:val="00D03794"/>
    <w:rsid w:val="00D03F9A"/>
    <w:rsid w:val="00D06D51"/>
    <w:rsid w:val="00D20703"/>
    <w:rsid w:val="00D2426A"/>
    <w:rsid w:val="00D24991"/>
    <w:rsid w:val="00D253FF"/>
    <w:rsid w:val="00D3117A"/>
    <w:rsid w:val="00D37EC2"/>
    <w:rsid w:val="00D50255"/>
    <w:rsid w:val="00D5196A"/>
    <w:rsid w:val="00D520E7"/>
    <w:rsid w:val="00D618AB"/>
    <w:rsid w:val="00D66520"/>
    <w:rsid w:val="00D7645C"/>
    <w:rsid w:val="00DC6827"/>
    <w:rsid w:val="00DD3C2E"/>
    <w:rsid w:val="00DE34CF"/>
    <w:rsid w:val="00DE7626"/>
    <w:rsid w:val="00DF6D7E"/>
    <w:rsid w:val="00E10E54"/>
    <w:rsid w:val="00E13F3D"/>
    <w:rsid w:val="00E23D90"/>
    <w:rsid w:val="00E259B2"/>
    <w:rsid w:val="00E34898"/>
    <w:rsid w:val="00E40554"/>
    <w:rsid w:val="00E61F39"/>
    <w:rsid w:val="00E63240"/>
    <w:rsid w:val="00E86784"/>
    <w:rsid w:val="00E90042"/>
    <w:rsid w:val="00EA3573"/>
    <w:rsid w:val="00EB09B7"/>
    <w:rsid w:val="00EC3C5D"/>
    <w:rsid w:val="00ED0578"/>
    <w:rsid w:val="00ED314F"/>
    <w:rsid w:val="00EE7D7C"/>
    <w:rsid w:val="00F01130"/>
    <w:rsid w:val="00F14B22"/>
    <w:rsid w:val="00F25D98"/>
    <w:rsid w:val="00F26FAA"/>
    <w:rsid w:val="00F300FB"/>
    <w:rsid w:val="00F50827"/>
    <w:rsid w:val="00F50F00"/>
    <w:rsid w:val="00F65DBA"/>
    <w:rsid w:val="00F672DF"/>
    <w:rsid w:val="00F85F7E"/>
    <w:rsid w:val="00F87574"/>
    <w:rsid w:val="00F878D4"/>
    <w:rsid w:val="00FA0CC8"/>
    <w:rsid w:val="00FB6386"/>
    <w:rsid w:val="00FC580D"/>
    <w:rsid w:val="00FC79FD"/>
    <w:rsid w:val="00FF6606"/>
    <w:rsid w:val="00FF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00C1E12D-BA27-4F18-82BC-8DA7A7BA6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D6D5B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4B68FC"/>
    <w:rPr>
      <w:rFonts w:ascii="Arial" w:hAnsi="Arial"/>
      <w:sz w:val="32"/>
      <w:lang w:eastAsia="en-US"/>
    </w:rPr>
  </w:style>
  <w:style w:type="character" w:customStyle="1" w:styleId="THChar">
    <w:name w:val="TH Char"/>
    <w:link w:val="TH"/>
    <w:qFormat/>
    <w:rsid w:val="00673EE1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locked/>
    <w:rsid w:val="001B75D8"/>
    <w:rPr>
      <w:rFonts w:ascii="Arial" w:hAnsi="Arial"/>
      <w:sz w:val="18"/>
      <w:lang w:eastAsia="en-US"/>
    </w:rPr>
  </w:style>
  <w:style w:type="character" w:customStyle="1" w:styleId="B4Char">
    <w:name w:val="B4 Char"/>
    <w:link w:val="B4"/>
    <w:qFormat/>
    <w:rsid w:val="00A328A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53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95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19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0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85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94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4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2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64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83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02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8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6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7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79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1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76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53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5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8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28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78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43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8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4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5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79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7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41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9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3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9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3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00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40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1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74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7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77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5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59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5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05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70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6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2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1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2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0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7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01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33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7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2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4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3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1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22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71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9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7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2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6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4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1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5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38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99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1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2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1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58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5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8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22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68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6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9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5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49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25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7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82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72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47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29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10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17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8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4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81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54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6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15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03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35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65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2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14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13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65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48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50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15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1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0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78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3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77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39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50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46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25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39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33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0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22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8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84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49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0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63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3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94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6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0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2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5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8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4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5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5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4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9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2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67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2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0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3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3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20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0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15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2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3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5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8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7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8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9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2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5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8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9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0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8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4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0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1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0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5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9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95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9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66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3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94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8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3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3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0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5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0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9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5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1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0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7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2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3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4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36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65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7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4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02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76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14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01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6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9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1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3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29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9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84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92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57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16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8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Narendra.Kalahasti@anritsu.co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1042</Words>
  <Characters>5945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6974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2</cp:revision>
  <cp:lastPrinted>1900-01-01T00:00:00Z</cp:lastPrinted>
  <dcterms:created xsi:type="dcterms:W3CDTF">2022-08-31T08:11:00Z</dcterms:created>
  <dcterms:modified xsi:type="dcterms:W3CDTF">2022-08-31T08:11:00Z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