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2D0C49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R5s220</w:t>
        </w:r>
        <w:r w:rsidR="00F34F6A">
          <w:rPr>
            <w:b/>
            <w:i/>
            <w:noProof/>
            <w:sz w:val="28"/>
          </w:rPr>
          <w:t>8</w:t>
        </w:r>
        <w:r w:rsidR="00633F0B">
          <w:rPr>
            <w:b/>
            <w:i/>
            <w:noProof/>
            <w:sz w:val="28"/>
          </w:rPr>
          <w:t>52</w:t>
        </w:r>
      </w:fldSimple>
    </w:p>
    <w:p w14:paraId="210A5493" w14:textId="7777777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EE1BCF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26</w:t>
            </w:r>
            <w:r w:rsidR="00A844D5">
              <w:rPr>
                <w:b/>
                <w:noProof/>
                <w:sz w:val="28"/>
              </w:rPr>
              <w:t>52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C0F7F3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F0528C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406DA8" w:rsidR="001E41F3" w:rsidRDefault="00A844D5" w:rsidP="00B7489A">
            <w:pPr>
              <w:pStyle w:val="CRCoverPage"/>
              <w:spacing w:after="0"/>
              <w:rPr>
                <w:noProof/>
              </w:rPr>
            </w:pPr>
            <w:r w:rsidRPr="00A844D5">
              <w:t>Correction for 5GMM test case 9.3.1.3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346DEC" w:rsidR="001E41F3" w:rsidRDefault="0035396C" w:rsidP="003C7EE9">
            <w:pPr>
              <w:pStyle w:val="CRCoverPage"/>
              <w:spacing w:after="0"/>
              <w:rPr>
                <w:noProof/>
              </w:rPr>
            </w:pPr>
            <w:r w:rsidRPr="0035396C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3C325C9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A844D5">
              <w:rPr>
                <w:noProof/>
              </w:rPr>
              <w:t>07-05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0B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626578" w:rsidR="00B450BE" w:rsidRDefault="00B450BE" w:rsidP="00B450BE">
            <w:pPr>
              <w:pStyle w:val="CRCoverPage"/>
              <w:spacing w:after="0"/>
              <w:rPr>
                <w:noProof/>
              </w:rPr>
            </w:pPr>
            <w:r w:rsidRPr="00B450BE">
              <w:rPr>
                <w:rFonts w:cs="Arial"/>
                <w:color w:val="000000"/>
                <w:lang w:eastAsia="zh-CN"/>
              </w:rPr>
              <w:t xml:space="preserve">At step 4 The SS transmits a REGISTRATION REQUEST for mobility registration with the cause value </w:t>
            </w:r>
            <w:proofErr w:type="spellStart"/>
            <w:r w:rsidRPr="00B450BE">
              <w:rPr>
                <w:rFonts w:cs="Arial"/>
                <w:color w:val="000000"/>
                <w:lang w:eastAsia="zh-CN"/>
              </w:rPr>
              <w:t>value</w:t>
            </w:r>
            <w:proofErr w:type="spellEnd"/>
            <w:r w:rsidRPr="00B450BE">
              <w:rPr>
                <w:rFonts w:cs="Arial"/>
                <w:color w:val="000000"/>
                <w:lang w:eastAsia="zh-CN"/>
              </w:rPr>
              <w:t xml:space="preserve"> #9 (UE identity cannot be derived by the network). </w:t>
            </w:r>
            <w:proofErr w:type="gramStart"/>
            <w:r w:rsidRPr="00B450BE">
              <w:rPr>
                <w:rFonts w:cs="Arial"/>
                <w:color w:val="000000"/>
                <w:lang w:eastAsia="zh-CN"/>
              </w:rPr>
              <w:t>An  IMS</w:t>
            </w:r>
            <w:proofErr w:type="gramEnd"/>
            <w:r w:rsidRPr="00B450BE">
              <w:rPr>
                <w:rFonts w:cs="Arial"/>
                <w:color w:val="000000"/>
                <w:lang w:eastAsia="zh-CN"/>
              </w:rPr>
              <w:t xml:space="preserve"> enabled UE may perform IMS registration again during the step 5, following the EPS Attach procedure.</w:t>
            </w:r>
          </w:p>
        </w:tc>
      </w:tr>
      <w:tr w:rsidR="00B450B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38408CEC" w:rsidR="00B450BE" w:rsidRDefault="00B450BE" w:rsidP="00B4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0B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6B15AC" w:rsidR="00B450BE" w:rsidRPr="0035396C" w:rsidRDefault="00B450BE" w:rsidP="00B450BE">
            <w:pPr>
              <w:pStyle w:val="CRCoverPage"/>
              <w:spacing w:after="0"/>
              <w:rPr>
                <w:noProof/>
              </w:rPr>
            </w:pPr>
            <w:r w:rsidRPr="00B450BE">
              <w:rPr>
                <w:rFonts w:cs="Arial"/>
                <w:bCs/>
                <w:lang w:val="en-US" w:eastAsia="en-GB"/>
              </w:rPr>
              <w:t>Reset IMS component to allow new IMS registration.</w:t>
            </w:r>
          </w:p>
        </w:tc>
      </w:tr>
      <w:tr w:rsidR="00B450B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450BE" w:rsidRDefault="00B450BE" w:rsidP="00B4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0B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FD8F95C" w:rsidR="00B450BE" w:rsidRPr="00BD4675" w:rsidRDefault="00B450BE" w:rsidP="00B45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supporting IMS may fail this test case</w:t>
            </w:r>
          </w:p>
        </w:tc>
      </w:tr>
      <w:tr w:rsidR="00B450BE" w14:paraId="034AF533" w14:textId="77777777" w:rsidTr="00547111">
        <w:tc>
          <w:tcPr>
            <w:tcW w:w="2694" w:type="dxa"/>
            <w:gridSpan w:val="2"/>
          </w:tcPr>
          <w:p w14:paraId="39D9EB5B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450BE" w:rsidRDefault="00B450BE" w:rsidP="00B4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0B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4EC150" w:rsidR="00B450BE" w:rsidRDefault="00B450BE" w:rsidP="00B45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9.3.1.3.NR5GC</w:t>
            </w:r>
          </w:p>
        </w:tc>
      </w:tr>
      <w:tr w:rsidR="00B450B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450BE" w:rsidRDefault="00B450BE" w:rsidP="00B450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50B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450BE" w:rsidRDefault="00B450BE" w:rsidP="00B450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450BE" w:rsidRDefault="00B450BE" w:rsidP="00B450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50B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B450BE" w:rsidRDefault="00B450BE" w:rsidP="00B450B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B450BE" w:rsidRDefault="00B450BE" w:rsidP="00B450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50B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1246548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1D0A64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B450BE" w:rsidRDefault="00B450BE" w:rsidP="00B45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97B58AD" w:rsidR="00B450BE" w:rsidRDefault="00B450BE" w:rsidP="00B450B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50B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B450BE" w:rsidRDefault="00B450BE" w:rsidP="00B450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B450BE" w:rsidRDefault="00B450BE" w:rsidP="00B450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B450BE" w:rsidRDefault="00B450BE" w:rsidP="00B450B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50BE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450BE" w:rsidRDefault="00B450BE" w:rsidP="00B450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450BE" w:rsidRDefault="00B450BE" w:rsidP="00B450BE">
            <w:pPr>
              <w:pStyle w:val="CRCoverPage"/>
              <w:spacing w:after="0"/>
              <w:rPr>
                <w:noProof/>
              </w:rPr>
            </w:pPr>
          </w:p>
        </w:tc>
      </w:tr>
      <w:tr w:rsidR="00B450B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B450BE" w:rsidRDefault="00B450BE" w:rsidP="00B450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50B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450BE" w:rsidRPr="008863B9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450BE" w:rsidRPr="008863B9" w:rsidRDefault="00B450BE" w:rsidP="00B450B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50B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450BE" w:rsidRDefault="00B450BE" w:rsidP="00B450B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450BE" w:rsidRDefault="00B450BE" w:rsidP="00B450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0752616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B3BA58B" w14:textId="136D7ED6" w:rsidR="00DA2E86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A2E86" w:rsidRPr="00AF0D91">
        <w:rPr>
          <w:rFonts w:cs="Arial"/>
          <w:iCs/>
        </w:rPr>
        <w:t>Table of Contents</w:t>
      </w:r>
      <w:r w:rsidR="00DA2E86">
        <w:tab/>
      </w:r>
      <w:r w:rsidR="00DA2E86">
        <w:fldChar w:fldCharType="begin"/>
      </w:r>
      <w:r w:rsidR="00DA2E86">
        <w:instrText xml:space="preserve"> PAGEREF _Toc107526169 \h </w:instrText>
      </w:r>
      <w:r w:rsidR="00DA2E86">
        <w:fldChar w:fldCharType="separate"/>
      </w:r>
      <w:r w:rsidR="00DA2E86">
        <w:t>3</w:t>
      </w:r>
      <w:r w:rsidR="00DA2E86">
        <w:fldChar w:fldCharType="end"/>
      </w:r>
    </w:p>
    <w:p w14:paraId="1A4AA22F" w14:textId="1FBC4090" w:rsidR="00DA2E86" w:rsidRDefault="00DA2E8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F0D9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F0D9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_Toc107526170 \h </w:instrText>
      </w:r>
      <w:r>
        <w:fldChar w:fldCharType="separate"/>
      </w:r>
      <w:r>
        <w:t>4</w:t>
      </w:r>
      <w:r>
        <w:fldChar w:fldCharType="end"/>
      </w:r>
    </w:p>
    <w:p w14:paraId="3C3CB300" w14:textId="6CFC16F1" w:rsidR="00DA2E86" w:rsidRDefault="00DA2E8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F0D9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F0D9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_Toc107526171 \h </w:instrText>
      </w:r>
      <w:r>
        <w:fldChar w:fldCharType="separate"/>
      </w:r>
      <w:r>
        <w:t>4</w:t>
      </w:r>
      <w:r>
        <w:fldChar w:fldCharType="end"/>
      </w:r>
    </w:p>
    <w:p w14:paraId="7FABDD3D" w14:textId="011C6B73" w:rsidR="00DA2E86" w:rsidRDefault="00DA2E8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F0D91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F0D91">
        <w:rPr>
          <w:rFonts w:cs="Arial"/>
          <w:color w:val="000000"/>
          <w:lang w:eastAsia="en-GB"/>
        </w:rPr>
        <w:t xml:space="preserve">Change </w:t>
      </w:r>
      <w:r w:rsidRPr="00AF0D91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_Toc107526172 \h </w:instrText>
      </w:r>
      <w:r>
        <w:fldChar w:fldCharType="separate"/>
      </w:r>
      <w:r>
        <w:t>4</w:t>
      </w:r>
      <w:r>
        <w:fldChar w:fldCharType="end"/>
      </w:r>
    </w:p>
    <w:p w14:paraId="7F536FFB" w14:textId="3DA7E5D6" w:rsidR="00DA2E86" w:rsidRDefault="00DA2E8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F0D91">
        <w:rPr>
          <w:rFonts w:eastAsia="SimSun"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F0D91">
        <w:rPr>
          <w:rFonts w:cs="Arial"/>
          <w:color w:val="000000"/>
          <w:lang w:eastAsia="en-GB"/>
        </w:rPr>
        <w:t xml:space="preserve">Change </w:t>
      </w:r>
      <w:r w:rsidRPr="00AF0D91">
        <w:rPr>
          <w:rFonts w:eastAsia="SimSun"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_Toc107526173 \h </w:instrText>
      </w:r>
      <w:r>
        <w:fldChar w:fldCharType="separate"/>
      </w:r>
      <w:r>
        <w:t>10</w:t>
      </w:r>
      <w:r>
        <w:fldChar w:fldCharType="end"/>
      </w:r>
    </w:p>
    <w:p w14:paraId="325A0C2F" w14:textId="3EFBF615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7526170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658BBAE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8466B8">
        <w:rPr>
          <w:rFonts w:cs="Arial"/>
          <w:lang w:eastAsia="ja-JP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3CD1EC2D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07526171"/>
      <w:r w:rsidRPr="00854C55">
        <w:rPr>
          <w:b/>
        </w:rPr>
        <w:t>Corrections required</w:t>
      </w:r>
      <w:bookmarkEnd w:id="4"/>
      <w:bookmarkEnd w:id="5"/>
      <w:bookmarkEnd w:id="6"/>
    </w:p>
    <w:p w14:paraId="5C5E5FB9" w14:textId="2B8B3332" w:rsidR="009770AA" w:rsidRDefault="009770AA" w:rsidP="009770AA"/>
    <w:p w14:paraId="75429FC3" w14:textId="77777777" w:rsidR="009770AA" w:rsidRDefault="009770AA" w:rsidP="009770AA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 w:hint="eastAsia"/>
          <w:color w:val="000000"/>
          <w:lang w:val="en-US" w:eastAsia="zh-CN"/>
        </w:rPr>
        <w:t>1</w:t>
      </w:r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770AA" w14:paraId="5CDEB897" w14:textId="77777777" w:rsidTr="00421A4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E8B7" w14:textId="77777777" w:rsidR="009770AA" w:rsidRDefault="009770AA" w:rsidP="00421A4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7651D" w14:textId="77777777" w:rsidR="009770AA" w:rsidRPr="00B65B1E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E507B8">
              <w:rPr>
                <w:rFonts w:ascii="Arial" w:hAnsi="Arial" w:cs="Arial"/>
                <w:lang w:val="en-US" w:eastAsia="en-GB"/>
              </w:rPr>
              <w:t>function fl_TC_9_3_1_3_NR5GC_</w:t>
            </w:r>
            <w:proofErr w:type="gramStart"/>
            <w:r w:rsidRPr="00E507B8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E507B8">
              <w:rPr>
                <w:rFonts w:ascii="Arial" w:hAnsi="Arial" w:cs="Arial"/>
                <w:lang w:val="en-US" w:eastAsia="en-GB"/>
              </w:rPr>
              <w:t>) runs on NR5GC_PTC</w:t>
            </w:r>
          </w:p>
        </w:tc>
      </w:tr>
      <w:tr w:rsidR="00022013" w14:paraId="5513C8B2" w14:textId="77777777" w:rsidTr="00421A48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C5564" w14:textId="77777777" w:rsidR="00022013" w:rsidRDefault="00022013" w:rsidP="0002201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4C3AE" w14:textId="675C38E9" w:rsidR="00022013" w:rsidRPr="00B450BE" w:rsidRDefault="00022013" w:rsidP="00022013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 w:rsidRPr="00B450BE">
              <w:rPr>
                <w:rFonts w:ascii="Arial" w:hAnsi="Arial" w:cs="Arial"/>
                <w:color w:val="000000"/>
                <w:lang w:eastAsia="zh-CN"/>
              </w:rPr>
              <w:t xml:space="preserve">At step </w:t>
            </w:r>
            <w:r w:rsidR="0034722E" w:rsidRPr="00B450BE">
              <w:rPr>
                <w:rFonts w:ascii="Arial" w:hAnsi="Arial" w:cs="Arial"/>
                <w:color w:val="000000"/>
                <w:lang w:eastAsia="zh-CN"/>
              </w:rPr>
              <w:t>4</w:t>
            </w:r>
            <w:r w:rsidRPr="00B450BE">
              <w:rPr>
                <w:rFonts w:ascii="Arial" w:hAnsi="Arial" w:cs="Arial"/>
                <w:color w:val="000000"/>
                <w:lang w:eastAsia="zh-CN"/>
              </w:rPr>
              <w:t xml:space="preserve"> The SS transmits a </w:t>
            </w:r>
            <w:r w:rsidR="00B32A5C" w:rsidRPr="00B450BE">
              <w:rPr>
                <w:rFonts w:ascii="Arial" w:hAnsi="Arial" w:cs="Arial"/>
                <w:color w:val="000000"/>
                <w:lang w:eastAsia="zh-CN"/>
              </w:rPr>
              <w:t xml:space="preserve">REGISTRATION REQUEST for mobility registration with the cause value </w:t>
            </w:r>
            <w:proofErr w:type="spellStart"/>
            <w:r w:rsidR="0034722E" w:rsidRPr="00B450BE">
              <w:rPr>
                <w:rFonts w:ascii="Arial" w:hAnsi="Arial" w:cs="Arial"/>
                <w:color w:val="000000"/>
                <w:lang w:eastAsia="zh-CN"/>
              </w:rPr>
              <w:t>value</w:t>
            </w:r>
            <w:proofErr w:type="spellEnd"/>
            <w:r w:rsidR="0034722E" w:rsidRPr="00B450BE">
              <w:rPr>
                <w:rFonts w:ascii="Arial" w:hAnsi="Arial" w:cs="Arial"/>
                <w:color w:val="000000"/>
                <w:lang w:eastAsia="zh-CN"/>
              </w:rPr>
              <w:t xml:space="preserve"> #9 (UE identity cannot be derived by the network). </w:t>
            </w:r>
            <w:proofErr w:type="gramStart"/>
            <w:r w:rsidR="0034722E" w:rsidRPr="00B450BE">
              <w:rPr>
                <w:rFonts w:ascii="Arial" w:hAnsi="Arial" w:cs="Arial"/>
                <w:color w:val="000000"/>
                <w:lang w:eastAsia="zh-CN"/>
              </w:rPr>
              <w:t xml:space="preserve">An </w:t>
            </w:r>
            <w:r w:rsidRPr="00B450BE">
              <w:rPr>
                <w:rFonts w:ascii="Arial" w:hAnsi="Arial" w:cs="Arial"/>
                <w:color w:val="000000"/>
                <w:lang w:eastAsia="zh-CN"/>
              </w:rPr>
              <w:t xml:space="preserve"> IMS</w:t>
            </w:r>
            <w:proofErr w:type="gramEnd"/>
            <w:r w:rsidRPr="00B450BE">
              <w:rPr>
                <w:rFonts w:ascii="Arial" w:hAnsi="Arial" w:cs="Arial"/>
                <w:color w:val="000000"/>
                <w:lang w:eastAsia="zh-CN"/>
              </w:rPr>
              <w:t xml:space="preserve"> enabled UE </w:t>
            </w:r>
            <w:r w:rsidR="0034722E" w:rsidRPr="00B450BE">
              <w:rPr>
                <w:rFonts w:ascii="Arial" w:hAnsi="Arial" w:cs="Arial"/>
                <w:color w:val="000000"/>
                <w:lang w:eastAsia="zh-CN"/>
              </w:rPr>
              <w:t>may</w:t>
            </w:r>
            <w:r w:rsidRPr="00B450BE">
              <w:rPr>
                <w:rFonts w:ascii="Arial" w:hAnsi="Arial" w:cs="Arial"/>
                <w:color w:val="000000"/>
                <w:lang w:eastAsia="zh-CN"/>
              </w:rPr>
              <w:t xml:space="preserve"> perform IMS registration again during the step </w:t>
            </w:r>
            <w:r w:rsidR="008D4BE9" w:rsidRPr="00B450BE">
              <w:rPr>
                <w:rFonts w:ascii="Arial" w:hAnsi="Arial" w:cs="Arial"/>
                <w:color w:val="000000"/>
                <w:lang w:eastAsia="zh-CN"/>
              </w:rPr>
              <w:t>5</w:t>
            </w:r>
            <w:r w:rsidRPr="00B450BE">
              <w:rPr>
                <w:rFonts w:ascii="Arial" w:hAnsi="Arial" w:cs="Arial"/>
                <w:color w:val="000000"/>
                <w:lang w:eastAsia="zh-CN"/>
              </w:rPr>
              <w:t xml:space="preserve">, following the </w:t>
            </w:r>
            <w:r w:rsidR="00672F0F" w:rsidRPr="00B450BE">
              <w:rPr>
                <w:rFonts w:ascii="Arial" w:hAnsi="Arial" w:cs="Arial"/>
                <w:color w:val="000000"/>
                <w:lang w:eastAsia="zh-CN"/>
              </w:rPr>
              <w:t>EPS Attach</w:t>
            </w:r>
            <w:r w:rsidRPr="00B450BE">
              <w:rPr>
                <w:rFonts w:ascii="Arial" w:hAnsi="Arial" w:cs="Arial"/>
                <w:color w:val="000000"/>
                <w:lang w:eastAsia="zh-CN"/>
              </w:rPr>
              <w:t xml:space="preserve"> procedure.</w:t>
            </w:r>
          </w:p>
        </w:tc>
      </w:tr>
      <w:tr w:rsidR="00022013" w14:paraId="6FECA47F" w14:textId="77777777" w:rsidTr="00421A4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73060" w14:textId="77777777" w:rsidR="00022013" w:rsidRDefault="00022013" w:rsidP="0002201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7B94D" w14:textId="18DA5F4F" w:rsidR="00022013" w:rsidRPr="00B450BE" w:rsidRDefault="00022013" w:rsidP="00022013">
            <w:pPr>
              <w:pStyle w:val="CRCoverPage"/>
              <w:spacing w:after="0"/>
              <w:rPr>
                <w:rFonts w:cs="Arial"/>
                <w:bCs/>
                <w:lang w:val="en-US" w:eastAsia="en-GB"/>
              </w:rPr>
            </w:pPr>
            <w:r w:rsidRPr="00B450BE">
              <w:rPr>
                <w:rFonts w:cs="Arial"/>
                <w:bCs/>
                <w:lang w:val="en-US" w:eastAsia="en-GB"/>
              </w:rPr>
              <w:t>Reset IMS component to allow new IMS registration.</w:t>
            </w:r>
          </w:p>
        </w:tc>
      </w:tr>
      <w:tr w:rsidR="009770AA" w14:paraId="0168E10F" w14:textId="77777777" w:rsidTr="00421A4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FA122" w14:textId="77777777" w:rsidR="009770AA" w:rsidRDefault="009770AA" w:rsidP="00421A4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57F14" w14:textId="77777777" w:rsidR="009770AA" w:rsidRDefault="009770AA" w:rsidP="00421A48">
            <w:pPr>
              <w:spacing w:after="0"/>
              <w:rPr>
                <w:rFonts w:ascii="Arial" w:hAnsi="Arial" w:cs="Arial"/>
                <w:lang w:eastAsia="en-GB"/>
              </w:rPr>
            </w:pPr>
            <w:r w:rsidRPr="00905942">
              <w:rPr>
                <w:rFonts w:ascii="Arial" w:hAnsi="Arial" w:cs="Arial"/>
                <w:lang w:eastAsia="en-GB"/>
              </w:rPr>
              <w:t>Mobility_Registration_NR5GC_</w:t>
            </w:r>
            <w:proofErr w:type="gramStart"/>
            <w:r w:rsidRPr="00905942">
              <w:rPr>
                <w:rFonts w:ascii="Arial" w:hAnsi="Arial" w:cs="Arial"/>
                <w:lang w:eastAsia="en-GB"/>
              </w:rPr>
              <w:t>NR</w:t>
            </w:r>
            <w:r>
              <w:rPr>
                <w:rFonts w:ascii="Arial" w:hAnsi="Arial" w:cs="Arial"/>
                <w:lang w:eastAsia="en-GB"/>
              </w:rPr>
              <w:t>.ttcn</w:t>
            </w:r>
            <w:proofErr w:type="gramEnd"/>
          </w:p>
        </w:tc>
      </w:tr>
      <w:tr w:rsidR="009770AA" w14:paraId="49D3326E" w14:textId="77777777" w:rsidTr="00421A4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EB82B" w14:textId="77777777" w:rsidR="009770AA" w:rsidRDefault="009770AA" w:rsidP="00421A4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1A8C" w14:textId="56F01208" w:rsidR="009770AA" w:rsidRDefault="0035348F" w:rsidP="00421A48">
            <w:pPr>
              <w:rPr>
                <w:rFonts w:ascii="Arial" w:hAnsi="Arial"/>
                <w:lang w:eastAsia="zh-CN"/>
              </w:rPr>
            </w:pPr>
            <w:r w:rsidRPr="0035348F"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464285AF" w14:textId="77777777" w:rsidR="009770AA" w:rsidRDefault="009770AA" w:rsidP="009770AA">
      <w:pPr>
        <w:rPr>
          <w:lang w:val="en-US" w:eastAsia="zh-CN"/>
        </w:rPr>
      </w:pPr>
    </w:p>
    <w:p w14:paraId="010F52F6" w14:textId="77777777" w:rsidR="009770AA" w:rsidRDefault="009770AA" w:rsidP="009770A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770AA" w14:paraId="51F9F12F" w14:textId="77777777" w:rsidTr="00421A4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E4650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function fl_TC_9_3_1_3_NR5GC_</w:t>
            </w:r>
            <w:proofErr w:type="gramStart"/>
            <w:r w:rsidRPr="00905942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905942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270C4594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1CD60DE4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v_NGC_</w:t>
            </w:r>
            <w:proofErr w:type="gramStart"/>
            <w:r w:rsidRPr="00905942">
              <w:rPr>
                <w:rFonts w:ascii="Arial" w:hAnsi="Arial" w:cs="Arial"/>
                <w:lang w:val="en-US" w:eastAsia="en-GB"/>
              </w:rPr>
              <w:t>NASCellA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905942">
              <w:rPr>
                <w:rFonts w:ascii="Arial" w:hAnsi="Arial" w:cs="Arial"/>
                <w:lang w:val="en-US" w:eastAsia="en-GB"/>
              </w:rPr>
              <w:t>= f_NR5GC_MapNASCell(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ngc_CellA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NG_AllCellsOnSamePLMN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);</w:t>
            </w:r>
          </w:p>
          <w:p w14:paraId="5ADFB679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;</w:t>
            </w:r>
          </w:p>
          <w:p w14:paraId="53682735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NG_NAS_SecurityParams_Type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v_NAS_</w:t>
            </w:r>
            <w:proofErr w:type="gramStart"/>
            <w:r w:rsidRPr="00905942">
              <w:rPr>
                <w:rFonts w:ascii="Arial" w:hAnsi="Arial" w:cs="Arial"/>
                <w:lang w:val="en-US" w:eastAsia="en-GB"/>
              </w:rPr>
              <w:t>SecurityParams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905942">
              <w:rPr>
                <w:rFonts w:ascii="Arial" w:hAnsi="Arial" w:cs="Arial"/>
                <w:lang w:val="en-US" w:eastAsia="en-GB"/>
              </w:rPr>
              <w:t>= f_NR5GC_Security_Get();</w:t>
            </w:r>
          </w:p>
          <w:p w14:paraId="5DB501A1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GMM_MobilityInfo_Type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;</w:t>
            </w:r>
          </w:p>
          <w:p w14:paraId="040C747A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6CDD30E1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//@siclog "Step 1"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@</w:t>
            </w:r>
          </w:p>
          <w:p w14:paraId="7CA9094B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f_</w:t>
            </w:r>
            <w:proofErr w:type="gramStart"/>
            <w:r w:rsidRPr="00905942">
              <w:rPr>
                <w:rFonts w:ascii="Arial" w:hAnsi="Arial" w:cs="Arial"/>
                <w:lang w:val="en-US" w:eastAsia="en-GB"/>
              </w:rPr>
              <w:t>Delay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905942">
              <w:rPr>
                <w:rFonts w:ascii="Arial" w:hAnsi="Arial" w:cs="Arial"/>
                <w:lang w:val="en-US" w:eastAsia="en-GB"/>
              </w:rPr>
              <w:t>25.0);</w:t>
            </w:r>
          </w:p>
          <w:p w14:paraId="7BD66F43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ab/>
            </w:r>
          </w:p>
          <w:p w14:paraId="6C7768A1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//@siclog "Step 2"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@</w:t>
            </w:r>
          </w:p>
          <w:p w14:paraId="3BF5DC1A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905942">
              <w:rPr>
                <w:rFonts w:ascii="Arial" w:hAnsi="Arial" w:cs="Arial"/>
                <w:lang w:val="en-US" w:eastAsia="en-GB"/>
              </w:rPr>
              <w:t>ReceivedMsg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905942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f_NR_RRC_ConnEst_DefWithNas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tsc_NR_RRC_TI_Def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, ?, (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tsc_SHT_IntegrityProtected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));</w:t>
            </w:r>
          </w:p>
          <w:p w14:paraId="6209B5C6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if (not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f_Check_NG_RegistrationReqMsg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,</w:t>
            </w:r>
          </w:p>
          <w:p w14:paraId="298F4F16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                                      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v_ReceivedMsg.Pdu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,</w:t>
            </w:r>
          </w:p>
          <w:p w14:paraId="79D9D6E1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                                       Periodic,</w:t>
            </w:r>
          </w:p>
          <w:p w14:paraId="3515786A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                                       f_NR5GC_</w:t>
            </w:r>
            <w:proofErr w:type="gramStart"/>
            <w:r w:rsidRPr="00905942">
              <w:rPr>
                <w:rFonts w:ascii="Arial" w:hAnsi="Arial" w:cs="Arial"/>
                <w:lang w:val="en-US" w:eastAsia="en-GB"/>
              </w:rPr>
              <w:t>GetMobileIdGUTI(</w:t>
            </w:r>
            <w:proofErr w:type="spellStart"/>
            <w:proofErr w:type="gramEnd"/>
            <w:r w:rsidRPr="00905942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, omit),</w:t>
            </w:r>
          </w:p>
          <w:p w14:paraId="13B94BF5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                                      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v_NAS_SecurityParams.KSIamf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,</w:t>
            </w:r>
          </w:p>
          <w:p w14:paraId="46A3BA7D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                                      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tsc_NasKsi_NativeSecurityContext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,</w:t>
            </w:r>
          </w:p>
          <w:p w14:paraId="12362800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                                       -, -, -, -,</w:t>
            </w:r>
          </w:p>
          <w:p w14:paraId="42A952A1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                                      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f_LastVisited_TAI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))) {</w:t>
            </w:r>
          </w:p>
          <w:p w14:paraId="74D3C107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905942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905942">
              <w:rPr>
                <w:rFonts w:ascii="Arial" w:hAnsi="Arial" w:cs="Arial"/>
                <w:lang w:val="en-US" w:eastAsia="en-GB"/>
              </w:rPr>
              <w:t>__FILE__, __LINE__, "Step 2");</w:t>
            </w:r>
          </w:p>
          <w:p w14:paraId="7AA121E0" w14:textId="77777777" w:rsidR="009770AA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129D83CA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3FD5A823" w14:textId="71760B0A" w:rsidR="009770AA" w:rsidRPr="007E206F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</w:t>
            </w:r>
            <w:r w:rsidR="00B450BE">
              <w:rPr>
                <w:rFonts w:ascii="Arial" w:hAnsi="Arial" w:cs="Arial"/>
                <w:b/>
                <w:bCs/>
                <w:lang w:val="en-US" w:eastAsia="en-GB"/>
              </w:rPr>
              <w:t>………………</w:t>
            </w:r>
          </w:p>
          <w:p w14:paraId="02A012B2" w14:textId="77777777" w:rsidR="009770AA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2D1095">
              <w:rPr>
                <w:rFonts w:ascii="Arial" w:hAnsi="Arial" w:cs="Arial"/>
                <w:lang w:val="en-US" w:eastAsia="en-GB"/>
              </w:rPr>
              <w:t xml:space="preserve"> } </w:t>
            </w:r>
          </w:p>
        </w:tc>
      </w:tr>
    </w:tbl>
    <w:p w14:paraId="7CA66C98" w14:textId="77777777" w:rsidR="009770AA" w:rsidRDefault="009770AA" w:rsidP="009770AA">
      <w:pPr>
        <w:spacing w:after="0"/>
        <w:rPr>
          <w:rFonts w:ascii="Arial" w:hAnsi="Arial"/>
          <w:b/>
          <w:lang w:eastAsia="en-GB"/>
        </w:rPr>
      </w:pPr>
    </w:p>
    <w:p w14:paraId="17A0EFDE" w14:textId="77777777" w:rsidR="009770AA" w:rsidRDefault="009770AA" w:rsidP="009770AA">
      <w:pPr>
        <w:spacing w:after="0"/>
        <w:rPr>
          <w:rFonts w:ascii="Arial" w:hAnsi="Arial"/>
          <w:b/>
          <w:lang w:eastAsia="en-GB"/>
        </w:rPr>
      </w:pPr>
    </w:p>
    <w:p w14:paraId="141ED9D0" w14:textId="77777777" w:rsidR="009770AA" w:rsidRDefault="009770AA" w:rsidP="009770AA">
      <w:pPr>
        <w:spacing w:after="0"/>
        <w:rPr>
          <w:rFonts w:ascii="Arial" w:hAnsi="Arial"/>
          <w:b/>
          <w:lang w:eastAsia="en-GB"/>
        </w:rPr>
      </w:pPr>
    </w:p>
    <w:p w14:paraId="7E96C2F2" w14:textId="77777777" w:rsidR="009770AA" w:rsidRDefault="009770AA" w:rsidP="009770AA">
      <w:pPr>
        <w:spacing w:after="0"/>
        <w:rPr>
          <w:rFonts w:ascii="Arial" w:hAnsi="Arial"/>
          <w:b/>
          <w:lang w:eastAsia="en-GB"/>
        </w:rPr>
      </w:pPr>
    </w:p>
    <w:p w14:paraId="78C1BB91" w14:textId="77777777" w:rsidR="009770AA" w:rsidRDefault="009770AA" w:rsidP="009770AA">
      <w:pPr>
        <w:spacing w:after="0"/>
        <w:rPr>
          <w:rFonts w:ascii="Arial" w:hAnsi="Arial"/>
          <w:b/>
          <w:lang w:eastAsia="en-GB"/>
        </w:rPr>
      </w:pPr>
    </w:p>
    <w:p w14:paraId="3B459B0B" w14:textId="77777777" w:rsidR="009770AA" w:rsidRDefault="009770AA" w:rsidP="009770A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770AA" w14:paraId="305DB2BD" w14:textId="77777777" w:rsidTr="00421A4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C817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function fl_TC_9_3_1_3_NR5GC_</w:t>
            </w:r>
            <w:proofErr w:type="gramStart"/>
            <w:r w:rsidRPr="00905942">
              <w:rPr>
                <w:rFonts w:ascii="Arial" w:hAnsi="Arial" w:cs="Arial"/>
                <w:lang w:val="en-US" w:eastAsia="en-GB"/>
              </w:rPr>
              <w:t>TestBody(</w:t>
            </w:r>
            <w:proofErr w:type="gramEnd"/>
            <w:r w:rsidRPr="00905942">
              <w:rPr>
                <w:rFonts w:ascii="Arial" w:hAnsi="Arial" w:cs="Arial"/>
                <w:lang w:val="en-US" w:eastAsia="en-GB"/>
              </w:rPr>
              <w:t>) runs on NR5GC_PTC</w:t>
            </w:r>
          </w:p>
          <w:p w14:paraId="275E050E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5CF4B6BC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NR_CellId_Type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v_NGC_</w:t>
            </w:r>
            <w:proofErr w:type="gramStart"/>
            <w:r w:rsidRPr="00905942">
              <w:rPr>
                <w:rFonts w:ascii="Arial" w:hAnsi="Arial" w:cs="Arial"/>
                <w:lang w:val="en-US" w:eastAsia="en-GB"/>
              </w:rPr>
              <w:t>NASCellA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905942">
              <w:rPr>
                <w:rFonts w:ascii="Arial" w:hAnsi="Arial" w:cs="Arial"/>
                <w:lang w:val="en-US" w:eastAsia="en-GB"/>
              </w:rPr>
              <w:t>= f_NR5GC_MapNASCell(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ngc_CellA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NG_AllCellsOnSamePLMN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);</w:t>
            </w:r>
          </w:p>
          <w:p w14:paraId="33134388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NG_NAS_MSG_Indication_Type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v_ReceivedMsg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;</w:t>
            </w:r>
          </w:p>
          <w:p w14:paraId="05128E34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NG_NAS_SecurityParams_Type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v_NAS_</w:t>
            </w:r>
            <w:proofErr w:type="gramStart"/>
            <w:r w:rsidRPr="00905942">
              <w:rPr>
                <w:rFonts w:ascii="Arial" w:hAnsi="Arial" w:cs="Arial"/>
                <w:lang w:val="en-US" w:eastAsia="en-GB"/>
              </w:rPr>
              <w:t>SecurityParams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905942">
              <w:rPr>
                <w:rFonts w:ascii="Arial" w:hAnsi="Arial" w:cs="Arial"/>
                <w:lang w:val="en-US" w:eastAsia="en-GB"/>
              </w:rPr>
              <w:t>= f_NR5GC_Security_Get();</w:t>
            </w:r>
          </w:p>
          <w:p w14:paraId="33E6138B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GMM_MobilityInfo_Type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;</w:t>
            </w:r>
          </w:p>
          <w:p w14:paraId="1C888D3F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D9F63E2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//@siclog "Step 1"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@</w:t>
            </w:r>
          </w:p>
          <w:p w14:paraId="26C79F35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f_</w:t>
            </w:r>
            <w:proofErr w:type="gramStart"/>
            <w:r w:rsidRPr="00905942">
              <w:rPr>
                <w:rFonts w:ascii="Arial" w:hAnsi="Arial" w:cs="Arial"/>
                <w:lang w:val="en-US" w:eastAsia="en-GB"/>
              </w:rPr>
              <w:t>Delay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905942">
              <w:rPr>
                <w:rFonts w:ascii="Arial" w:hAnsi="Arial" w:cs="Arial"/>
                <w:lang w:val="en-US" w:eastAsia="en-GB"/>
              </w:rPr>
              <w:t>25.0);</w:t>
            </w:r>
          </w:p>
          <w:p w14:paraId="53338061" w14:textId="64F59265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ab/>
              <w:t xml:space="preserve"> </w:t>
            </w:r>
            <w:proofErr w:type="spellStart"/>
            <w:r w:rsidRPr="00905942">
              <w:rPr>
                <w:rFonts w:ascii="Arial" w:hAnsi="Arial" w:cs="Arial"/>
                <w:highlight w:val="yellow"/>
                <w:lang w:val="en-US" w:eastAsia="en-GB"/>
              </w:rPr>
              <w:t>f_IMS_IPCAN_</w:t>
            </w:r>
            <w:proofErr w:type="gramStart"/>
            <w:r w:rsidRPr="00905942">
              <w:rPr>
                <w:rFonts w:ascii="Arial" w:hAnsi="Arial" w:cs="Arial"/>
                <w:highlight w:val="yellow"/>
                <w:lang w:val="en-US" w:eastAsia="en-GB"/>
              </w:rPr>
              <w:t>SendCoOrdMsg</w:t>
            </w:r>
            <w:proofErr w:type="spellEnd"/>
            <w:r w:rsidRPr="00905942">
              <w:rPr>
                <w:rFonts w:ascii="Arial" w:hAnsi="Arial" w:cs="Arial"/>
                <w:highlight w:val="yellow"/>
                <w:lang w:val="en-US" w:eastAsia="en-GB"/>
              </w:rPr>
              <w:t>(</w:t>
            </w:r>
            <w:proofErr w:type="gramEnd"/>
            <w:r w:rsidRPr="00905942">
              <w:rPr>
                <w:rFonts w:ascii="Arial" w:hAnsi="Arial" w:cs="Arial"/>
                <w:highlight w:val="yellow"/>
                <w:lang w:val="en-US" w:eastAsia="en-GB"/>
              </w:rPr>
              <w:t xml:space="preserve">IMS[f_PDN_PdnIndex2Integer(PDN_1)], </w:t>
            </w:r>
            <w:proofErr w:type="spellStart"/>
            <w:r w:rsidRPr="00905942">
              <w:rPr>
                <w:rFonts w:ascii="Arial" w:hAnsi="Arial" w:cs="Arial"/>
                <w:highlight w:val="yellow"/>
                <w:lang w:val="en-US" w:eastAsia="en-GB"/>
              </w:rPr>
              <w:t>cms_IPCAN_IMS_Reset</w:t>
            </w:r>
            <w:proofErr w:type="spellEnd"/>
            <w:r w:rsidRPr="00905942">
              <w:rPr>
                <w:rFonts w:ascii="Arial" w:hAnsi="Arial" w:cs="Arial"/>
                <w:highlight w:val="yellow"/>
                <w:lang w:val="en-US" w:eastAsia="en-GB"/>
              </w:rPr>
              <w:t xml:space="preserve">); </w:t>
            </w:r>
          </w:p>
          <w:p w14:paraId="79D0F80E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//@siclog "Step 2"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siclog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@</w:t>
            </w:r>
          </w:p>
          <w:p w14:paraId="60C923B9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905942">
              <w:rPr>
                <w:rFonts w:ascii="Arial" w:hAnsi="Arial" w:cs="Arial"/>
                <w:lang w:val="en-US" w:eastAsia="en-GB"/>
              </w:rPr>
              <w:t>ReceivedMsg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905942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f_NR_RRC_ConnEst_DefWithNas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tsc_NR_RRC_TI_Def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, ?, (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tsc_SHT_IntegrityProtected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));</w:t>
            </w:r>
          </w:p>
          <w:p w14:paraId="1F6C6D1D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if (not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f_Check_NG_RegistrationReqMsg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 xml:space="preserve"> (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v_GMM_MobilityInfo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,</w:t>
            </w:r>
          </w:p>
          <w:p w14:paraId="1DA2C382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                                      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v_ReceivedMsg.Pdu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,</w:t>
            </w:r>
          </w:p>
          <w:p w14:paraId="08332121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                                       Periodic,</w:t>
            </w:r>
          </w:p>
          <w:p w14:paraId="2C8AACBB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                                       f_NR5GC_</w:t>
            </w:r>
            <w:proofErr w:type="gramStart"/>
            <w:r w:rsidRPr="00905942">
              <w:rPr>
                <w:rFonts w:ascii="Arial" w:hAnsi="Arial" w:cs="Arial"/>
                <w:lang w:val="en-US" w:eastAsia="en-GB"/>
              </w:rPr>
              <w:t>GetMobileIdGUTI(</w:t>
            </w:r>
            <w:proofErr w:type="spellStart"/>
            <w:proofErr w:type="gramEnd"/>
            <w:r w:rsidRPr="00905942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, omit),</w:t>
            </w:r>
          </w:p>
          <w:p w14:paraId="5F114F2F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                                      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v_NAS_SecurityParams.KSIamf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,</w:t>
            </w:r>
          </w:p>
          <w:p w14:paraId="3617A254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                                      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tsc_NasKsi_NativeSecurityContext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,</w:t>
            </w:r>
          </w:p>
          <w:p w14:paraId="43BB4BB4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                                       -, -, -, -,</w:t>
            </w:r>
          </w:p>
          <w:p w14:paraId="03541468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                                      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f_LastVisited_TAI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v_NGC_NASCellA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))) {</w:t>
            </w:r>
          </w:p>
          <w:p w14:paraId="4B9F8F5B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905942">
              <w:rPr>
                <w:rFonts w:ascii="Arial" w:hAnsi="Arial" w:cs="Arial"/>
                <w:lang w:val="en-US" w:eastAsia="en-GB"/>
              </w:rPr>
              <w:t>f_NR_</w:t>
            </w:r>
            <w:proofErr w:type="gramStart"/>
            <w:r w:rsidRPr="00905942">
              <w:rPr>
                <w:rFonts w:ascii="Arial" w:hAnsi="Arial" w:cs="Arial"/>
                <w:lang w:val="en-US" w:eastAsia="en-GB"/>
              </w:rPr>
              <w:t>SetVerdictFailOrInconc</w:t>
            </w:r>
            <w:proofErr w:type="spellEnd"/>
            <w:r w:rsidRPr="00905942"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 w:rsidRPr="00905942">
              <w:rPr>
                <w:rFonts w:ascii="Arial" w:hAnsi="Arial" w:cs="Arial"/>
                <w:lang w:val="en-US" w:eastAsia="en-GB"/>
              </w:rPr>
              <w:t>__FILE__, __LINE__, "Step 2");</w:t>
            </w:r>
          </w:p>
          <w:p w14:paraId="434B6B08" w14:textId="77777777" w:rsidR="009770AA" w:rsidRPr="0090594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3F55DBA3" w14:textId="77777777" w:rsidR="009770AA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905942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5BD7CBDD" w14:textId="0E12C367" w:rsidR="009770AA" w:rsidRPr="007E206F" w:rsidRDefault="00B450BE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bCs/>
                <w:lang w:val="en-US" w:eastAsia="en-GB"/>
              </w:rPr>
            </w:pPr>
            <w:r>
              <w:rPr>
                <w:rFonts w:ascii="Arial" w:hAnsi="Arial" w:cs="Arial"/>
                <w:b/>
                <w:bCs/>
                <w:lang w:val="en-US" w:eastAsia="en-GB"/>
              </w:rPr>
              <w:t>…………………</w:t>
            </w:r>
          </w:p>
          <w:p w14:paraId="00B4BA5A" w14:textId="77777777" w:rsidR="009770AA" w:rsidRPr="00571BB2" w:rsidRDefault="009770AA" w:rsidP="00421A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2D1095">
              <w:rPr>
                <w:rFonts w:ascii="Arial" w:hAnsi="Arial" w:cs="Arial"/>
                <w:lang w:val="en-US" w:eastAsia="en-GB"/>
              </w:rPr>
              <w:t xml:space="preserve"> } </w:t>
            </w:r>
          </w:p>
        </w:tc>
      </w:tr>
    </w:tbl>
    <w:p w14:paraId="1637C9BA" w14:textId="77777777" w:rsidR="009770AA" w:rsidRPr="009770AA" w:rsidRDefault="009770AA" w:rsidP="009770AA"/>
    <w:p w14:paraId="793E4705" w14:textId="77777777" w:rsidR="002433D2" w:rsidRPr="002433D2" w:rsidRDefault="002433D2" w:rsidP="002433D2"/>
    <w:sectPr w:rsidR="002433D2" w:rsidRPr="002433D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E00443" w14:textId="77777777" w:rsidR="0011284F" w:rsidRDefault="0011284F">
      <w:r>
        <w:separator/>
      </w:r>
    </w:p>
  </w:endnote>
  <w:endnote w:type="continuationSeparator" w:id="0">
    <w:p w14:paraId="47C843C8" w14:textId="77777777" w:rsidR="0011284F" w:rsidRDefault="001128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D3B73B" w14:textId="77777777" w:rsidR="0011284F" w:rsidRDefault="0011284F">
      <w:r>
        <w:separator/>
      </w:r>
    </w:p>
  </w:footnote>
  <w:footnote w:type="continuationSeparator" w:id="0">
    <w:p w14:paraId="55D7C435" w14:textId="77777777" w:rsidR="0011284F" w:rsidRDefault="001128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485179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890296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95105758">
    <w:abstractNumId w:val="5"/>
  </w:num>
  <w:num w:numId="4" w16cid:durableId="2045132408">
    <w:abstractNumId w:val="11"/>
  </w:num>
  <w:num w:numId="5" w16cid:durableId="1796479829">
    <w:abstractNumId w:val="0"/>
  </w:num>
  <w:num w:numId="6" w16cid:durableId="1081023534">
    <w:abstractNumId w:val="22"/>
  </w:num>
  <w:num w:numId="7" w16cid:durableId="79959213">
    <w:abstractNumId w:val="17"/>
  </w:num>
  <w:num w:numId="8" w16cid:durableId="917517334">
    <w:abstractNumId w:val="15"/>
  </w:num>
  <w:num w:numId="9" w16cid:durableId="2045280112">
    <w:abstractNumId w:val="23"/>
  </w:num>
  <w:num w:numId="10" w16cid:durableId="1735278220">
    <w:abstractNumId w:val="2"/>
  </w:num>
  <w:num w:numId="11" w16cid:durableId="2073919454">
    <w:abstractNumId w:val="4"/>
  </w:num>
  <w:num w:numId="12" w16cid:durableId="1046880823">
    <w:abstractNumId w:val="9"/>
  </w:num>
  <w:num w:numId="13" w16cid:durableId="856310623">
    <w:abstractNumId w:val="1"/>
  </w:num>
  <w:num w:numId="14" w16cid:durableId="1197936319">
    <w:abstractNumId w:val="19"/>
  </w:num>
  <w:num w:numId="15" w16cid:durableId="1111586816">
    <w:abstractNumId w:val="3"/>
  </w:num>
  <w:num w:numId="16" w16cid:durableId="1660578834">
    <w:abstractNumId w:val="7"/>
  </w:num>
  <w:num w:numId="17" w16cid:durableId="1399985173">
    <w:abstractNumId w:val="18"/>
  </w:num>
  <w:num w:numId="18" w16cid:durableId="1211457724">
    <w:abstractNumId w:val="6"/>
  </w:num>
  <w:num w:numId="19" w16cid:durableId="1507985583">
    <w:abstractNumId w:val="10"/>
  </w:num>
  <w:num w:numId="20" w16cid:durableId="1018311879">
    <w:abstractNumId w:val="20"/>
  </w:num>
  <w:num w:numId="21" w16cid:durableId="1643995433">
    <w:abstractNumId w:val="16"/>
  </w:num>
  <w:num w:numId="22" w16cid:durableId="1634214133">
    <w:abstractNumId w:val="8"/>
  </w:num>
  <w:num w:numId="23" w16cid:durableId="1056707360">
    <w:abstractNumId w:val="21"/>
  </w:num>
  <w:num w:numId="24" w16cid:durableId="872422364">
    <w:abstractNumId w:val="14"/>
  </w:num>
  <w:num w:numId="25" w16cid:durableId="864514495">
    <w:abstractNumId w:val="13"/>
  </w:num>
  <w:num w:numId="26" w16cid:durableId="33423447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FCE"/>
    <w:rsid w:val="00012992"/>
    <w:rsid w:val="00015963"/>
    <w:rsid w:val="00022013"/>
    <w:rsid w:val="00022E4A"/>
    <w:rsid w:val="00044F4C"/>
    <w:rsid w:val="000755C9"/>
    <w:rsid w:val="00077B53"/>
    <w:rsid w:val="00090A0D"/>
    <w:rsid w:val="000A4482"/>
    <w:rsid w:val="000A5DF8"/>
    <w:rsid w:val="000A6394"/>
    <w:rsid w:val="000B5002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012CF"/>
    <w:rsid w:val="001113BD"/>
    <w:rsid w:val="0011284F"/>
    <w:rsid w:val="00114F13"/>
    <w:rsid w:val="001213B3"/>
    <w:rsid w:val="00145D43"/>
    <w:rsid w:val="00152F0C"/>
    <w:rsid w:val="00172233"/>
    <w:rsid w:val="00175179"/>
    <w:rsid w:val="00183F49"/>
    <w:rsid w:val="0018700F"/>
    <w:rsid w:val="00192C46"/>
    <w:rsid w:val="001A08B3"/>
    <w:rsid w:val="001A7B60"/>
    <w:rsid w:val="001B52F0"/>
    <w:rsid w:val="001B767B"/>
    <w:rsid w:val="001B7A65"/>
    <w:rsid w:val="001C0E7B"/>
    <w:rsid w:val="001E2565"/>
    <w:rsid w:val="001E41F3"/>
    <w:rsid w:val="001E790C"/>
    <w:rsid w:val="002034C2"/>
    <w:rsid w:val="0021430A"/>
    <w:rsid w:val="002241D3"/>
    <w:rsid w:val="00226749"/>
    <w:rsid w:val="00242E5E"/>
    <w:rsid w:val="002433D2"/>
    <w:rsid w:val="0026004D"/>
    <w:rsid w:val="002622D2"/>
    <w:rsid w:val="002640DD"/>
    <w:rsid w:val="0026560F"/>
    <w:rsid w:val="00275D12"/>
    <w:rsid w:val="00280C49"/>
    <w:rsid w:val="00284FEB"/>
    <w:rsid w:val="002860C4"/>
    <w:rsid w:val="002A58AB"/>
    <w:rsid w:val="002B48E4"/>
    <w:rsid w:val="002B5741"/>
    <w:rsid w:val="002D0CA1"/>
    <w:rsid w:val="002E0E19"/>
    <w:rsid w:val="002E472E"/>
    <w:rsid w:val="00303144"/>
    <w:rsid w:val="00305409"/>
    <w:rsid w:val="003103B5"/>
    <w:rsid w:val="003156FB"/>
    <w:rsid w:val="0032322D"/>
    <w:rsid w:val="00326E89"/>
    <w:rsid w:val="0034722E"/>
    <w:rsid w:val="0035348F"/>
    <w:rsid w:val="0035396C"/>
    <w:rsid w:val="003609EF"/>
    <w:rsid w:val="0036231A"/>
    <w:rsid w:val="00365645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25D3D"/>
    <w:rsid w:val="004320A5"/>
    <w:rsid w:val="00434123"/>
    <w:rsid w:val="00453856"/>
    <w:rsid w:val="00455BE8"/>
    <w:rsid w:val="0046272D"/>
    <w:rsid w:val="00477364"/>
    <w:rsid w:val="00480EFE"/>
    <w:rsid w:val="004904C4"/>
    <w:rsid w:val="0049264C"/>
    <w:rsid w:val="00494371"/>
    <w:rsid w:val="004B75B7"/>
    <w:rsid w:val="004C71BC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913A9"/>
    <w:rsid w:val="00592D74"/>
    <w:rsid w:val="005B2F31"/>
    <w:rsid w:val="005B76D2"/>
    <w:rsid w:val="005E2C44"/>
    <w:rsid w:val="005E547A"/>
    <w:rsid w:val="006142A7"/>
    <w:rsid w:val="00620510"/>
    <w:rsid w:val="00621188"/>
    <w:rsid w:val="006257ED"/>
    <w:rsid w:val="00633F0B"/>
    <w:rsid w:val="00653DE4"/>
    <w:rsid w:val="00661B0A"/>
    <w:rsid w:val="00665C47"/>
    <w:rsid w:val="00672F0F"/>
    <w:rsid w:val="00684743"/>
    <w:rsid w:val="00684BAA"/>
    <w:rsid w:val="00695808"/>
    <w:rsid w:val="006A0452"/>
    <w:rsid w:val="006A0BBF"/>
    <w:rsid w:val="006B46FB"/>
    <w:rsid w:val="006D5593"/>
    <w:rsid w:val="006E21FB"/>
    <w:rsid w:val="006E6FC1"/>
    <w:rsid w:val="006F0E74"/>
    <w:rsid w:val="00702E2B"/>
    <w:rsid w:val="00711669"/>
    <w:rsid w:val="00714985"/>
    <w:rsid w:val="007254D7"/>
    <w:rsid w:val="00726E85"/>
    <w:rsid w:val="00743FD0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6A07"/>
    <w:rsid w:val="007F7259"/>
    <w:rsid w:val="008040A8"/>
    <w:rsid w:val="00807A24"/>
    <w:rsid w:val="00815BE6"/>
    <w:rsid w:val="008279FA"/>
    <w:rsid w:val="0083785A"/>
    <w:rsid w:val="008466B8"/>
    <w:rsid w:val="008626E7"/>
    <w:rsid w:val="00867A79"/>
    <w:rsid w:val="00870EE7"/>
    <w:rsid w:val="008863B9"/>
    <w:rsid w:val="008A45A6"/>
    <w:rsid w:val="008A719E"/>
    <w:rsid w:val="008C023C"/>
    <w:rsid w:val="008C044C"/>
    <w:rsid w:val="008C6828"/>
    <w:rsid w:val="008D3CCC"/>
    <w:rsid w:val="008D4170"/>
    <w:rsid w:val="008D4BE9"/>
    <w:rsid w:val="008F3789"/>
    <w:rsid w:val="008F686C"/>
    <w:rsid w:val="009148DE"/>
    <w:rsid w:val="0093083B"/>
    <w:rsid w:val="009374D1"/>
    <w:rsid w:val="00941E30"/>
    <w:rsid w:val="009453AA"/>
    <w:rsid w:val="0095746E"/>
    <w:rsid w:val="009733F1"/>
    <w:rsid w:val="009770AA"/>
    <w:rsid w:val="009777D9"/>
    <w:rsid w:val="009912E7"/>
    <w:rsid w:val="00991B88"/>
    <w:rsid w:val="009A2ADE"/>
    <w:rsid w:val="009A5753"/>
    <w:rsid w:val="009A579D"/>
    <w:rsid w:val="009B1DDE"/>
    <w:rsid w:val="009C6508"/>
    <w:rsid w:val="009C7678"/>
    <w:rsid w:val="009D2DF8"/>
    <w:rsid w:val="009E3297"/>
    <w:rsid w:val="009F01C8"/>
    <w:rsid w:val="009F45F0"/>
    <w:rsid w:val="009F719E"/>
    <w:rsid w:val="009F734F"/>
    <w:rsid w:val="00A12EAC"/>
    <w:rsid w:val="00A16706"/>
    <w:rsid w:val="00A22FB8"/>
    <w:rsid w:val="00A246B6"/>
    <w:rsid w:val="00A30C1F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4CF7"/>
    <w:rsid w:val="00AC5820"/>
    <w:rsid w:val="00AD1CD8"/>
    <w:rsid w:val="00AE4A05"/>
    <w:rsid w:val="00AE4EE3"/>
    <w:rsid w:val="00AE518C"/>
    <w:rsid w:val="00AF5186"/>
    <w:rsid w:val="00B0233C"/>
    <w:rsid w:val="00B10C49"/>
    <w:rsid w:val="00B258BB"/>
    <w:rsid w:val="00B31734"/>
    <w:rsid w:val="00B328F2"/>
    <w:rsid w:val="00B32A5C"/>
    <w:rsid w:val="00B358E3"/>
    <w:rsid w:val="00B450BE"/>
    <w:rsid w:val="00B54BAF"/>
    <w:rsid w:val="00B67B97"/>
    <w:rsid w:val="00B7489A"/>
    <w:rsid w:val="00B85CB9"/>
    <w:rsid w:val="00B968C8"/>
    <w:rsid w:val="00BA3EC5"/>
    <w:rsid w:val="00BA51D9"/>
    <w:rsid w:val="00BB0346"/>
    <w:rsid w:val="00BB5441"/>
    <w:rsid w:val="00BB5DFC"/>
    <w:rsid w:val="00BC2495"/>
    <w:rsid w:val="00BD279D"/>
    <w:rsid w:val="00BD4675"/>
    <w:rsid w:val="00BD6BB8"/>
    <w:rsid w:val="00BE43C5"/>
    <w:rsid w:val="00C35AF3"/>
    <w:rsid w:val="00C65729"/>
    <w:rsid w:val="00C66BA2"/>
    <w:rsid w:val="00C74795"/>
    <w:rsid w:val="00C86676"/>
    <w:rsid w:val="00C870F6"/>
    <w:rsid w:val="00C95985"/>
    <w:rsid w:val="00CA4B98"/>
    <w:rsid w:val="00CB2E47"/>
    <w:rsid w:val="00CB6EE4"/>
    <w:rsid w:val="00CC2278"/>
    <w:rsid w:val="00CC44C2"/>
    <w:rsid w:val="00CC5026"/>
    <w:rsid w:val="00CC68D0"/>
    <w:rsid w:val="00CE14C9"/>
    <w:rsid w:val="00CF0A0B"/>
    <w:rsid w:val="00CF1EF1"/>
    <w:rsid w:val="00D00D8E"/>
    <w:rsid w:val="00D03F9A"/>
    <w:rsid w:val="00D06D51"/>
    <w:rsid w:val="00D24991"/>
    <w:rsid w:val="00D30110"/>
    <w:rsid w:val="00D42F10"/>
    <w:rsid w:val="00D50255"/>
    <w:rsid w:val="00D624D1"/>
    <w:rsid w:val="00D66520"/>
    <w:rsid w:val="00D74B7A"/>
    <w:rsid w:val="00D80F81"/>
    <w:rsid w:val="00D84AE9"/>
    <w:rsid w:val="00D90741"/>
    <w:rsid w:val="00D943C3"/>
    <w:rsid w:val="00DA11E9"/>
    <w:rsid w:val="00DA2E86"/>
    <w:rsid w:val="00DC1876"/>
    <w:rsid w:val="00DC4393"/>
    <w:rsid w:val="00DC64DC"/>
    <w:rsid w:val="00DC75E1"/>
    <w:rsid w:val="00DC7A19"/>
    <w:rsid w:val="00DD1E56"/>
    <w:rsid w:val="00DE34CF"/>
    <w:rsid w:val="00E049DE"/>
    <w:rsid w:val="00E13F3D"/>
    <w:rsid w:val="00E20D6E"/>
    <w:rsid w:val="00E34898"/>
    <w:rsid w:val="00E34C5C"/>
    <w:rsid w:val="00E42691"/>
    <w:rsid w:val="00E74F48"/>
    <w:rsid w:val="00E75843"/>
    <w:rsid w:val="00EA4595"/>
    <w:rsid w:val="00EB09B7"/>
    <w:rsid w:val="00EB1D6D"/>
    <w:rsid w:val="00EE7370"/>
    <w:rsid w:val="00EE7D7C"/>
    <w:rsid w:val="00F02DF8"/>
    <w:rsid w:val="00F0528C"/>
    <w:rsid w:val="00F128A5"/>
    <w:rsid w:val="00F16AA1"/>
    <w:rsid w:val="00F25D98"/>
    <w:rsid w:val="00F2700A"/>
    <w:rsid w:val="00F300FB"/>
    <w:rsid w:val="00F309BF"/>
    <w:rsid w:val="00F32231"/>
    <w:rsid w:val="00F34F6A"/>
    <w:rsid w:val="00F62183"/>
    <w:rsid w:val="00F67A23"/>
    <w:rsid w:val="00F9407C"/>
    <w:rsid w:val="00FA50D2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857</Words>
  <Characters>4890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1900-01-01T08:00:00Z</cp:lastPrinted>
  <dcterms:created xsi:type="dcterms:W3CDTF">2022-07-08T08:42:00Z</dcterms:created>
  <dcterms:modified xsi:type="dcterms:W3CDTF">2022-07-13T15:54:00Z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