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0D685" w14:textId="15A48FF9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15349B">
        <w:rPr>
          <w:b/>
          <w:bCs/>
          <w:i/>
          <w:iCs/>
          <w:sz w:val="24"/>
          <w:szCs w:val="24"/>
        </w:rPr>
        <w:t>0838</w:t>
      </w:r>
    </w:p>
    <w:p w14:paraId="2B726D95" w14:textId="77777777" w:rsidR="00A23329" w:rsidRDefault="00C12275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30A31960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</w:t>
            </w:r>
            <w:r w:rsidR="0015349B">
              <w:rPr>
                <w:b/>
                <w:bCs/>
                <w:sz w:val="28"/>
                <w:szCs w:val="28"/>
              </w:rPr>
              <w:t>8</w:t>
            </w:r>
            <w:r w:rsidRPr="00393E67">
              <w:rPr>
                <w:b/>
                <w:bCs/>
                <w:sz w:val="28"/>
                <w:szCs w:val="28"/>
              </w:rPr>
              <w:t>.</w:t>
            </w:r>
            <w:r w:rsidR="0015349B">
              <w:rPr>
                <w:b/>
                <w:bCs/>
                <w:sz w:val="28"/>
                <w:szCs w:val="28"/>
              </w:rPr>
              <w:t>523</w:t>
            </w:r>
            <w:r w:rsidRPr="00393E6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0B6D9BB" w:rsidR="00A23329" w:rsidRPr="00680DED" w:rsidRDefault="0015349B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5349B">
              <w:rPr>
                <w:b/>
                <w:bCs/>
                <w:noProof/>
                <w:sz w:val="24"/>
                <w:szCs w:val="24"/>
              </w:rPr>
              <w:t>2643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C12275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779F7EF" w:rsidR="00A23329" w:rsidRPr="00410371" w:rsidRDefault="00C12275" w:rsidP="00F503AB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15349B">
                <w:rPr>
                  <w:b/>
                  <w:noProof/>
                  <w:sz w:val="28"/>
                </w:rPr>
                <w:t>7</w:t>
              </w:r>
              <w:r w:rsidR="00F503AB">
                <w:rPr>
                  <w:b/>
                  <w:noProof/>
                  <w:sz w:val="28"/>
                </w:rPr>
                <w:t>.</w:t>
              </w:r>
              <w:r w:rsidR="0015349B">
                <w:rPr>
                  <w:b/>
                  <w:noProof/>
                  <w:sz w:val="28"/>
                </w:rPr>
                <w:t>3</w:t>
              </w:r>
              <w:r w:rsidR="00F503A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3377BF77" w:rsidR="00A23329" w:rsidRDefault="00CC34C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 xml:space="preserve">Correction </w:t>
            </w:r>
            <w:r w:rsidR="004209F3">
              <w:t xml:space="preserve">to </w:t>
            </w:r>
            <w:r w:rsidR="00AB654F">
              <w:t>7.1.1.9.1</w:t>
            </w:r>
            <w:r>
              <w:fldChar w:fldCharType="end"/>
            </w:r>
            <w:r w:rsidR="004209F3">
              <w:t>.ENDC</w:t>
            </w:r>
            <w:r w:rsidR="00AB654F">
              <w:t xml:space="preserve"> test case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2BE0542A" w:rsidR="00A23329" w:rsidRDefault="00C12275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A5226D">
                <w:rPr>
                  <w:noProof/>
                </w:rPr>
                <w:t>6</w:t>
              </w:r>
              <w:r w:rsidR="00A23329">
                <w:rPr>
                  <w:noProof/>
                </w:rPr>
                <w:t>-</w:t>
              </w:r>
            </w:fldSimple>
            <w:r w:rsidR="00AB654F">
              <w:rPr>
                <w:noProof/>
              </w:rPr>
              <w:t>2</w:t>
            </w:r>
            <w:r w:rsidR="008A0C88">
              <w:rPr>
                <w:noProof/>
              </w:rPr>
              <w:t>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C12275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C12275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D9617" w14:textId="77777777" w:rsidR="004209F3" w:rsidRDefault="00E86691" w:rsidP="004209F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Starting of the UL grant after step 3 is probably remnant of the old test prose. In the latest version of 38.523-1 the UL grant should be disabled all the way till step 8. Truly, the grant is disabled shortly after this, but it shouldn’t be started her</w:t>
            </w:r>
            <w:r w:rsidR="00C5390A">
              <w:rPr>
                <w:noProof/>
              </w:rPr>
              <w:t>e</w:t>
            </w:r>
            <w:r>
              <w:rPr>
                <w:noProof/>
              </w:rPr>
              <w:t xml:space="preserve"> in the first place. So this change improves stability of the test</w:t>
            </w:r>
            <w:r w:rsidR="004209F3">
              <w:rPr>
                <w:noProof/>
              </w:rPr>
              <w:t>.</w:t>
            </w:r>
          </w:p>
          <w:p w14:paraId="08D6BC51" w14:textId="6829C3E8" w:rsidR="000517C9" w:rsidRPr="002E008A" w:rsidRDefault="00E86691" w:rsidP="004209F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Step 5A dictates to ignore SRs, but they are ignored only after step 7 which may be too late and while performing SS configurations an SR may come thus leading to test case failure. This is to increase stability of the test.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C1A7A" w14:textId="77777777" w:rsidR="001333D5" w:rsidRDefault="00E86691" w:rsidP="00E8669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starting the UL grant after step 3</w:t>
            </w:r>
          </w:p>
          <w:p w14:paraId="593E356D" w14:textId="59198F9E" w:rsidR="000517C9" w:rsidRPr="006316B2" w:rsidRDefault="00E86691" w:rsidP="004209F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Activating handler to ignore SR at the beginning of the f_TC_7_1_1_9_1_Step5to9A and deactivating it again prior reception of SR in step 7..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2C83BF08" w:rsidR="00876938" w:rsidRPr="00CF39F2" w:rsidRDefault="00117324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Changes suggested in this document impr</w:t>
            </w:r>
            <w:r w:rsidR="009C1961">
              <w:rPr>
                <w:noProof/>
              </w:rPr>
              <w:t>o</w:t>
            </w:r>
            <w:r>
              <w:rPr>
                <w:noProof/>
              </w:rPr>
              <w:t>ve stability of the test case.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395EAE5" w:rsidR="00876938" w:rsidRDefault="00AB654F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7.1.1.9.1.ENDC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4A1AD605" w:rsidR="00876938" w:rsidRDefault="00633F23" w:rsidP="0087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“before change” already contain R5s220805 which is still subject of MCC review.</w:t>
            </w: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21934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A266079" w14:textId="7AFB9015" w:rsidR="008A0C88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A0C88" w:rsidRPr="005439B4">
        <w:rPr>
          <w:rFonts w:ascii="Arial" w:hAnsi="Arial" w:cs="Arial"/>
          <w:iCs/>
        </w:rPr>
        <w:t>Table of Contents</w:t>
      </w:r>
      <w:r w:rsidR="008A0C88">
        <w:tab/>
      </w:r>
      <w:r w:rsidR="008A0C88">
        <w:fldChar w:fldCharType="begin"/>
      </w:r>
      <w:r w:rsidR="008A0C88">
        <w:instrText xml:space="preserve"> PAGEREF _Toc107219340 \h </w:instrText>
      </w:r>
      <w:r w:rsidR="008A0C88">
        <w:fldChar w:fldCharType="separate"/>
      </w:r>
      <w:r w:rsidR="008A0C88">
        <w:t>2</w:t>
      </w:r>
      <w:r w:rsidR="008A0C88">
        <w:fldChar w:fldCharType="end"/>
      </w:r>
    </w:p>
    <w:p w14:paraId="2D4FF546" w14:textId="410A1920" w:rsidR="008A0C88" w:rsidRDefault="008A0C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_Toc107219341 \h </w:instrText>
      </w:r>
      <w:r>
        <w:fldChar w:fldCharType="separate"/>
      </w:r>
      <w:r>
        <w:t>2</w:t>
      </w:r>
      <w:r>
        <w:fldChar w:fldCharType="end"/>
      </w:r>
    </w:p>
    <w:p w14:paraId="6F8146E2" w14:textId="22E55D55" w:rsidR="008A0C88" w:rsidRDefault="008A0C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B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_Toc107219342 \h </w:instrText>
      </w:r>
      <w:r>
        <w:fldChar w:fldCharType="separate"/>
      </w:r>
      <w:r>
        <w:t>2</w:t>
      </w:r>
      <w:r>
        <w:fldChar w:fldCharType="end"/>
      </w:r>
    </w:p>
    <w:p w14:paraId="4D893EBE" w14:textId="4C51C570" w:rsidR="008A0C88" w:rsidRDefault="008A0C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439B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439B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_Toc107219343 \h </w:instrText>
      </w:r>
      <w:r>
        <w:fldChar w:fldCharType="separate"/>
      </w:r>
      <w:r>
        <w:t>2</w:t>
      </w:r>
      <w:r>
        <w:fldChar w:fldCharType="end"/>
      </w:r>
    </w:p>
    <w:p w14:paraId="2538D591" w14:textId="3487CD88" w:rsidR="008A0C88" w:rsidRDefault="008A0C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439B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439B4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_Toc107219344 \h </w:instrText>
      </w:r>
      <w:r>
        <w:fldChar w:fldCharType="separate"/>
      </w:r>
      <w:r>
        <w:t>7</w:t>
      </w:r>
      <w:r>
        <w:fldChar w:fldCharType="end"/>
      </w:r>
    </w:p>
    <w:p w14:paraId="61767724" w14:textId="1065EDA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219341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219342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1F3ECE78" w14:textId="77777777" w:rsidR="009F4356" w:rsidRDefault="009F4356" w:rsidP="009F435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721934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67A30394" w:rsidR="009F4356" w:rsidRPr="008E5453" w:rsidRDefault="006F5F30" w:rsidP="002F2B69">
            <w:pPr>
              <w:spacing w:after="0"/>
              <w:rPr>
                <w:rFonts w:ascii="Arial" w:hAnsi="Arial" w:cs="Arial"/>
              </w:rPr>
            </w:pPr>
            <w:r w:rsidRPr="006F5F30">
              <w:rPr>
                <w:rFonts w:ascii="Arial" w:hAnsi="Arial" w:cs="Arial"/>
              </w:rPr>
              <w:t>fl_TC_7_1_1_9_1_ENDC_TestBody</w:t>
            </w:r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1F07C3" w14:textId="7F1A29AF" w:rsidR="00DB4990" w:rsidRPr="004713AB" w:rsidRDefault="00DB4990" w:rsidP="004713A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Starting of the UL grant after step 3 is probably remnant of the old test prose. In the latest version of 38.523-1 the UL grant should be disabled all the way till step 8</w:t>
            </w:r>
            <w:r w:rsidR="004713AB">
              <w:rPr>
                <w:rFonts w:ascii="Arial" w:hAnsi="Arial" w:cs="Arial"/>
                <w:lang w:val="en-SG"/>
              </w:rPr>
              <w:t>. Truly, the grant is disabled shortly after</w:t>
            </w:r>
            <w:r w:rsidR="0005680E">
              <w:rPr>
                <w:rFonts w:ascii="Arial" w:hAnsi="Arial" w:cs="Arial"/>
                <w:lang w:val="en-SG"/>
              </w:rPr>
              <w:t xml:space="preserve"> this, but it shouldn’t be started her in the first place. </w:t>
            </w:r>
            <w:proofErr w:type="gramStart"/>
            <w:r w:rsidR="0005680E">
              <w:rPr>
                <w:rFonts w:ascii="Arial" w:hAnsi="Arial" w:cs="Arial"/>
                <w:lang w:val="en-SG"/>
              </w:rPr>
              <w:t>So</w:t>
            </w:r>
            <w:proofErr w:type="gramEnd"/>
            <w:r w:rsidR="0005680E">
              <w:rPr>
                <w:rFonts w:ascii="Arial" w:hAnsi="Arial" w:cs="Arial"/>
                <w:lang w:val="en-SG"/>
              </w:rPr>
              <w:t xml:space="preserve"> this change improves stability of the test</w:t>
            </w:r>
            <w:r w:rsidR="004209F3">
              <w:rPr>
                <w:rFonts w:ascii="Arial" w:hAnsi="Arial" w:cs="Arial"/>
                <w:lang w:val="en-SG"/>
              </w:rPr>
              <w:t>.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DA52F6" w14:textId="7B81B774" w:rsidR="007D4897" w:rsidRPr="004713AB" w:rsidRDefault="007D4897" w:rsidP="004713AB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val="en-SG"/>
              </w:rPr>
            </w:pPr>
            <w:r w:rsidRPr="004713AB">
              <w:rPr>
                <w:rFonts w:cs="Arial"/>
                <w:lang w:val="en-SG"/>
              </w:rPr>
              <w:t>Removed starting the UL grant after step 3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5A75887" w14:textId="6C47C369" w:rsidR="009F4356" w:rsidRPr="008E5453" w:rsidRDefault="006F5F30" w:rsidP="002F2B6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6F5F30">
              <w:rPr>
                <w:rFonts w:ascii="Arial" w:hAnsi="Arial" w:cs="Arial"/>
                <w:lang w:val="en-US"/>
              </w:rPr>
              <w:t>MAC_ENDC_</w:t>
            </w:r>
            <w:proofErr w:type="gramStart"/>
            <w:r w:rsidRPr="006F5F30">
              <w:rPr>
                <w:rFonts w:ascii="Arial" w:hAnsi="Arial" w:cs="Arial"/>
                <w:lang w:val="en-US"/>
              </w:rPr>
              <w:t>NR.ttcn</w:t>
            </w:r>
            <w:proofErr w:type="spellEnd"/>
            <w:proofErr w:type="gramEnd"/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607E2FA1" w14:textId="65D3EA2E" w:rsidR="009F4356" w:rsidRPr="008E5453" w:rsidRDefault="001B503E" w:rsidP="002F2B69">
            <w:pPr>
              <w:rPr>
                <w:rFonts w:ascii="Arial" w:hAnsi="Arial" w:cs="Arial"/>
                <w:highlight w:val="cyan"/>
              </w:rPr>
            </w:pPr>
            <w:r w:rsidRPr="001B503E">
              <w:rPr>
                <w:rFonts w:ascii="Arial" w:hAnsi="Arial" w:cs="Arial"/>
                <w:highlight w:val="cyan"/>
              </w:rPr>
              <w:t>Accepted as an improvement</w:t>
            </w:r>
            <w:r w:rsidR="00B259B3" w:rsidRPr="00B259B3">
              <w:rPr>
                <w:rFonts w:ascii="Arial" w:hAnsi="Arial" w:cs="Arial"/>
                <w:highlight w:val="cyan"/>
              </w:rPr>
              <w:t>. Additional changes added to not stop grants in step</w:t>
            </w:r>
            <w:r w:rsidR="00B259B3" w:rsidRPr="00B259B3">
              <w:rPr>
                <w:rFonts w:ascii="Arial" w:hAnsi="Arial" w:cs="Arial"/>
                <w:highlight w:val="cyan"/>
                <w:lang w:val="en-US"/>
              </w:rPr>
              <w:t xml:space="preserve">    f_TC_7_1_1_9_1_Step5to9A</w:t>
            </w:r>
            <w:r w:rsidR="00B259B3" w:rsidRPr="00B259B3">
              <w:rPr>
                <w:rFonts w:ascii="Arial" w:hAnsi="Arial" w:cs="Arial"/>
                <w:highlight w:val="cyan"/>
                <w:lang w:val="en-US"/>
              </w:rPr>
              <w:t xml:space="preserve"> for ENDC version of this test case</w:t>
            </w: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2BB89D73" w14:textId="11990255" w:rsidR="002E18F6" w:rsidRPr="002E18F6" w:rsidRDefault="009709E5" w:rsidP="009709E5">
            <w:pPr>
              <w:spacing w:after="0"/>
              <w:rPr>
                <w:rFonts w:ascii="Arial" w:hAnsi="Arial" w:cs="Arial"/>
                <w:lang w:val="en-US"/>
              </w:rPr>
            </w:pPr>
            <w:r w:rsidRPr="009709E5">
              <w:rPr>
                <w:rFonts w:ascii="Arial" w:hAnsi="Arial" w:cs="Arial"/>
                <w:lang w:val="en-US"/>
              </w:rPr>
              <w:t xml:space="preserve">  </w:t>
            </w:r>
          </w:p>
          <w:p w14:paraId="6176A1D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function fl_TC_7_1_1_9_1_ENDC_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TestBody(</w:t>
            </w:r>
            <w:proofErr w:type="spellStart"/>
            <w:proofErr w:type="gramEnd"/>
            <w:r w:rsidRPr="004713AB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 runs on ENDC_NR_PTC</w:t>
            </w:r>
          </w:p>
          <w:p w14:paraId="1F2C995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{</w:t>
            </w:r>
          </w:p>
          <w:p w14:paraId="0D027FD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B6_Type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tsc_LCID_SCG_Bearer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</w:p>
          <w:p w14:paraId="33EEEC3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</w:p>
          <w:p w14:paraId="6FE7D729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RLC_Config.am.ul_AM_RLC.t_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f_NR_UL_AM_T_PollRetransmit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2C36250D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RLC_Config.am.dl_AM_RLC.t_Reassembly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f_NR_DL_AM_T_Reassembly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34381F9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 xml:space="preserve">value)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_RadioBearer_Type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cs_NR_MAC_TestModeInfo_NormalMode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</w:t>
            </w:r>
          </w:p>
          <w:p w14:paraId="6820C2B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 xml:space="preserve">value)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_RadioBearerList_Type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 :=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cs_NR_MAC_TestModeInfo_NoHeaderManipulationDL_UL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)};</w:t>
            </w:r>
          </w:p>
          <w:p w14:paraId="4BDABEA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EUTRA_NR_Coordination_MSG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v_Coordination_MSG_Value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</w:p>
          <w:p w14:paraId="21D19E4F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NR_HarqProcessConfig_Type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v_NR_HarqProcessConfig_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{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SpecificSubset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{0,2,3,4,6,7 }};//@sic R5s220669 sic@</w:t>
            </w:r>
          </w:p>
          <w:p w14:paraId="01B2FDA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SubFrameTiming_Type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; </w:t>
            </w:r>
          </w:p>
          <w:p w14:paraId="4ABA28B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62B9CD8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f_TC_7_1_1_9_1_Step0to2(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</w:t>
            </w:r>
          </w:p>
          <w:p w14:paraId="0D0E8FF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02B6652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//Restrict the SS to use of the HARQ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proccess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id used by the test cases</w:t>
            </w:r>
          </w:p>
          <w:p w14:paraId="2A536242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f_NR_GetNextSendOccasion_DL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(nr_Cell1); </w:t>
            </w:r>
          </w:p>
          <w:p w14:paraId="5BED56B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CommonCellConfig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cas_NR_DciDlInfo_REQ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cs_TimingInfo_NR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),</w:t>
            </w:r>
          </w:p>
          <w:p w14:paraId="3B23B78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cs_NR_DciDlInfo(cs_NR_DciFormat_1_X_ResourceAssignment(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-,-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,-,-,v_NR_HarqProcessConfig_DL),</w:t>
            </w:r>
          </w:p>
          <w:p w14:paraId="644510E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-, -)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));/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/@sic R5s220669 sic@</w:t>
            </w:r>
          </w:p>
          <w:p w14:paraId="48A6841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725A70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86182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"Step 3"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@</w:t>
            </w:r>
          </w:p>
          <w:p w14:paraId="455A659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//SS transmits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E-UTRA PTC containing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perform SCG change with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PSCell</w:t>
            </w:r>
            <w:proofErr w:type="spellEnd"/>
          </w:p>
          <w:p w14:paraId="37F92E1F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//Send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E-UTRA PTC</w:t>
            </w:r>
          </w:p>
          <w:p w14:paraId="6D6B3F4A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//Note: it is assumed that the timing can be achieved without timed sending</w:t>
            </w:r>
          </w:p>
          <w:p w14:paraId="4667E68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//Set PDCP parameter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discardTimer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to 60ms</w:t>
            </w:r>
          </w:p>
          <w:p w14:paraId="1B03B192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f_NR_ReconfigureRLC_AM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77BFF06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19775CE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133361D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353CFB6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7F855BC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3A1EFEC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5221846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6AE0D79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4EBB2E2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true_); // @sic R5-197023 sic@</w:t>
            </w:r>
          </w:p>
          <w:p w14:paraId="7DE6122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f_NR_SS_CommonRadioBearerConfig(nr_Cell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1,{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v_SS_DRB_Config});//@sic R5s200855 sic@</w:t>
            </w:r>
          </w:p>
          <w:p w14:paraId="7E52BA9A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f_NR_RLC_ReconfigurationHO_ENDC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-, -, -, omit), true,-,false); //@sic R5s200855 R5-213132 R5s210950 sic@</w:t>
            </w:r>
          </w:p>
          <w:p w14:paraId="5AF5CB58" w14:textId="299EDB7A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highlight w:val="yellow"/>
                <w:lang w:val="en-US"/>
              </w:rPr>
              <w:t>f_NR_ULGrantConfiguration_</w:t>
            </w:r>
            <w:proofErr w:type="gramStart"/>
            <w:r w:rsidRPr="004713AB">
              <w:rPr>
                <w:rFonts w:ascii="Arial" w:hAnsi="Arial" w:cs="Arial"/>
                <w:highlight w:val="yellow"/>
                <w:lang w:val="en-US"/>
              </w:rPr>
              <w:t>Start</w:t>
            </w:r>
            <w:proofErr w:type="spellEnd"/>
            <w:r w:rsidRPr="004713AB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highlight w:val="yellow"/>
                <w:lang w:val="en-US"/>
              </w:rPr>
              <w:t xml:space="preserve">nr_Cell1, -, -, -, </w:t>
            </w:r>
            <w:proofErr w:type="spellStart"/>
            <w:r w:rsidRPr="004713AB">
              <w:rPr>
                <w:rFonts w:ascii="Arial" w:hAnsi="Arial" w:cs="Arial"/>
                <w:highlight w:val="yellow"/>
                <w:lang w:val="en-US"/>
              </w:rPr>
              <w:t>cs_NR_UplinkTimeAlignment_Stop</w:t>
            </w:r>
            <w:proofErr w:type="spellEnd"/>
            <w:r w:rsidRPr="004713AB">
              <w:rPr>
                <w:rFonts w:ascii="Arial" w:hAnsi="Arial" w:cs="Arial"/>
                <w:highlight w:val="yellow"/>
                <w:lang w:val="en-US"/>
              </w:rPr>
              <w:t>);</w:t>
            </w:r>
            <w:r w:rsidRPr="004713AB">
              <w:rPr>
                <w:rFonts w:ascii="Arial" w:hAnsi="Arial" w:cs="Arial"/>
                <w:lang w:val="en-US"/>
              </w:rPr>
              <w:t xml:space="preserve">  //@sic R5s210896 R5-215171 sic@</w:t>
            </w:r>
          </w:p>
          <w:p w14:paraId="2286C95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</w:t>
            </w:r>
          </w:p>
          <w:p w14:paraId="27E69DF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//EXCEPTION: Void</w:t>
            </w:r>
          </w:p>
          <w:p w14:paraId="5546EFA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//@sic R5-213132 R5-222044 sic@</w:t>
            </w:r>
          </w:p>
          <w:p w14:paraId="1D64111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EUTRA.receive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cmr_EUTRA_NR_OctetData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("Complete")) -&gt; value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v_Coordination_MSG_Value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</w:p>
          <w:p w14:paraId="22EF6C4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f_NR_CheckReceived_RRCReconfigurationComplete(valueof(v_Coordination_MSG_Value));</w:t>
            </w:r>
          </w:p>
          <w:p w14:paraId="5619B4F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</w:t>
            </w:r>
          </w:p>
          <w:p w14:paraId="3341158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f_TC_7_1_1_9_1_Step5to9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A(</w:t>
            </w:r>
            <w:proofErr w:type="spellStart"/>
            <w:proofErr w:type="gramEnd"/>
            <w:r w:rsidRPr="004713AB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 //@sic R5s200855 sic@</w:t>
            </w:r>
          </w:p>
          <w:p w14:paraId="62E441D9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69BEFF3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f_TC_7_1_1_9_1_Step16Ato21(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);//@sic R5s200855 sic@</w:t>
            </w:r>
          </w:p>
          <w:p w14:paraId="5F50E11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CD793C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//@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"Step 22-23"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@</w:t>
            </w:r>
          </w:p>
          <w:p w14:paraId="354D3F7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//The SS transmits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perform SCG change with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PSCell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.</w:t>
            </w:r>
          </w:p>
          <w:p w14:paraId="6F89847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//@sic R5s210950 sic@</w:t>
            </w:r>
          </w:p>
          <w:p w14:paraId="09AB8BD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nr_Cell1,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});</w:t>
            </w:r>
          </w:p>
          <w:p w14:paraId="1520A36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f_NR_RLC_ReconfigurationHO_ENDC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-, -, -, omit),true); //@sic R5-197023, R5s200855 sic@</w:t>
            </w:r>
          </w:p>
          <w:p w14:paraId="202885C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</w:t>
            </w:r>
          </w:p>
          <w:p w14:paraId="4DA0C5F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f_TC_7_1_1_9_1_Step24to29(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LCID,v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);//@sic R5s200855 sic@</w:t>
            </w:r>
          </w:p>
          <w:p w14:paraId="2BD8323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0AF70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nr_Cell1,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}); </w:t>
            </w:r>
          </w:p>
          <w:p w14:paraId="5FB4280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</w:p>
          <w:p w14:paraId="4D38EEE3" w14:textId="77777777" w:rsidR="009F4356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}</w:t>
            </w:r>
          </w:p>
          <w:p w14:paraId="10055F34" w14:textId="7E66EA56" w:rsidR="004713AB" w:rsidRPr="008E5453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2BD92733" w14:textId="09CBE341" w:rsidR="0019349B" w:rsidRPr="008E5453" w:rsidRDefault="009F4356" w:rsidP="0019349B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E18F6" w:rsidRPr="002E18F6">
              <w:rPr>
                <w:rFonts w:ascii="Arial" w:hAnsi="Arial" w:cs="Arial"/>
                <w:lang w:val="en-US"/>
              </w:rPr>
              <w:t xml:space="preserve">  </w:t>
            </w:r>
          </w:p>
          <w:p w14:paraId="2FECAE91" w14:textId="77777777" w:rsidR="004713AB" w:rsidRPr="004713AB" w:rsidRDefault="009709E5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9709E5">
              <w:rPr>
                <w:rFonts w:ascii="Arial" w:hAnsi="Arial" w:cs="Arial"/>
                <w:lang w:val="en-US"/>
              </w:rPr>
              <w:t xml:space="preserve">  </w:t>
            </w:r>
            <w:r w:rsidR="004713AB" w:rsidRPr="004713AB">
              <w:rPr>
                <w:rFonts w:ascii="Arial" w:hAnsi="Arial" w:cs="Arial"/>
                <w:lang w:val="en-US"/>
              </w:rPr>
              <w:t xml:space="preserve">  function fl_TC_7_1_1_9_1_ENDC_</w:t>
            </w:r>
            <w:proofErr w:type="gramStart"/>
            <w:r w:rsidR="004713AB" w:rsidRPr="004713AB">
              <w:rPr>
                <w:rFonts w:ascii="Arial" w:hAnsi="Arial" w:cs="Arial"/>
                <w:lang w:val="en-US"/>
              </w:rPr>
              <w:t>TestBody(</w:t>
            </w:r>
            <w:proofErr w:type="spellStart"/>
            <w:proofErr w:type="gramEnd"/>
            <w:r w:rsidR="004713AB" w:rsidRPr="004713AB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="004713AB"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713AB"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="004713AB" w:rsidRPr="004713AB">
              <w:rPr>
                <w:rFonts w:ascii="Arial" w:hAnsi="Arial" w:cs="Arial"/>
                <w:lang w:val="en-US"/>
              </w:rPr>
              <w:t>) runs on ENDC_NR_PTC</w:t>
            </w:r>
          </w:p>
          <w:p w14:paraId="25F1C7E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{</w:t>
            </w:r>
          </w:p>
          <w:p w14:paraId="478E602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B6_Type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tsc_LCID_SCG_Bearer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</w:p>
          <w:p w14:paraId="3C0B885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</w:p>
          <w:p w14:paraId="217A591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RLC_Config.am.ul_AM_RLC.t_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f_NR_UL_AM_T_PollRetransmit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6DB84E8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RLC_Config.am.dl_AM_RLC.t_Reassembly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f_NR_DL_AM_T_Reassembly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52AA3B7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 xml:space="preserve">value)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_RadioBearer_Type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cs_NR_MAC_TestModeInfo_NormalMode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</w:t>
            </w:r>
          </w:p>
          <w:p w14:paraId="67B8C9C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 xml:space="preserve">value)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_RadioBearerList_Type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 :=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cs_NR_MAC_TestModeInfo_NoHeaderManipulationDL_UL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)};</w:t>
            </w:r>
          </w:p>
          <w:p w14:paraId="3722C1C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EUTRA_NR_Coordination_MSG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v_Coordination_MSG_Value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</w:p>
          <w:p w14:paraId="4B71806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NR_HarqProcessConfig_Type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v_NR_HarqProcessConfig_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{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SpecificSubset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{0,2,3,4,6,7 }};//@sic R5s220669 sic@</w:t>
            </w:r>
          </w:p>
          <w:p w14:paraId="5C57F2B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SubFrameTiming_Type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; </w:t>
            </w:r>
          </w:p>
          <w:p w14:paraId="35065322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4EB0093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f_TC_7_1_1_9_1_Step0to2(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</w:t>
            </w:r>
          </w:p>
          <w:p w14:paraId="525EFA0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20AA66A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//Restrict the SS to use of the HARQ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proccess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id used by the test cases</w:t>
            </w:r>
          </w:p>
          <w:p w14:paraId="4430465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f_NR_GetNextSendOccasion_DL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(nr_Cell1); </w:t>
            </w:r>
          </w:p>
          <w:p w14:paraId="0B08651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CommonCellConfig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cas_NR_DciDlInfo_REQ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cs_TimingInfo_NR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),</w:t>
            </w:r>
          </w:p>
          <w:p w14:paraId="5C1B984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cs_NR_DciDlInfo(cs_NR_DciFormat_1_X_ResourceAssignment(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-,-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,-,-,v_NR_HarqProcessConfig_DL),</w:t>
            </w:r>
          </w:p>
          <w:p w14:paraId="29AE6D22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-, -)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));/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/@sic R5s220669 sic@</w:t>
            </w:r>
          </w:p>
          <w:p w14:paraId="239D7CC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C9C14D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609985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"Step 3"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@</w:t>
            </w:r>
          </w:p>
          <w:p w14:paraId="292614B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//SS transmits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E-UTRA PTC containing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perform SCG change with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PSCell</w:t>
            </w:r>
            <w:proofErr w:type="spellEnd"/>
          </w:p>
          <w:p w14:paraId="34F501BA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//Send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E-UTRA PTC</w:t>
            </w:r>
          </w:p>
          <w:p w14:paraId="36500939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//Note: it is assumed that the timing can be achieved without timed sending</w:t>
            </w:r>
          </w:p>
          <w:p w14:paraId="377EA29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//Set PDCP parameter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discardTimer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to 60ms</w:t>
            </w:r>
          </w:p>
          <w:p w14:paraId="102FDD90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f_NR_ReconfigureRLC_AM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17538FF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7BC6C879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1405D0A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3E236D7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702B484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47814BD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4646AAC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2011846F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5B12536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true_); // @sic R5-197023 sic@</w:t>
            </w:r>
          </w:p>
          <w:p w14:paraId="6915FE9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f_NR_SS_CommonRadioBearerConfig(nr_Cell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1,{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v_SS_DRB_Config});//@sic R5s200855 sic@</w:t>
            </w:r>
          </w:p>
          <w:p w14:paraId="0BD4C9D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f_NR_RLC_ReconfigurationHO_ENDC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-, -, -, omit), true,-,false); //@sic R5s200855 R5-213132 R5s210950 sic@</w:t>
            </w:r>
          </w:p>
          <w:p w14:paraId="7D4FEE8E" w14:textId="31F9DD20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7E7FB94A" w14:textId="3C28A7F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r w:rsidRPr="004713AB">
              <w:rPr>
                <w:rFonts w:ascii="Arial" w:hAnsi="Arial" w:cs="Arial"/>
                <w:highlight w:val="yellow"/>
                <w:lang w:val="en-US"/>
              </w:rPr>
              <w:t xml:space="preserve">//REMOVED </w:t>
            </w:r>
            <w:proofErr w:type="spellStart"/>
            <w:r w:rsidRPr="004713AB">
              <w:rPr>
                <w:rFonts w:ascii="Arial" w:hAnsi="Arial" w:cs="Arial"/>
                <w:highlight w:val="yellow"/>
                <w:lang w:val="en-US"/>
              </w:rPr>
              <w:t>f_NR_ULGrantConfiguration_</w:t>
            </w:r>
            <w:proofErr w:type="gramStart"/>
            <w:r w:rsidRPr="004713AB">
              <w:rPr>
                <w:rFonts w:ascii="Arial" w:hAnsi="Arial" w:cs="Arial"/>
                <w:highlight w:val="yellow"/>
                <w:lang w:val="en-US"/>
              </w:rPr>
              <w:t>Start</w:t>
            </w:r>
            <w:proofErr w:type="spellEnd"/>
            <w:r w:rsidRPr="004713AB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highlight w:val="yellow"/>
                <w:lang w:val="en-US"/>
              </w:rPr>
              <w:t xml:space="preserve">nr_Cell1, -, -, -, </w:t>
            </w:r>
            <w:proofErr w:type="spellStart"/>
            <w:r w:rsidRPr="004713AB">
              <w:rPr>
                <w:rFonts w:ascii="Arial" w:hAnsi="Arial" w:cs="Arial"/>
                <w:highlight w:val="yellow"/>
                <w:lang w:val="en-US"/>
              </w:rPr>
              <w:t>cs_NR_UplinkTimeAlignment_Stop</w:t>
            </w:r>
            <w:proofErr w:type="spellEnd"/>
            <w:r w:rsidRPr="004713AB">
              <w:rPr>
                <w:rFonts w:ascii="Arial" w:hAnsi="Arial" w:cs="Arial"/>
                <w:highlight w:val="yellow"/>
                <w:lang w:val="en-US"/>
              </w:rPr>
              <w:t>);</w:t>
            </w:r>
            <w:r w:rsidRPr="004713AB">
              <w:rPr>
                <w:rFonts w:ascii="Arial" w:hAnsi="Arial" w:cs="Arial"/>
                <w:lang w:val="en-US"/>
              </w:rPr>
              <w:t xml:space="preserve">  //@sic R5s210896 R5-215171 sic@</w:t>
            </w:r>
          </w:p>
          <w:p w14:paraId="04F447E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</w:t>
            </w:r>
          </w:p>
          <w:p w14:paraId="2A76C0F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//EXCEPTION: Void</w:t>
            </w:r>
          </w:p>
          <w:p w14:paraId="28D63E2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//@sic R5-213132 R5-222044 sic@</w:t>
            </w:r>
          </w:p>
          <w:p w14:paraId="3E1AC69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EUTRA.receive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cmr_EUTRA_NR_OctetData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("Complete")) -&gt; value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v_Coordination_MSG_Value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</w:p>
          <w:p w14:paraId="24407A3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f_NR_CheckReceived_RRCReconfigurationComplete(valueof(v_Coordination_MSG_Value));</w:t>
            </w:r>
          </w:p>
          <w:p w14:paraId="589CC1F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</w:t>
            </w:r>
          </w:p>
          <w:p w14:paraId="10CA90A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f_TC_7_1_1_9_1_Step5to9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A(</w:t>
            </w:r>
            <w:proofErr w:type="spellStart"/>
            <w:proofErr w:type="gramEnd"/>
            <w:r w:rsidRPr="004713AB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 //@sic R5s200855 sic@</w:t>
            </w:r>
          </w:p>
          <w:p w14:paraId="461C21A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4044968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f_TC_7_1_1_9_1_Step16Ato21(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);//@sic R5s200855 sic@</w:t>
            </w:r>
          </w:p>
          <w:p w14:paraId="224EB69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0BFB5F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//@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"Step 22-23"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@</w:t>
            </w:r>
          </w:p>
          <w:p w14:paraId="15B5A3C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//The SS transmits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perform SCG change with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PSCell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.</w:t>
            </w:r>
          </w:p>
          <w:p w14:paraId="745895E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//@sic R5s210950 sic@</w:t>
            </w:r>
          </w:p>
          <w:p w14:paraId="057AC65D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nr_Cell1,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});</w:t>
            </w:r>
          </w:p>
          <w:p w14:paraId="5218875F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f_NR_RLC_ReconfigurationHO_ENDC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-, -, -, omit),true); //@sic R5-197023, R5s200855 sic@</w:t>
            </w:r>
          </w:p>
          <w:p w14:paraId="120E1A1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</w:t>
            </w:r>
          </w:p>
          <w:p w14:paraId="420B77E9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f_TC_7_1_1_9_1_Step24to29(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LCID,v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);//@sic R5s200855 sic@</w:t>
            </w:r>
          </w:p>
          <w:p w14:paraId="4D040F2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FC5CEB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nr_Cell1,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}); </w:t>
            </w:r>
          </w:p>
          <w:p w14:paraId="52972462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</w:p>
          <w:p w14:paraId="26A4DB88" w14:textId="0B5B9367" w:rsidR="004713AB" w:rsidRPr="008E5453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}</w:t>
            </w:r>
          </w:p>
          <w:p w14:paraId="73753035" w14:textId="56DA201B" w:rsidR="009F4356" w:rsidRPr="008E5453" w:rsidRDefault="009F4356" w:rsidP="009709E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B306D27" w14:textId="272A6371" w:rsidR="009F4356" w:rsidRDefault="009F4356" w:rsidP="009F4356">
      <w:pPr>
        <w:rPr>
          <w:rFonts w:ascii="Arial" w:hAnsi="Arial" w:cs="Arial"/>
          <w:lang w:val="en-US"/>
        </w:rPr>
      </w:pPr>
    </w:p>
    <w:p w14:paraId="64D6618E" w14:textId="1CEC76A3" w:rsidR="0048044D" w:rsidRDefault="0048044D" w:rsidP="0048044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107219344"/>
      <w:r>
        <w:rPr>
          <w:b/>
          <w:lang w:val="pt-BR"/>
        </w:rPr>
        <w:t xml:space="preserve">Change </w:t>
      </w:r>
      <w:r w:rsidR="00C60673">
        <w:rPr>
          <w:b/>
          <w:lang w:val="pt-BR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8044D" w:rsidRPr="008E5453" w14:paraId="4275226E" w14:textId="77777777" w:rsidTr="0034637E">
        <w:trPr>
          <w:trHeight w:val="447"/>
        </w:trPr>
        <w:tc>
          <w:tcPr>
            <w:tcW w:w="1985" w:type="dxa"/>
          </w:tcPr>
          <w:p w14:paraId="0F696B77" w14:textId="77777777" w:rsidR="0048044D" w:rsidRPr="008E5453" w:rsidRDefault="0048044D" w:rsidP="00346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A4C76C4" w14:textId="517A6C50" w:rsidR="0048044D" w:rsidRPr="008E5453" w:rsidRDefault="00C60673" w:rsidP="0034637E">
            <w:pPr>
              <w:spacing w:after="0"/>
              <w:rPr>
                <w:rFonts w:ascii="Arial" w:hAnsi="Arial" w:cs="Arial"/>
              </w:rPr>
            </w:pPr>
            <w:r w:rsidRPr="00C60673">
              <w:rPr>
                <w:rFonts w:ascii="Arial" w:hAnsi="Arial" w:cs="Arial"/>
              </w:rPr>
              <w:t>f_TC_7_1_1_9_1_Step5to9A</w:t>
            </w:r>
          </w:p>
        </w:tc>
      </w:tr>
      <w:tr w:rsidR="0048044D" w:rsidRPr="008E5453" w14:paraId="13D7E5A3" w14:textId="77777777" w:rsidTr="0034637E">
        <w:trPr>
          <w:trHeight w:val="452"/>
        </w:trPr>
        <w:tc>
          <w:tcPr>
            <w:tcW w:w="1985" w:type="dxa"/>
          </w:tcPr>
          <w:p w14:paraId="22B6BF03" w14:textId="77777777" w:rsidR="0048044D" w:rsidRPr="008E5453" w:rsidRDefault="0048044D" w:rsidP="00346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CAA2E4" w14:textId="1CB22242" w:rsidR="00EB469E" w:rsidRPr="00CA3A87" w:rsidRDefault="00C60673" w:rsidP="00CA3A8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lang w:val="en-SG"/>
              </w:rPr>
            </w:pPr>
            <w:r w:rsidRPr="00C60673">
              <w:rPr>
                <w:rFonts w:ascii="Arial" w:hAnsi="Arial" w:cs="Arial"/>
                <w:lang w:val="en-SG"/>
              </w:rPr>
              <w:t>Step 5A dictates to ignore SRs, but they are ignored only a</w:t>
            </w:r>
            <w:r>
              <w:rPr>
                <w:rFonts w:ascii="Arial" w:hAnsi="Arial" w:cs="Arial"/>
                <w:lang w:val="en-SG"/>
              </w:rPr>
              <w:t>f</w:t>
            </w:r>
            <w:r w:rsidRPr="00C60673">
              <w:rPr>
                <w:rFonts w:ascii="Arial" w:hAnsi="Arial" w:cs="Arial"/>
                <w:lang w:val="en-SG"/>
              </w:rPr>
              <w:t>t</w:t>
            </w:r>
            <w:r>
              <w:rPr>
                <w:rFonts w:ascii="Arial" w:hAnsi="Arial" w:cs="Arial"/>
                <w:lang w:val="en-SG"/>
              </w:rPr>
              <w:t>er</w:t>
            </w:r>
            <w:r w:rsidRPr="00C60673">
              <w:rPr>
                <w:rFonts w:ascii="Arial" w:hAnsi="Arial" w:cs="Arial"/>
                <w:lang w:val="en-SG"/>
              </w:rPr>
              <w:t xml:space="preserve"> step 7 which may be too late and while performing SS configurations an SR may come</w:t>
            </w:r>
            <w:r>
              <w:rPr>
                <w:rFonts w:ascii="Arial" w:hAnsi="Arial" w:cs="Arial"/>
                <w:lang w:val="en-SG"/>
              </w:rPr>
              <w:t xml:space="preserve"> thus leading to test case failure. T</w:t>
            </w:r>
            <w:r w:rsidRPr="00C60673">
              <w:rPr>
                <w:rFonts w:ascii="Arial" w:hAnsi="Arial" w:cs="Arial"/>
                <w:lang w:val="en-SG"/>
              </w:rPr>
              <w:t>his is to increase stability of the test</w:t>
            </w:r>
            <w:r>
              <w:rPr>
                <w:rFonts w:ascii="Arial" w:hAnsi="Arial" w:cs="Arial"/>
                <w:lang w:val="en-SG"/>
              </w:rPr>
              <w:t>.</w:t>
            </w:r>
          </w:p>
        </w:tc>
      </w:tr>
      <w:tr w:rsidR="0048044D" w:rsidRPr="008E5453" w14:paraId="1D044FCD" w14:textId="77777777" w:rsidTr="0034637E">
        <w:tc>
          <w:tcPr>
            <w:tcW w:w="1985" w:type="dxa"/>
          </w:tcPr>
          <w:p w14:paraId="5C916BC4" w14:textId="77777777" w:rsidR="0048044D" w:rsidRPr="008E5453" w:rsidRDefault="0048044D" w:rsidP="00346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95924ED" w14:textId="77777777" w:rsidR="0048044D" w:rsidRDefault="00C60673" w:rsidP="00C6067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Activating handler to ignore SR at the beginning of the </w:t>
            </w:r>
            <w:r w:rsidRPr="00C60673">
              <w:rPr>
                <w:rFonts w:cs="Arial"/>
                <w:lang w:val="en-SG"/>
              </w:rPr>
              <w:t>f_TC_7_1_1_9_1_Step5to9A</w:t>
            </w:r>
            <w:r>
              <w:rPr>
                <w:rFonts w:cs="Arial"/>
                <w:lang w:val="en-SG"/>
              </w:rPr>
              <w:t xml:space="preserve"> and deactivating it again prior reception of SR in step 7</w:t>
            </w:r>
            <w:r w:rsidR="009E44B4">
              <w:rPr>
                <w:rFonts w:cs="Arial"/>
                <w:lang w:val="en-SG"/>
              </w:rPr>
              <w:t>.</w:t>
            </w:r>
          </w:p>
          <w:p w14:paraId="51E017F7" w14:textId="78D8F652" w:rsidR="00697552" w:rsidRPr="004713AB" w:rsidRDefault="00697552" w:rsidP="00CA3A87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</w:tc>
      </w:tr>
      <w:tr w:rsidR="0048044D" w:rsidRPr="008E5453" w14:paraId="2A338550" w14:textId="77777777" w:rsidTr="0034637E">
        <w:tc>
          <w:tcPr>
            <w:tcW w:w="1985" w:type="dxa"/>
          </w:tcPr>
          <w:p w14:paraId="4976229F" w14:textId="77777777" w:rsidR="0048044D" w:rsidRPr="008E5453" w:rsidRDefault="0048044D" w:rsidP="00346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41AFB9C" w14:textId="533F81E5" w:rsidR="0048044D" w:rsidRPr="008E5453" w:rsidRDefault="00C60673" w:rsidP="0034637E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C60673">
              <w:rPr>
                <w:rFonts w:ascii="Arial" w:hAnsi="Arial" w:cs="Arial"/>
                <w:lang w:val="en-US"/>
              </w:rPr>
              <w:t>MAC_TC_Common_</w:t>
            </w:r>
            <w:proofErr w:type="gramStart"/>
            <w:r w:rsidRPr="00C60673">
              <w:rPr>
                <w:rFonts w:ascii="Arial" w:hAnsi="Arial" w:cs="Arial"/>
                <w:lang w:val="en-US"/>
              </w:rPr>
              <w:t>NR.ttcn</w:t>
            </w:r>
            <w:proofErr w:type="spellEnd"/>
            <w:proofErr w:type="gramEnd"/>
          </w:p>
        </w:tc>
      </w:tr>
      <w:tr w:rsidR="0048044D" w:rsidRPr="008E5453" w14:paraId="362DDE63" w14:textId="77777777" w:rsidTr="0034637E">
        <w:tc>
          <w:tcPr>
            <w:tcW w:w="1985" w:type="dxa"/>
          </w:tcPr>
          <w:p w14:paraId="158E0849" w14:textId="77777777" w:rsidR="0048044D" w:rsidRPr="008E5453" w:rsidRDefault="0048044D" w:rsidP="0034637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4E0912B" w14:textId="0B5F8D1B" w:rsidR="0048044D" w:rsidRPr="00EC13CD" w:rsidRDefault="00EC13CD" w:rsidP="0034637E">
            <w:pPr>
              <w:rPr>
                <w:rFonts w:ascii="Arial" w:hAnsi="Arial" w:cs="Arial"/>
                <w:highlight w:val="cyan"/>
                <w:lang w:val="en-US"/>
              </w:rPr>
            </w:pPr>
            <w:r w:rsidRPr="00EC13CD">
              <w:rPr>
                <w:rFonts w:ascii="Arial" w:hAnsi="Arial" w:cs="Arial"/>
                <w:highlight w:val="cyan"/>
              </w:rPr>
              <w:t>Accepted as an improvement</w:t>
            </w:r>
            <w:r>
              <w:rPr>
                <w:rFonts w:ascii="Arial" w:hAnsi="Arial" w:cs="Arial"/>
                <w:highlight w:val="cyan"/>
              </w:rPr>
              <w:t xml:space="preserve">. Default handler activation will be performed earlier to be harmonised with the implementation of steps 16A to 21. Nevertheless, deactivate handler before step 7 and activating it again after step 7 will not improve TTCN behaviour, therefore it will not be </w:t>
            </w:r>
            <w:r w:rsidR="00EB7981">
              <w:rPr>
                <w:rFonts w:ascii="Arial" w:hAnsi="Arial" w:cs="Arial"/>
                <w:highlight w:val="cyan"/>
              </w:rPr>
              <w:t>considered</w:t>
            </w:r>
            <w:r>
              <w:rPr>
                <w:rFonts w:ascii="Arial" w:hAnsi="Arial" w:cs="Arial"/>
                <w:highlight w:val="cyan"/>
              </w:rPr>
              <w:t xml:space="preserve"> in the MCC160 implementation</w:t>
            </w:r>
            <w:r w:rsidR="00F73A55">
              <w:rPr>
                <w:rFonts w:ascii="Arial" w:hAnsi="Arial" w:cs="Arial"/>
                <w:highlight w:val="cyan"/>
              </w:rPr>
              <w:t xml:space="preserve"> of this change</w:t>
            </w:r>
            <w:bookmarkStart w:id="11" w:name="_GoBack"/>
            <w:bookmarkEnd w:id="11"/>
            <w:r>
              <w:rPr>
                <w:rFonts w:ascii="Arial" w:hAnsi="Arial" w:cs="Arial"/>
                <w:highlight w:val="cyan"/>
              </w:rPr>
              <w:t>.</w:t>
            </w:r>
          </w:p>
        </w:tc>
      </w:tr>
    </w:tbl>
    <w:p w14:paraId="18B9458C" w14:textId="77777777" w:rsidR="0048044D" w:rsidRPr="008E5453" w:rsidRDefault="0048044D" w:rsidP="0048044D">
      <w:pPr>
        <w:rPr>
          <w:rFonts w:ascii="Arial" w:hAnsi="Arial" w:cs="Arial"/>
          <w:lang w:val="en-US"/>
        </w:rPr>
      </w:pPr>
    </w:p>
    <w:p w14:paraId="16ADCD93" w14:textId="77777777" w:rsidR="0048044D" w:rsidRPr="008E5453" w:rsidRDefault="0048044D" w:rsidP="0048044D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8044D" w:rsidRPr="008E5453" w14:paraId="67035C66" w14:textId="77777777" w:rsidTr="0034637E">
        <w:tc>
          <w:tcPr>
            <w:tcW w:w="9855" w:type="dxa"/>
          </w:tcPr>
          <w:p w14:paraId="45E30335" w14:textId="77777777" w:rsidR="00EB469E" w:rsidRPr="00EB469E" w:rsidRDefault="0048044D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9709E5">
              <w:rPr>
                <w:rFonts w:ascii="Arial" w:hAnsi="Arial" w:cs="Arial"/>
                <w:lang w:val="en-US"/>
              </w:rPr>
              <w:t xml:space="preserve">  </w:t>
            </w:r>
            <w:r w:rsidR="00EB469E" w:rsidRPr="00EB469E">
              <w:rPr>
                <w:rFonts w:ascii="Arial" w:hAnsi="Arial" w:cs="Arial"/>
                <w:lang w:val="en-US"/>
              </w:rPr>
              <w:t xml:space="preserve">  function f_TC_7_1_1_9_1_Step5to9</w:t>
            </w:r>
            <w:proofErr w:type="gramStart"/>
            <w:r w:rsidR="00EB469E" w:rsidRPr="00EB469E">
              <w:rPr>
                <w:rFonts w:ascii="Arial" w:hAnsi="Arial" w:cs="Arial"/>
                <w:lang w:val="en-US"/>
              </w:rPr>
              <w:t>A(</w:t>
            </w:r>
            <w:proofErr w:type="spellStart"/>
            <w:proofErr w:type="gramEnd"/>
            <w:r w:rsidR="00EB469E" w:rsidRPr="00EB469E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, B6_Type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, template (value)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>) runs on NR_BASE_PTC</w:t>
            </w:r>
          </w:p>
          <w:p w14:paraId="30FEE98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/@sic R5-206320 sic@</w:t>
            </w:r>
          </w:p>
          <w:p w14:paraId="3E51179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NR_MAC_SDU_Type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v_EncodedRlcPdu1;</w:t>
            </w:r>
          </w:p>
          <w:p w14:paraId="4802BCE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NR_UplinkBWP_Type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f_NR_CellInfo_GetUplinkBWP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tsc_NR_BWP_Id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2C156A2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NR_ResourceAllocation_Type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;</w:t>
            </w:r>
          </w:p>
          <w:p w14:paraId="4C95D5D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IgnoreNRSR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 null; //@sic R5-204418 sic@</w:t>
            </w:r>
          </w:p>
          <w:p w14:paraId="2B38C4F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NR_HarqProcessConfig_Type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v_NR_HarqProcessConfig_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{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SpecificSubset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:= {0,2,3,4,6,7 }};//@sic R5s211710 sic@</w:t>
            </w:r>
          </w:p>
          <w:p w14:paraId="3BE8EBE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</w:p>
          <w:p w14:paraId="71AE00C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B601381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5"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6FD90D9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void</w:t>
            </w:r>
          </w:p>
          <w:p w14:paraId="74EBFA0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@sic R5-213132 sic@</w:t>
            </w:r>
          </w:p>
          <w:p w14:paraId="1BE3CF2A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D8F320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497F4A7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33580D0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gets prepared for SR indication and stops default UL grant allocation.</w:t>
            </w:r>
          </w:p>
          <w:p w14:paraId="53F9551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SystemIndCtrlConfig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(enable));</w:t>
            </w:r>
          </w:p>
          <w:p w14:paraId="1F41EAA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3ED41BA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5A"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 //@sic R5-204418 sic@</w:t>
            </w:r>
          </w:p>
          <w:p w14:paraId="6A36A438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ignores scheduling requests and does not allocate any uplink grant.</w:t>
            </w:r>
          </w:p>
          <w:p w14:paraId="4D46F98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A3A87">
              <w:rPr>
                <w:rFonts w:ascii="Arial" w:hAnsi="Arial" w:cs="Arial"/>
                <w:lang w:val="en-US"/>
              </w:rPr>
              <w:t>f_NR_ULGrantConfiguration_</w:t>
            </w:r>
            <w:proofErr w:type="gramStart"/>
            <w:r w:rsidRPr="00CA3A87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CA3A87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A3A87">
              <w:rPr>
                <w:rFonts w:ascii="Arial" w:hAnsi="Arial" w:cs="Arial"/>
                <w:lang w:val="en-US"/>
              </w:rPr>
              <w:t xml:space="preserve">nr_Cell1, -, </w:t>
            </w:r>
            <w:proofErr w:type="spellStart"/>
            <w:r w:rsidRPr="00CA3A87">
              <w:rPr>
                <w:rFonts w:ascii="Arial" w:hAnsi="Arial" w:cs="Arial"/>
                <w:lang w:val="en-US"/>
              </w:rPr>
              <w:t>cs_NR_UplinkTimeAlignment_Keep</w:t>
            </w:r>
            <w:proofErr w:type="spellEnd"/>
            <w:r w:rsidRPr="00CA3A87">
              <w:rPr>
                <w:rFonts w:ascii="Arial" w:hAnsi="Arial" w:cs="Arial"/>
                <w:lang w:val="en-US"/>
              </w:rPr>
              <w:t>);</w:t>
            </w:r>
          </w:p>
          <w:p w14:paraId="36DF42DA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27CCFE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9418CE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6"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02C6DFD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transmits MAC PDU using same HARQ process and NDI as in step 1.</w:t>
            </w:r>
          </w:p>
          <w:p w14:paraId="22863338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//PDCP SDU = (37B + 3B PDCP Header) + 3B RLC Header + 2B MAC Header = 48B = 384 bits (an allowed TB size as per 38.523-3 Annex B)</w:t>
            </w:r>
          </w:p>
          <w:p w14:paraId="1167A558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f_NR_SS_CellConfig_DciDlInfo_ReOrNewtransmission(nr_Cell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1,-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,cs_NR_TransportBlockRetransmission(tsc_NR_DefaultGrant_Imcs), -,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cs_HarqProcessConfig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(5));//@sic R5s211710 sic@</w:t>
            </w:r>
          </w:p>
          <w:p w14:paraId="503EDBB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167FBE8B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v_EncodedRlcPdu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f_NR_RLC_AMD_FullPDU_Encvalue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(0,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tsc_NR_P_NoPoll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f_NR_PDCP_PDU_Encvalue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(cs_NR_PDCP_PDU_18B(1,crs_NR_PDCP_SDU_37B)));     //@sic R5s201457 R5s210896 sic@</w:t>
            </w:r>
          </w:p>
          <w:p w14:paraId="3DBDA3C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DRB.send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cas_NR_DRB_COMMON_REQ_MAC_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PDUList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,</w:t>
            </w:r>
          </w:p>
          <w:p w14:paraId="2F40D57F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                                           {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cs_NR_DL_MAC_PDU_SDU_SubPDU_Padding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( {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cs_NR_MAC_SDU_SubPDU_LI8(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,v_EncodedRlcPdu1)}, omit)})); //@sic R5s200855  R5s211710 sic@</w:t>
            </w:r>
          </w:p>
          <w:p w14:paraId="654B388F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C5B47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@siclog "Step 7 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68A9365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//Check: Does the UE transmit a Scheduling Request</w:t>
            </w:r>
          </w:p>
          <w:p w14:paraId="3E974E4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car_NR_SYSTEM_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IND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cr_NR_SystemIndication_SchedReq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));</w:t>
            </w:r>
          </w:p>
          <w:p w14:paraId="4DA3A28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__FILE__, __LINE__, "Step 7: UE sent Scheduling Request");</w:t>
            </w:r>
          </w:p>
          <w:p w14:paraId="199E3A7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IgnoreNRSR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= activate(a_NR5GC_SR_Handler(nr_Cell1)); //@sic R5-204418 sic@</w:t>
            </w:r>
          </w:p>
          <w:p w14:paraId="66355D3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2844ED9B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8"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775C0DC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allocates single UL grant sufficient for one RLC SDU to be loop backed in a TTI, and NDI indicates new transmission redundancy version to be used as 0.</w:t>
            </w:r>
          </w:p>
          <w:p w14:paraId="218872AB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f_NR_ResourceAllocation_UplinkGrant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(384,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 // 384 bits</w:t>
            </w:r>
          </w:p>
          <w:p w14:paraId="0AA3BD9A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OneULGrantTransmission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cs_HarqProcessConfig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(5));//@sic R5s200855 R5s220687 sic@</w:t>
            </w:r>
          </w:p>
          <w:p w14:paraId="46AD6841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05855F0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9"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689A779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lastRenderedPageBreak/>
              <w:t xml:space="preserve">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DRB.receive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car_NR_DRB_COMMON_IND_MAC_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PDUList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cr_TimingInfo_Any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,</w:t>
            </w:r>
          </w:p>
          <w:p w14:paraId="08EAA79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                                            {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cr_NR_UL_MAC_PDU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( {</w:t>
            </w:r>
            <w:proofErr w:type="spellStart"/>
            <w:proofErr w:type="gramEnd"/>
            <w:r w:rsidRPr="00EB469E">
              <w:rPr>
                <w:rFonts w:ascii="Arial" w:hAnsi="Arial" w:cs="Arial"/>
                <w:lang w:val="en-US"/>
              </w:rPr>
              <w:t>cr_NR_MAC_SDU_SubPDU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(?,?)},*,*)}));</w:t>
            </w:r>
          </w:p>
          <w:p w14:paraId="2D2CD7A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</w:p>
          <w:p w14:paraId="2C59DC3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0E60F1F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9A"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382F19A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The SS transmits a STATUS PDU.</w:t>
            </w:r>
          </w:p>
          <w:p w14:paraId="01F7C06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Restrict the SS to use of the HARQ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proccess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id used by the test case</w:t>
            </w:r>
          </w:p>
          <w:p w14:paraId="189C4998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f_NR_SS_CellConfig_DciDlInfo_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Automatic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-,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v_NR_HarqProcessConfig_DL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 //@sic R5s211710 R5s220506 sic@</w:t>
            </w:r>
          </w:p>
          <w:p w14:paraId="3EC0057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f_NR_RLC_Status_MAC_PDU_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Tx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679E8E61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deactivate(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v_IgnoreNRSR</w:t>
            </w:r>
            <w:proofErr w:type="spellEnd"/>
            <w:proofErr w:type="gramStart"/>
            <w:r w:rsidRPr="00EB469E">
              <w:rPr>
                <w:rFonts w:ascii="Arial" w:hAnsi="Arial" w:cs="Arial"/>
                <w:lang w:val="en-US"/>
              </w:rPr>
              <w:t xml:space="preserve">);   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//@sic R5-204418  R5s220687sic@</w:t>
            </w:r>
          </w:p>
          <w:p w14:paraId="48C90B8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 R5-213132 sic@</w:t>
            </w:r>
          </w:p>
          <w:p w14:paraId="24B43F58" w14:textId="63CB661F" w:rsidR="0048044D" w:rsidRPr="002E18F6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}</w:t>
            </w:r>
          </w:p>
          <w:p w14:paraId="19B244BA" w14:textId="76CF6F63" w:rsidR="0048044D" w:rsidRPr="008E5453" w:rsidRDefault="0048044D" w:rsidP="0048044D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</w:tbl>
    <w:p w14:paraId="06FCA42D" w14:textId="77777777" w:rsidR="0048044D" w:rsidRPr="008E5453" w:rsidRDefault="0048044D" w:rsidP="0048044D">
      <w:pPr>
        <w:rPr>
          <w:rFonts w:ascii="Arial" w:hAnsi="Arial" w:cs="Arial"/>
          <w:lang w:val="en-US"/>
        </w:rPr>
      </w:pPr>
    </w:p>
    <w:p w14:paraId="25331423" w14:textId="77777777" w:rsidR="0048044D" w:rsidRPr="008E5453" w:rsidRDefault="0048044D" w:rsidP="0048044D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8044D" w:rsidRPr="008E5453" w14:paraId="09FBB1B5" w14:textId="77777777" w:rsidTr="0034637E">
        <w:tc>
          <w:tcPr>
            <w:tcW w:w="9855" w:type="dxa"/>
          </w:tcPr>
          <w:p w14:paraId="442D545C" w14:textId="77777777" w:rsidR="00EB469E" w:rsidRPr="00EB469E" w:rsidRDefault="0048044D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Pr="002E18F6">
              <w:rPr>
                <w:rFonts w:ascii="Arial" w:hAnsi="Arial" w:cs="Arial"/>
                <w:lang w:val="en-US"/>
              </w:rPr>
              <w:t xml:space="preserve">  </w:t>
            </w:r>
            <w:r w:rsidR="00EB469E" w:rsidRPr="00EB469E">
              <w:rPr>
                <w:rFonts w:ascii="Arial" w:hAnsi="Arial" w:cs="Arial"/>
                <w:lang w:val="en-US"/>
              </w:rPr>
              <w:t xml:space="preserve">  function f_TC_7_1_1_9_1_Step5to9</w:t>
            </w:r>
            <w:proofErr w:type="gramStart"/>
            <w:r w:rsidR="00EB469E" w:rsidRPr="00EB469E">
              <w:rPr>
                <w:rFonts w:ascii="Arial" w:hAnsi="Arial" w:cs="Arial"/>
                <w:lang w:val="en-US"/>
              </w:rPr>
              <w:t>A(</w:t>
            </w:r>
            <w:proofErr w:type="spellStart"/>
            <w:proofErr w:type="gramEnd"/>
            <w:r w:rsidR="00EB469E" w:rsidRPr="00EB469E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, B6_Type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, template (value)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>) runs on NR_BASE_PTC</w:t>
            </w:r>
          </w:p>
          <w:p w14:paraId="1A0A280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/@sic R5-206320 sic@</w:t>
            </w:r>
          </w:p>
          <w:p w14:paraId="12ADC5B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NR_MAC_SDU_Type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v_EncodedRlcPdu1;</w:t>
            </w:r>
          </w:p>
          <w:p w14:paraId="2F86FA6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NR_UplinkBWP_Type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f_NR_CellInfo_GetUplinkBWP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tsc_NR_BWP_Id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684079EF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NR_ResourceAllocation_Type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;</w:t>
            </w:r>
          </w:p>
          <w:p w14:paraId="0C92BB1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IgnoreNRSR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 null; //@sic R5-204418 sic@</w:t>
            </w:r>
          </w:p>
          <w:p w14:paraId="74201F18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NR_HarqProcessConfig_Type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v_NR_HarqProcessConfig_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{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SpecificSubset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:= {0,2,3,4,6,7 }};//@sic R5s211710 sic@</w:t>
            </w:r>
          </w:p>
          <w:p w14:paraId="0F55CF5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</w:p>
          <w:p w14:paraId="69FFD435" w14:textId="06570378" w:rsidR="00EB469E" w:rsidRPr="00EB469E" w:rsidRDefault="00B16BD0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B16BD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B16BD0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B16BD0">
              <w:rPr>
                <w:rFonts w:ascii="Arial" w:hAnsi="Arial" w:cs="Arial"/>
                <w:highlight w:val="yellow"/>
                <w:lang w:val="en-US"/>
              </w:rPr>
              <w:t>IgnoreNRSR</w:t>
            </w:r>
            <w:proofErr w:type="spellEnd"/>
            <w:r w:rsidRPr="00B16BD0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B16BD0">
              <w:rPr>
                <w:rFonts w:ascii="Arial" w:hAnsi="Arial" w:cs="Arial"/>
                <w:highlight w:val="yellow"/>
                <w:lang w:val="en-US"/>
              </w:rPr>
              <w:t>= activate(a_NR5GC_SR_Handler(nr_Cell1));</w:t>
            </w:r>
            <w:r w:rsidRPr="00B16BD0">
              <w:rPr>
                <w:rFonts w:ascii="Arial" w:hAnsi="Arial" w:cs="Arial"/>
                <w:lang w:val="en-US"/>
              </w:rPr>
              <w:t xml:space="preserve">   </w:t>
            </w:r>
          </w:p>
          <w:p w14:paraId="167CD76A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5"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4E60AF0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void</w:t>
            </w:r>
          </w:p>
          <w:p w14:paraId="6E27C894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@sic R5-213132 sic@</w:t>
            </w:r>
          </w:p>
          <w:p w14:paraId="0746CD94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2496B5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15A730B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4A047CA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gets prepared for SR indication and stops default UL grant allocation.</w:t>
            </w:r>
          </w:p>
          <w:p w14:paraId="292DDD0B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SystemIndCtrlConfig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(enable));</w:t>
            </w:r>
          </w:p>
          <w:p w14:paraId="5F85BD7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28C19F1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5A"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 //@sic R5-204418 sic@</w:t>
            </w:r>
          </w:p>
          <w:p w14:paraId="27005B8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ignores scheduling requests and does not allocate any uplink grant.</w:t>
            </w:r>
          </w:p>
          <w:p w14:paraId="53C3B8F5" w14:textId="4F95AC11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A3A87">
              <w:rPr>
                <w:rFonts w:ascii="Arial" w:hAnsi="Arial" w:cs="Arial"/>
                <w:lang w:val="en-US"/>
              </w:rPr>
              <w:t>f_NR_ULGrantConfiguration_</w:t>
            </w:r>
            <w:proofErr w:type="gramStart"/>
            <w:r w:rsidRPr="00CA3A87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CA3A87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A3A87">
              <w:rPr>
                <w:rFonts w:ascii="Arial" w:hAnsi="Arial" w:cs="Arial"/>
                <w:lang w:val="en-US"/>
              </w:rPr>
              <w:t xml:space="preserve">nr_Cell1, -, </w:t>
            </w:r>
            <w:proofErr w:type="spellStart"/>
            <w:r w:rsidRPr="00CA3A87">
              <w:rPr>
                <w:rFonts w:ascii="Arial" w:hAnsi="Arial" w:cs="Arial"/>
                <w:lang w:val="en-US"/>
              </w:rPr>
              <w:t>cs_NR_UplinkTimeAlignment_Keep</w:t>
            </w:r>
            <w:proofErr w:type="spellEnd"/>
            <w:r w:rsidRPr="00CA3A87">
              <w:rPr>
                <w:rFonts w:ascii="Arial" w:hAnsi="Arial" w:cs="Arial"/>
                <w:lang w:val="en-US"/>
              </w:rPr>
              <w:t>);</w:t>
            </w:r>
          </w:p>
          <w:p w14:paraId="169B7F5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E10CE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AB8F3A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6"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2469140F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transmits MAC PDU using same HARQ process and NDI as in step 1.</w:t>
            </w:r>
          </w:p>
          <w:p w14:paraId="6E333F9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//PDCP SDU = (37B + 3B PDCP Header) + 3B RLC Header + 2B MAC Header = 48B = 384 bits (an allowed TB size as per 38.523-3 Annex B)</w:t>
            </w:r>
          </w:p>
          <w:p w14:paraId="3F1C64C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f_NR_SS_CellConfig_DciDlInfo_ReOrNewtransmission(nr_Cell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1,-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,cs_NR_TransportBlockRetransmission(tsc_NR_DefaultGrant_Imcs), -,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cs_HarqProcessConfig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(5));//@sic R5s211710 sic@</w:t>
            </w:r>
          </w:p>
          <w:p w14:paraId="3F52A16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60078D7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v_EncodedRlcPdu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f_NR_RLC_AMD_FullPDU_Encvalue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(0,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tsc_NR_P_NoPoll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f_NR_PDCP_PDU_Encvalue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(cs_NR_PDCP_PDU_18B(1,crs_NR_PDCP_SDU_37B)));     //@sic R5s201457 R5s210896 sic@</w:t>
            </w:r>
          </w:p>
          <w:p w14:paraId="1CCBEBC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DRB.send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cas_NR_DRB_COMMON_REQ_MAC_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PDUList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,</w:t>
            </w:r>
          </w:p>
          <w:p w14:paraId="5620CBF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                                           {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cs_NR_DL_MAC_PDU_SDU_SubPDU_Padding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( {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cs_NR_MAC_SDU_SubPDU_LI8(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,v_EncodedRlcPdu1)}, omit)})); //@sic R5s200855  R5s211710 sic@</w:t>
            </w:r>
          </w:p>
          <w:p w14:paraId="433DB60C" w14:textId="45EB2967" w:rsidR="00EB469E" w:rsidRPr="00EB469E" w:rsidRDefault="00B16BD0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B16BD0">
              <w:rPr>
                <w:rFonts w:ascii="Arial" w:hAnsi="Arial" w:cs="Arial"/>
                <w:lang w:val="en-US"/>
              </w:rPr>
              <w:t xml:space="preserve">    </w:t>
            </w:r>
            <w:r w:rsidRPr="00B16BD0">
              <w:rPr>
                <w:rFonts w:ascii="Arial" w:hAnsi="Arial" w:cs="Arial"/>
                <w:highlight w:val="yellow"/>
                <w:lang w:val="en-US"/>
              </w:rPr>
              <w:t>deactivate(</w:t>
            </w:r>
            <w:proofErr w:type="spellStart"/>
            <w:r w:rsidRPr="00B16BD0">
              <w:rPr>
                <w:rFonts w:ascii="Arial" w:hAnsi="Arial" w:cs="Arial"/>
                <w:highlight w:val="yellow"/>
                <w:lang w:val="en-US"/>
              </w:rPr>
              <w:t>v_IgnoreNRSR</w:t>
            </w:r>
            <w:proofErr w:type="spellEnd"/>
            <w:r w:rsidRPr="00B16BD0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317DB2BE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@siclog "Step 7 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3E3EE85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//Check: Does the UE transmit a Scheduling Request</w:t>
            </w:r>
          </w:p>
          <w:p w14:paraId="0E63DF6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car_NR_SYSTEM_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IND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cr_NR_SystemIndication_SchedReq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));</w:t>
            </w:r>
          </w:p>
          <w:p w14:paraId="287DE95A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__FILE__, __LINE__, "Step 7: UE sent Scheduling Request");</w:t>
            </w:r>
          </w:p>
          <w:p w14:paraId="016DFC5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IgnoreNRSR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= activate(a_NR5GC_SR_Handler(nr_Cell1)); //@sic R5-204418 sic@</w:t>
            </w:r>
          </w:p>
          <w:p w14:paraId="73772704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3D20BD3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8"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2C08AB0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allocates single UL grant sufficient for one RLC SDU to be loop backed in a TTI, and NDI indicates new transmission redundancy version to be used as 0.</w:t>
            </w:r>
          </w:p>
          <w:p w14:paraId="6396B5B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f_NR_ResourceAllocation_UplinkGrant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(384,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 // 384 bits</w:t>
            </w:r>
          </w:p>
          <w:p w14:paraId="27C501F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OneULGrantTransmission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cs_HarqProcessConfig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(5));//@sic R5s200855 R5s220687 sic@</w:t>
            </w:r>
          </w:p>
          <w:p w14:paraId="4BE9698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5483139F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9"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4394ACF4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DRB.receive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car_NR_DRB_COMMON_IND_MAC_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PDUList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cr_TimingInfo_Any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,</w:t>
            </w:r>
          </w:p>
          <w:p w14:paraId="39BBDF9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                                            {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cr_NR_UL_MAC_PDU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( {</w:t>
            </w:r>
            <w:proofErr w:type="spellStart"/>
            <w:proofErr w:type="gramEnd"/>
            <w:r w:rsidRPr="00EB469E">
              <w:rPr>
                <w:rFonts w:ascii="Arial" w:hAnsi="Arial" w:cs="Arial"/>
                <w:lang w:val="en-US"/>
              </w:rPr>
              <w:t>cr_NR_MAC_SDU_SubPDU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(?,?)},*,*)}));</w:t>
            </w:r>
          </w:p>
          <w:p w14:paraId="777D5A4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</w:p>
          <w:p w14:paraId="1EFC448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4EDD016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"Step 9A"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0F8C700B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The SS transmits a STATUS PDU.</w:t>
            </w:r>
          </w:p>
          <w:p w14:paraId="19B3076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Restrict the SS to use of the HARQ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proccess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id used by the test case</w:t>
            </w:r>
          </w:p>
          <w:p w14:paraId="042EBC41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f_NR_SS_CellConfig_DciDlInfo_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Automatic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-,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v_NR_HarqProcessConfig_DL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 //@sic R5s211710 R5s220506 sic@</w:t>
            </w:r>
          </w:p>
          <w:p w14:paraId="0FF8BCF1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f_NR_RLC_Status_MAC_PDU_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Tx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54752D4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deactivate(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v_IgnoreNRSR</w:t>
            </w:r>
            <w:proofErr w:type="spellEnd"/>
            <w:proofErr w:type="gramStart"/>
            <w:r w:rsidRPr="00EB469E">
              <w:rPr>
                <w:rFonts w:ascii="Arial" w:hAnsi="Arial" w:cs="Arial"/>
                <w:lang w:val="en-US"/>
              </w:rPr>
              <w:t xml:space="preserve">);   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//@sic R5-204418  R5s220687sic@</w:t>
            </w:r>
          </w:p>
          <w:p w14:paraId="2E572B2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 R5-213132 sic@</w:t>
            </w:r>
          </w:p>
          <w:p w14:paraId="339848A0" w14:textId="611F44A4" w:rsidR="0048044D" w:rsidRPr="008E5453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}</w:t>
            </w:r>
          </w:p>
          <w:p w14:paraId="6468E876" w14:textId="77777777" w:rsidR="0048044D" w:rsidRPr="004713AB" w:rsidRDefault="0048044D" w:rsidP="0034637E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44A85CC4" w14:textId="77777777" w:rsidR="0048044D" w:rsidRPr="008E5453" w:rsidRDefault="0048044D" w:rsidP="0048044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96849" w14:textId="77777777" w:rsidR="00CC34CE" w:rsidRDefault="00CC34CE">
      <w:r>
        <w:separator/>
      </w:r>
    </w:p>
  </w:endnote>
  <w:endnote w:type="continuationSeparator" w:id="0">
    <w:p w14:paraId="0947CC87" w14:textId="77777777" w:rsidR="00CC34CE" w:rsidRDefault="00CC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DC372" w14:textId="77777777" w:rsidR="00737073" w:rsidRDefault="00737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D453E" w14:textId="77777777" w:rsidR="00737073" w:rsidRDefault="007370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D7916" w14:textId="77777777" w:rsidR="00737073" w:rsidRDefault="007370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DE626" w14:textId="77777777" w:rsidR="00CC34CE" w:rsidRDefault="00CC34CE">
      <w:r>
        <w:separator/>
      </w:r>
    </w:p>
  </w:footnote>
  <w:footnote w:type="continuationSeparator" w:id="0">
    <w:p w14:paraId="31F09782" w14:textId="77777777" w:rsidR="00CC34CE" w:rsidRDefault="00CC3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436AE" w14:textId="48217BDC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73707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799772C" wp14:editId="657D9B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8470381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C53095" w14:textId="5E737AA1" w:rsidR="00737073" w:rsidRPr="00A11327" w:rsidRDefault="007370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9977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8470381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C53095" w14:textId="5E737AA1" w:rsidR="00737073" w:rsidRPr="00A11327" w:rsidRDefault="007370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A49E1" w14:textId="425A60EA" w:rsidR="00737073" w:rsidRDefault="0073707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44BABD" wp14:editId="07BCB4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2694904" w14:textId="4FBDFAFD" w:rsidR="00737073" w:rsidRPr="00A11327" w:rsidRDefault="007370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4BAB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2694904" w14:textId="4FBDFAFD" w:rsidR="00737073" w:rsidRPr="00A11327" w:rsidRDefault="007370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51438" w14:textId="52D1CE12" w:rsidR="00737073" w:rsidRDefault="0073707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5DB69DF" wp14:editId="5D7967F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516317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40BD168" w14:textId="6FF19BB0" w:rsidR="00737073" w:rsidRPr="00A11327" w:rsidRDefault="007370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DB69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516317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40BD168" w14:textId="6FF19BB0" w:rsidR="00737073" w:rsidRPr="00A11327" w:rsidRDefault="007370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C0CE" w14:textId="19644E92" w:rsidR="007E643A" w:rsidRDefault="0073707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826E3EC" wp14:editId="4702A7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224595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89BE9B" w14:textId="24A688A7" w:rsidR="00737073" w:rsidRPr="00A11327" w:rsidRDefault="007370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26E3E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224595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89BE9B" w14:textId="24A688A7" w:rsidR="00737073" w:rsidRPr="00A11327" w:rsidRDefault="007370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95EE9" w14:textId="77B8BBDB" w:rsidR="007E643A" w:rsidRDefault="007E643A">
    <w:pPr>
      <w:pStyle w:val="Header"/>
      <w:tabs>
        <w:tab w:val="right" w:pos="9639"/>
      </w:tabs>
    </w:pPr>
    <w:r>
      <w:tab/>
    </w:r>
    <w:r w:rsidR="0073707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0BC8B5" wp14:editId="301F7C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7469080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741BEA7" w14:textId="0E71174D" w:rsidR="00737073" w:rsidRPr="00A11327" w:rsidRDefault="007370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0BC8B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7469080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741BEA7" w14:textId="0E71174D" w:rsidR="00737073" w:rsidRPr="00A11327" w:rsidRDefault="007370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7762B" w14:textId="33BC396B" w:rsidR="007E643A" w:rsidRDefault="0073707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F38A26" wp14:editId="5807AA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6964049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E9253B2" w14:textId="1F983163" w:rsidR="00737073" w:rsidRPr="00A11327" w:rsidRDefault="007370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F38A2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6964049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E9253B2" w14:textId="1F983163" w:rsidR="00737073" w:rsidRPr="00A11327" w:rsidRDefault="007370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95A73"/>
    <w:multiLevelType w:val="hybridMultilevel"/>
    <w:tmpl w:val="8F94C6B8"/>
    <w:lvl w:ilvl="0" w:tplc="6268A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96E2C"/>
    <w:multiLevelType w:val="hybridMultilevel"/>
    <w:tmpl w:val="C8D41768"/>
    <w:lvl w:ilvl="0" w:tplc="EBF83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E7AE0"/>
    <w:multiLevelType w:val="hybridMultilevel"/>
    <w:tmpl w:val="E5A80162"/>
    <w:lvl w:ilvl="0" w:tplc="88802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E579C"/>
    <w:multiLevelType w:val="hybridMultilevel"/>
    <w:tmpl w:val="81D436F6"/>
    <w:lvl w:ilvl="0" w:tplc="EFFA0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31B2FB5"/>
    <w:multiLevelType w:val="hybridMultilevel"/>
    <w:tmpl w:val="C5E22418"/>
    <w:lvl w:ilvl="0" w:tplc="CB8A14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030FF"/>
    <w:multiLevelType w:val="hybridMultilevel"/>
    <w:tmpl w:val="BE10177E"/>
    <w:lvl w:ilvl="0" w:tplc="8078FE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F6CD0"/>
    <w:multiLevelType w:val="hybridMultilevel"/>
    <w:tmpl w:val="F2C297E4"/>
    <w:lvl w:ilvl="0" w:tplc="F88820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16"/>
  </w:num>
  <w:num w:numId="5">
    <w:abstractNumId w:val="11"/>
  </w:num>
  <w:num w:numId="6">
    <w:abstractNumId w:val="7"/>
  </w:num>
  <w:num w:numId="7">
    <w:abstractNumId w:val="17"/>
  </w:num>
  <w:num w:numId="8">
    <w:abstractNumId w:val="13"/>
  </w:num>
  <w:num w:numId="9">
    <w:abstractNumId w:val="14"/>
  </w:num>
  <w:num w:numId="10">
    <w:abstractNumId w:val="3"/>
  </w:num>
  <w:num w:numId="11">
    <w:abstractNumId w:val="4"/>
  </w:num>
  <w:num w:numId="12">
    <w:abstractNumId w:val="2"/>
  </w:num>
  <w:num w:numId="13">
    <w:abstractNumId w:val="8"/>
  </w:num>
  <w:num w:numId="14">
    <w:abstractNumId w:val="6"/>
  </w:num>
  <w:num w:numId="15">
    <w:abstractNumId w:val="12"/>
  </w:num>
  <w:num w:numId="16">
    <w:abstractNumId w:val="0"/>
  </w:num>
  <w:num w:numId="17">
    <w:abstractNumId w:val="15"/>
  </w:num>
  <w:num w:numId="18">
    <w:abstractNumId w:val="1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D2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680E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20F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6F8C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0F5EB5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17324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33D5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349B"/>
    <w:rsid w:val="00155AF0"/>
    <w:rsid w:val="00160071"/>
    <w:rsid w:val="0016022D"/>
    <w:rsid w:val="001609DB"/>
    <w:rsid w:val="00160E00"/>
    <w:rsid w:val="00162E72"/>
    <w:rsid w:val="0016371E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349B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A7B80"/>
    <w:rsid w:val="001B40B2"/>
    <w:rsid w:val="001B503E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A17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1934"/>
    <w:rsid w:val="002563B1"/>
    <w:rsid w:val="00256480"/>
    <w:rsid w:val="002564C6"/>
    <w:rsid w:val="0025770F"/>
    <w:rsid w:val="00257CE1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6435"/>
    <w:rsid w:val="002875BA"/>
    <w:rsid w:val="002901A3"/>
    <w:rsid w:val="0029157F"/>
    <w:rsid w:val="002A0A67"/>
    <w:rsid w:val="002A29B2"/>
    <w:rsid w:val="002A4DCB"/>
    <w:rsid w:val="002A6A04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D7C0F"/>
    <w:rsid w:val="002E008A"/>
    <w:rsid w:val="002E18F6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09A9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0EEE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D797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09F3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3AB"/>
    <w:rsid w:val="004717EA"/>
    <w:rsid w:val="004745E7"/>
    <w:rsid w:val="0048044D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D7EE6"/>
    <w:rsid w:val="004E1117"/>
    <w:rsid w:val="004E3B97"/>
    <w:rsid w:val="004E49D2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BB0"/>
    <w:rsid w:val="00566F6F"/>
    <w:rsid w:val="005700E7"/>
    <w:rsid w:val="00575935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3F23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4061"/>
    <w:rsid w:val="00664E09"/>
    <w:rsid w:val="00667016"/>
    <w:rsid w:val="0067057F"/>
    <w:rsid w:val="006711A0"/>
    <w:rsid w:val="00671993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552"/>
    <w:rsid w:val="0069782B"/>
    <w:rsid w:val="006A2209"/>
    <w:rsid w:val="006A5853"/>
    <w:rsid w:val="006A6982"/>
    <w:rsid w:val="006A6A3B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5F30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13CE3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4B54"/>
    <w:rsid w:val="00735405"/>
    <w:rsid w:val="00737073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24F3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4897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0C88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8F6EAB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1682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09E5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001C"/>
    <w:rsid w:val="009C1018"/>
    <w:rsid w:val="009C10A3"/>
    <w:rsid w:val="009C159B"/>
    <w:rsid w:val="009C1961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44B4"/>
    <w:rsid w:val="009E63A9"/>
    <w:rsid w:val="009F115B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359E"/>
    <w:rsid w:val="00A44B28"/>
    <w:rsid w:val="00A4510B"/>
    <w:rsid w:val="00A4529A"/>
    <w:rsid w:val="00A4530C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54F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920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6BD0"/>
    <w:rsid w:val="00B175B1"/>
    <w:rsid w:val="00B17EC1"/>
    <w:rsid w:val="00B203F1"/>
    <w:rsid w:val="00B258BB"/>
    <w:rsid w:val="00B259B3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6AFB"/>
    <w:rsid w:val="00C07A7D"/>
    <w:rsid w:val="00C1082F"/>
    <w:rsid w:val="00C10D23"/>
    <w:rsid w:val="00C12275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90A"/>
    <w:rsid w:val="00C53AC6"/>
    <w:rsid w:val="00C54343"/>
    <w:rsid w:val="00C56A9B"/>
    <w:rsid w:val="00C60673"/>
    <w:rsid w:val="00C60C31"/>
    <w:rsid w:val="00C628B1"/>
    <w:rsid w:val="00C640DC"/>
    <w:rsid w:val="00C6535C"/>
    <w:rsid w:val="00C657A8"/>
    <w:rsid w:val="00C65F29"/>
    <w:rsid w:val="00C66BA2"/>
    <w:rsid w:val="00C6728B"/>
    <w:rsid w:val="00C70A50"/>
    <w:rsid w:val="00C71468"/>
    <w:rsid w:val="00C72ED8"/>
    <w:rsid w:val="00C7439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A3A87"/>
    <w:rsid w:val="00CB07CA"/>
    <w:rsid w:val="00CB12BC"/>
    <w:rsid w:val="00CB151D"/>
    <w:rsid w:val="00CB2F11"/>
    <w:rsid w:val="00CB3774"/>
    <w:rsid w:val="00CC0FC1"/>
    <w:rsid w:val="00CC1C39"/>
    <w:rsid w:val="00CC3401"/>
    <w:rsid w:val="00CC34CE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24A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5375"/>
    <w:rsid w:val="00D3654B"/>
    <w:rsid w:val="00D4039D"/>
    <w:rsid w:val="00D44254"/>
    <w:rsid w:val="00D4618B"/>
    <w:rsid w:val="00D50255"/>
    <w:rsid w:val="00D525A2"/>
    <w:rsid w:val="00D52BD7"/>
    <w:rsid w:val="00D55EA9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B4990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5CB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6691"/>
    <w:rsid w:val="00E8742B"/>
    <w:rsid w:val="00E877C8"/>
    <w:rsid w:val="00E919C5"/>
    <w:rsid w:val="00E94182"/>
    <w:rsid w:val="00E9504A"/>
    <w:rsid w:val="00E951FC"/>
    <w:rsid w:val="00E96706"/>
    <w:rsid w:val="00E972AB"/>
    <w:rsid w:val="00EA1C21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469E"/>
    <w:rsid w:val="00EB5C86"/>
    <w:rsid w:val="00EB6217"/>
    <w:rsid w:val="00EB6B8A"/>
    <w:rsid w:val="00EB7981"/>
    <w:rsid w:val="00EC13C0"/>
    <w:rsid w:val="00EC13CD"/>
    <w:rsid w:val="00EC24A6"/>
    <w:rsid w:val="00EC2D95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1FA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3A55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0013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6FF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73707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73707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73707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3707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737073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61CCB-2992-4E70-B82C-A73BA157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2994</Words>
  <Characters>17069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Vazquez Millan Sheila 1CD5</cp:lastModifiedBy>
  <cp:revision>8</cp:revision>
  <cp:lastPrinted>1900-01-01T00:00:00Z</cp:lastPrinted>
  <dcterms:created xsi:type="dcterms:W3CDTF">2022-06-29T12:54:00Z</dcterms:created>
  <dcterms:modified xsi:type="dcterms:W3CDTF">2022-06-29T13:02:00Z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2022-06-29T12:54:13Z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c57d01b5-669d-4bf1-b9ad-cb2908ce9bc5</vt:lpwstr>
  </property>
  <property fmtid="{D5CDD505-2E9C-101B-9397-08002B2CF9AE}" pid="27" name="MSIP_Label_9764cdcd-3664-4d05-9615-7cbf65a4f0a8_ContentBits">
    <vt:lpwstr>0</vt:lpwstr>
  </property>
</Properties>
</file>