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394B" w14:textId="77777777" w:rsidR="005C55C1" w:rsidRDefault="005C55C1" w:rsidP="005C55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431">
        <w:fldChar w:fldCharType="begin"/>
      </w:r>
      <w:r w:rsidR="00FC1431">
        <w:instrText xml:space="preserve"> DOCPROPERTY  TSG/WGRef  \* MERGEFORMAT </w:instrText>
      </w:r>
      <w:r w:rsidR="00FC1431">
        <w:fldChar w:fldCharType="separate"/>
      </w:r>
      <w:r>
        <w:rPr>
          <w:b/>
          <w:noProof/>
          <w:sz w:val="24"/>
        </w:rPr>
        <w:t>RAN5</w:t>
      </w:r>
      <w:r w:rsidR="00FC143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1431">
        <w:fldChar w:fldCharType="begin"/>
      </w:r>
      <w:r w:rsidR="00FC1431">
        <w:instrText xml:space="preserve"> DOCPROPERTY  MtgSeq  \* MERGEFORMAT </w:instrText>
      </w:r>
      <w:r w:rsidR="00FC1431">
        <w:fldChar w:fldCharType="separate"/>
      </w:r>
      <w:r w:rsidRPr="00EB09B7">
        <w:rPr>
          <w:b/>
          <w:noProof/>
          <w:sz w:val="24"/>
        </w:rPr>
        <w:t>2022</w:t>
      </w:r>
      <w:r w:rsidR="00FC1431">
        <w:rPr>
          <w:b/>
          <w:noProof/>
          <w:sz w:val="24"/>
        </w:rPr>
        <w:fldChar w:fldCharType="end"/>
      </w:r>
      <w:r w:rsidR="00FC1431">
        <w:fldChar w:fldCharType="begin"/>
      </w:r>
      <w:r w:rsidR="00FC1431">
        <w:instrText xml:space="preserve"> DOCPROPERTY  MtgTitle  \* MERGEFORMAT </w:instrText>
      </w:r>
      <w:r w:rsidR="00FC1431">
        <w:fldChar w:fldCharType="separate"/>
      </w:r>
      <w:r>
        <w:rPr>
          <w:b/>
          <w:noProof/>
          <w:sz w:val="24"/>
        </w:rPr>
        <w:t>-TTCN email</w:t>
      </w:r>
      <w:r w:rsidR="00FC14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1431">
        <w:fldChar w:fldCharType="begin"/>
      </w:r>
      <w:r w:rsidR="00FC1431">
        <w:instrText xml:space="preserve"> DOCPROPERTY  Tdoc#  \* MERGEFORMAT </w:instrText>
      </w:r>
      <w:r w:rsidR="00FC1431">
        <w:fldChar w:fldCharType="separate"/>
      </w:r>
      <w:r w:rsidRPr="00E13F3D">
        <w:rPr>
          <w:b/>
          <w:i/>
          <w:noProof/>
          <w:sz w:val="28"/>
        </w:rPr>
        <w:t>R5s220835</w:t>
      </w:r>
      <w:r w:rsidR="00FC1431">
        <w:rPr>
          <w:b/>
          <w:i/>
          <w:noProof/>
          <w:sz w:val="28"/>
        </w:rPr>
        <w:fldChar w:fldCharType="end"/>
      </w:r>
    </w:p>
    <w:p w14:paraId="56F5D526" w14:textId="77777777" w:rsidR="005C55C1" w:rsidRDefault="00FC1431" w:rsidP="005C55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55C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C55C1">
        <w:rPr>
          <w:b/>
          <w:noProof/>
          <w:sz w:val="24"/>
        </w:rPr>
        <w:t xml:space="preserve">, </w:t>
      </w:r>
      <w:r w:rsidR="005C55C1">
        <w:fldChar w:fldCharType="begin"/>
      </w:r>
      <w:r w:rsidR="005C55C1">
        <w:instrText xml:space="preserve"> DOCPROPERTY  Country  \* MERGEFORMAT </w:instrText>
      </w:r>
      <w:r w:rsidR="005C55C1">
        <w:fldChar w:fldCharType="end"/>
      </w:r>
      <w:r w:rsidR="005C55C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55C1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C55C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55C1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5C1" w14:paraId="663014EA" w14:textId="77777777" w:rsidTr="003B7C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F0A04" w14:textId="77777777" w:rsidR="005C55C1" w:rsidRDefault="005C55C1" w:rsidP="003B7C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55C1" w14:paraId="43E2924F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F5090" w14:textId="77777777" w:rsidR="005C55C1" w:rsidRDefault="005C55C1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5C1" w14:paraId="1BE2A916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3AD0D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14:paraId="1E1F36A0" w14:textId="77777777" w:rsidTr="003B7CCB">
        <w:tc>
          <w:tcPr>
            <w:tcW w:w="142" w:type="dxa"/>
            <w:tcBorders>
              <w:left w:val="single" w:sz="4" w:space="0" w:color="auto"/>
            </w:tcBorders>
          </w:tcPr>
          <w:p w14:paraId="617D70E8" w14:textId="77777777" w:rsidR="005C55C1" w:rsidRDefault="005C55C1" w:rsidP="003B7C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614BCD" w14:textId="77777777" w:rsidR="005C55C1" w:rsidRPr="00410371" w:rsidRDefault="00FC1431" w:rsidP="003B7C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55C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A5B0F1" w14:textId="77777777" w:rsidR="005C55C1" w:rsidRDefault="005C55C1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81F39A" w14:textId="77777777" w:rsidR="005C55C1" w:rsidRPr="00410371" w:rsidRDefault="00FC1431" w:rsidP="003B7CC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55C1" w:rsidRPr="00410371">
              <w:rPr>
                <w:b/>
                <w:noProof/>
                <w:sz w:val="28"/>
              </w:rPr>
              <w:t>2641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6B43ED" w14:textId="77777777" w:rsidR="005C55C1" w:rsidRDefault="005C55C1" w:rsidP="003B7C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97A91" w14:textId="77777777" w:rsidR="005C55C1" w:rsidRPr="00410371" w:rsidRDefault="00FC1431" w:rsidP="003B7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55C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7FF19C" w14:textId="77777777" w:rsidR="005C55C1" w:rsidRDefault="005C55C1" w:rsidP="003B7C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64AB7D" w14:textId="77777777" w:rsidR="005C55C1" w:rsidRPr="00410371" w:rsidRDefault="00FC1431" w:rsidP="003B7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55C1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13AEA1" w14:textId="77777777" w:rsidR="005C55C1" w:rsidRDefault="005C55C1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5C55C1" w14:paraId="64C641A4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F4D53" w14:textId="77777777" w:rsidR="005C55C1" w:rsidRDefault="005C55C1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5C55C1" w14:paraId="05833A47" w14:textId="77777777" w:rsidTr="003B7C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11E46" w14:textId="77777777" w:rsidR="005C55C1" w:rsidRPr="00F25D98" w:rsidRDefault="005C55C1" w:rsidP="003B7C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5C1" w14:paraId="62960D6C" w14:textId="77777777" w:rsidTr="003B7CCB">
        <w:tc>
          <w:tcPr>
            <w:tcW w:w="9641" w:type="dxa"/>
            <w:gridSpan w:val="9"/>
          </w:tcPr>
          <w:p w14:paraId="165F56EA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DCDD7" w14:textId="77777777" w:rsidR="005C55C1" w:rsidRDefault="005C55C1" w:rsidP="005C55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5C1" w14:paraId="205E2400" w14:textId="77777777" w:rsidTr="003B7CCB">
        <w:tc>
          <w:tcPr>
            <w:tcW w:w="2835" w:type="dxa"/>
          </w:tcPr>
          <w:p w14:paraId="281E7046" w14:textId="77777777" w:rsidR="005C55C1" w:rsidRDefault="005C55C1" w:rsidP="003B7C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C5E5A1" w14:textId="77777777" w:rsidR="005C55C1" w:rsidRDefault="005C55C1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70DCE" w14:textId="77777777" w:rsidR="005C55C1" w:rsidRDefault="005C55C1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A97A24" w14:textId="77777777" w:rsidR="005C55C1" w:rsidRDefault="005C55C1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F9CE7" w14:textId="77777777" w:rsidR="005C55C1" w:rsidRDefault="005C55C1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F3445A" w14:textId="77777777" w:rsidR="005C55C1" w:rsidRDefault="005C55C1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2030B" w14:textId="77777777" w:rsidR="005C55C1" w:rsidRDefault="005C55C1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8B885F" w14:textId="77777777" w:rsidR="005C55C1" w:rsidRDefault="005C55C1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B9A61" w14:textId="77777777" w:rsidR="005C55C1" w:rsidRDefault="005C55C1" w:rsidP="003B7C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7E6A5" w14:textId="77777777" w:rsidR="005C55C1" w:rsidRDefault="005C55C1" w:rsidP="005C55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5C1" w14:paraId="49B7502E" w14:textId="77777777" w:rsidTr="003B7CCB">
        <w:tc>
          <w:tcPr>
            <w:tcW w:w="9640" w:type="dxa"/>
            <w:gridSpan w:val="11"/>
          </w:tcPr>
          <w:p w14:paraId="1C782F32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14:paraId="3375F208" w14:textId="77777777" w:rsidTr="003B7C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BC556" w14:textId="77777777"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E38CD" w14:textId="77777777" w:rsidR="005C55C1" w:rsidRDefault="00FC143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55C1">
              <w:t>Correction to NR5GC test cases 8.1.5.8.2.x</w:t>
            </w:r>
            <w:r>
              <w:fldChar w:fldCharType="end"/>
            </w:r>
          </w:p>
        </w:tc>
      </w:tr>
      <w:tr w:rsidR="005C55C1" w14:paraId="2A2D940D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4ED2E36A" w14:textId="77777777"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B306E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14:paraId="01A139F9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31957105" w14:textId="77777777"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D8C6E" w14:textId="77777777" w:rsidR="005C55C1" w:rsidRDefault="00FC143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55C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C55C1" w14:paraId="5CB08E35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2139A90D" w14:textId="77777777"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715EA" w14:textId="77777777" w:rsidR="005C55C1" w:rsidRDefault="005C55C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55C1" w14:paraId="61C3923E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7C4C6177" w14:textId="77777777"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406BF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14:paraId="2A3D51AA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26CE51F5" w14:textId="77777777"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ADA07" w14:textId="77777777" w:rsidR="005C55C1" w:rsidRDefault="00FC143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55C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FB16F6" w14:textId="77777777" w:rsidR="005C55C1" w:rsidRDefault="005C55C1" w:rsidP="003B7C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AC9BBB" w14:textId="77777777" w:rsidR="005C55C1" w:rsidRDefault="005C55C1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F2FE6" w14:textId="77777777" w:rsidR="005C55C1" w:rsidRDefault="00FC143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55C1">
              <w:rPr>
                <w:noProof/>
              </w:rPr>
              <w:t>2022-06-28</w:t>
            </w:r>
            <w:r>
              <w:rPr>
                <w:noProof/>
              </w:rPr>
              <w:fldChar w:fldCharType="end"/>
            </w:r>
          </w:p>
        </w:tc>
      </w:tr>
      <w:tr w:rsidR="005C55C1" w14:paraId="230BB7CB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0D72A8B3" w14:textId="77777777"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E8883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87C6E1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595E9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B4D2E7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14:paraId="7568BFA5" w14:textId="77777777" w:rsidTr="003B7C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96B25A" w14:textId="77777777"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4E4BD" w14:textId="77777777" w:rsidR="005C55C1" w:rsidRDefault="00FC1431" w:rsidP="003B7C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55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07E96C" w14:textId="77777777" w:rsidR="005C55C1" w:rsidRDefault="005C55C1" w:rsidP="003B7C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2A801" w14:textId="77777777" w:rsidR="005C55C1" w:rsidRDefault="005C55C1" w:rsidP="003B7C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440B0D" w14:textId="77777777" w:rsidR="005C55C1" w:rsidRDefault="00FC143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C55C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C55C1" w14:paraId="7C86EB78" w14:textId="77777777" w:rsidTr="003B7C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D198C" w14:textId="77777777"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19EC66" w14:textId="77777777" w:rsidR="005C55C1" w:rsidRDefault="005C55C1" w:rsidP="003B7C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EC50A" w14:textId="77777777" w:rsidR="005C55C1" w:rsidRDefault="005C55C1" w:rsidP="003B7C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A157B" w14:textId="77777777" w:rsidR="005C55C1" w:rsidRPr="007C2097" w:rsidRDefault="005C55C1" w:rsidP="003B7C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55C1" w14:paraId="4272A07D" w14:textId="77777777" w:rsidTr="003B7CCB">
        <w:tc>
          <w:tcPr>
            <w:tcW w:w="1843" w:type="dxa"/>
          </w:tcPr>
          <w:p w14:paraId="5F0447FD" w14:textId="77777777"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4A963E" w14:textId="77777777"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14:paraId="76F20870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3BEB1" w14:textId="77777777"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759A0" w14:textId="77777777" w:rsidR="005C55C1" w:rsidRDefault="005C55C1" w:rsidP="005C55C1">
            <w:pPr>
              <w:pStyle w:val="CRCoverPage"/>
              <w:spacing w:after="0"/>
            </w:pPr>
            <w:r>
              <w:t xml:space="preserve">As per </w:t>
            </w:r>
            <w:r w:rsidRPr="00C33421">
              <w:t>Table 8.1.5.8.2.1.3.3-5: RRCResume</w:t>
            </w:r>
            <w:r>
              <w:t xml:space="preserve">, the derivation path is </w:t>
            </w:r>
            <w:r w:rsidRPr="006F06C2">
              <w:t>TS 38.508-1[4],</w:t>
            </w:r>
            <w:r>
              <w:t xml:space="preserve"> </w:t>
            </w:r>
            <w:r w:rsidRPr="006F06C2">
              <w:t>Table 4.6.1-17</w:t>
            </w:r>
            <w:r>
              <w:t xml:space="preserve"> which uses Table 4.6.3-132: RadioBearerConfig, this Table sets the </w:t>
            </w:r>
            <w:r w:rsidRPr="001B0CC1">
              <w:t>reestablishPDCP</w:t>
            </w:r>
            <w:r>
              <w:t xml:space="preserve"> = TRUE for the DRB for the condition RESUME. As the configured DRB is in AM mode and </w:t>
            </w:r>
            <w:r w:rsidRPr="001B0CC1">
              <w:t>reestablishPDCP</w:t>
            </w:r>
            <w:r>
              <w:t xml:space="preserve"> = TRUE, the UE would trigger a PDCP STATUS REPORT as per TS 38.323 sec 5.4.1. </w:t>
            </w:r>
          </w:p>
          <w:p w14:paraId="0D763A5A" w14:textId="77777777" w:rsidR="005C55C1" w:rsidRDefault="005C55C1" w:rsidP="005C55C1">
            <w:pPr>
              <w:pStyle w:val="CRCoverPage"/>
              <w:spacing w:after="0"/>
            </w:pPr>
          </w:p>
          <w:p w14:paraId="0BA93F67" w14:textId="77777777" w:rsidR="005C55C1" w:rsidRPr="002E008A" w:rsidRDefault="005C55C1" w:rsidP="005C55C1">
            <w:pPr>
              <w:pStyle w:val="CRCoverPage"/>
              <w:spacing w:after="0"/>
            </w:pPr>
            <w:r>
              <w:t>Since the local end configuration for configuring the DRB as part of the RRC Resume procedure is missing, the PDCP STATUS REPORT does not get handled by the SS stack.</w:t>
            </w:r>
          </w:p>
        </w:tc>
      </w:tr>
      <w:tr w:rsidR="005C55C1" w14:paraId="4563E7F8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AAF77" w14:textId="77777777"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A4EF4" w14:textId="77777777" w:rsidR="005C55C1" w:rsidRPr="00CF39F2" w:rsidRDefault="005C55C1" w:rsidP="005C55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55C1" w14:paraId="2F8704A5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6DC5A" w14:textId="77777777"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03891" w14:textId="77777777" w:rsidR="005C55C1" w:rsidRPr="006316B2" w:rsidRDefault="005C55C1" w:rsidP="005C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local end configuration for the DRB.</w:t>
            </w:r>
          </w:p>
        </w:tc>
      </w:tr>
      <w:tr w:rsidR="005C55C1" w14:paraId="61A6455C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9EC0E" w14:textId="77777777"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1C52F" w14:textId="77777777" w:rsidR="005C55C1" w:rsidRPr="00CF39F2" w:rsidRDefault="005C55C1" w:rsidP="005C55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55C1" w14:paraId="1CB1CE14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FB77C" w14:textId="77777777"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EF174" w14:textId="77777777" w:rsidR="005C55C1" w:rsidRPr="00CF39F2" w:rsidRDefault="005C55C1" w:rsidP="005C55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shall fail these testcases.</w:t>
            </w:r>
          </w:p>
        </w:tc>
      </w:tr>
      <w:tr w:rsidR="005C55C1" w14:paraId="15D08E5E" w14:textId="77777777" w:rsidTr="003B7CCB">
        <w:tc>
          <w:tcPr>
            <w:tcW w:w="2694" w:type="dxa"/>
            <w:gridSpan w:val="2"/>
          </w:tcPr>
          <w:p w14:paraId="6C3B8E0F" w14:textId="77777777"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5C983" w14:textId="77777777" w:rsidR="005C55C1" w:rsidRDefault="005C55C1" w:rsidP="005C5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14:paraId="0FB1F38B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27593" w14:textId="77777777"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588E7" w14:textId="77777777" w:rsidR="005C55C1" w:rsidRDefault="005C55C1" w:rsidP="005C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8.1.5.8.2.2.NR5GC, 8.1.5.8.2.3.NR5GC</w:t>
            </w:r>
          </w:p>
        </w:tc>
      </w:tr>
      <w:tr w:rsidR="005C55C1" w14:paraId="755549CF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8C515" w14:textId="77777777"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D8933" w14:textId="77777777" w:rsidR="005C55C1" w:rsidRDefault="005C55C1" w:rsidP="005C5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14:paraId="77B8A3FB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D73C5" w14:textId="77777777"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F4A39" w14:textId="77777777"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F37A3" w14:textId="77777777"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63444" w14:textId="77777777" w:rsidR="005C55C1" w:rsidRDefault="005C55C1" w:rsidP="005C55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FFC8E" w14:textId="77777777" w:rsidR="005C55C1" w:rsidRDefault="005C55C1" w:rsidP="005C55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C1" w14:paraId="218AA798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7D092" w14:textId="77777777"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9123B" w14:textId="77777777"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D4D2E" w14:textId="77777777"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6CABC" w14:textId="77777777" w:rsidR="005C55C1" w:rsidRDefault="005C55C1" w:rsidP="005C55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C4CCA" w14:textId="77777777" w:rsidR="005C55C1" w:rsidRDefault="005C55C1" w:rsidP="005C55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C1" w14:paraId="63E0D837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C2D43" w14:textId="77777777"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14247" w14:textId="77777777"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5696" w14:textId="77777777"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EAC8E" w14:textId="77777777" w:rsidR="005C55C1" w:rsidRDefault="005C55C1" w:rsidP="005C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EAB5C" w14:textId="77777777" w:rsidR="005C55C1" w:rsidRDefault="005C55C1" w:rsidP="005C55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C1" w14:paraId="3A2B5E0C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3901F" w14:textId="77777777"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CBC72" w14:textId="77777777"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2A51" w14:textId="77777777"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25B83" w14:textId="77777777" w:rsidR="005C55C1" w:rsidRDefault="005C55C1" w:rsidP="005C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D949E" w14:textId="77777777" w:rsidR="005C55C1" w:rsidRDefault="005C55C1" w:rsidP="005C55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C1" w14:paraId="66E6FEAF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3B45F" w14:textId="77777777"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7B53" w14:textId="77777777" w:rsidR="005C55C1" w:rsidRDefault="005C55C1" w:rsidP="005C55C1">
            <w:pPr>
              <w:pStyle w:val="CRCoverPage"/>
              <w:spacing w:after="0"/>
              <w:rPr>
                <w:noProof/>
              </w:rPr>
            </w:pPr>
          </w:p>
        </w:tc>
      </w:tr>
      <w:tr w:rsidR="005C55C1" w14:paraId="557EC1DC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57031" w14:textId="77777777"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DE1DE" w14:textId="77777777" w:rsidR="005C55C1" w:rsidRDefault="005C55C1" w:rsidP="005C5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55C1" w:rsidRPr="008863B9" w14:paraId="793507C4" w14:textId="77777777" w:rsidTr="003B7C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0084F" w14:textId="77777777" w:rsidR="005C55C1" w:rsidRPr="008863B9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ABB468" w14:textId="77777777" w:rsidR="005C55C1" w:rsidRPr="008863B9" w:rsidRDefault="005C55C1" w:rsidP="005C55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55C1" w14:paraId="3F59EC98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7F280" w14:textId="77777777"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EDB8F" w14:textId="77777777" w:rsidR="005C55C1" w:rsidRDefault="005C55C1" w:rsidP="005C5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6666C" w14:textId="77777777" w:rsidR="005C55C1" w:rsidRDefault="005C55C1" w:rsidP="005C55C1">
      <w:pPr>
        <w:pStyle w:val="CRCoverPage"/>
        <w:spacing w:after="0"/>
        <w:rPr>
          <w:noProof/>
          <w:sz w:val="8"/>
          <w:szCs w:val="8"/>
        </w:rPr>
      </w:pPr>
    </w:p>
    <w:p w14:paraId="772429F4" w14:textId="77777777" w:rsidR="005C55C1" w:rsidRDefault="005C55C1" w:rsidP="005C55C1">
      <w:pPr>
        <w:rPr>
          <w:noProof/>
        </w:rPr>
      </w:pPr>
    </w:p>
    <w:p w14:paraId="416A650F" w14:textId="77777777" w:rsidR="005E3FFA" w:rsidRDefault="005E3FFA" w:rsidP="005E3FFA">
      <w:pPr>
        <w:rPr>
          <w:noProof/>
        </w:rPr>
      </w:pPr>
    </w:p>
    <w:p w14:paraId="29B3CE30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F9C3D4" w14:textId="77777777" w:rsidR="009478EE" w:rsidRDefault="009478EE" w:rsidP="009478EE">
      <w:pPr>
        <w:rPr>
          <w:noProof/>
        </w:rPr>
      </w:pPr>
    </w:p>
    <w:p w14:paraId="15DA85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731849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B3849A9" w14:textId="77777777" w:rsidR="005C55C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55C1" w:rsidRPr="006812F9">
        <w:rPr>
          <w:rFonts w:ascii="Arial" w:hAnsi="Arial" w:cs="Arial"/>
          <w:iCs/>
        </w:rPr>
        <w:t>Table of Contents</w:t>
      </w:r>
      <w:r w:rsidR="005C55C1">
        <w:tab/>
      </w:r>
      <w:r w:rsidR="005C55C1">
        <w:fldChar w:fldCharType="begin"/>
      </w:r>
      <w:r w:rsidR="005C55C1">
        <w:instrText xml:space="preserve"> PAGEREF _Toc107318490 \h </w:instrText>
      </w:r>
      <w:r w:rsidR="005C55C1">
        <w:fldChar w:fldCharType="separate"/>
      </w:r>
      <w:r w:rsidR="005C55C1">
        <w:t>2</w:t>
      </w:r>
      <w:r w:rsidR="005C55C1">
        <w:fldChar w:fldCharType="end"/>
      </w:r>
    </w:p>
    <w:p w14:paraId="396EDA2C" w14:textId="77777777" w:rsidR="005C55C1" w:rsidRDefault="005C55C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812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812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_Toc107318491 \h </w:instrText>
      </w:r>
      <w:r>
        <w:fldChar w:fldCharType="separate"/>
      </w:r>
      <w:r>
        <w:t>2</w:t>
      </w:r>
      <w:r>
        <w:fldChar w:fldCharType="end"/>
      </w:r>
    </w:p>
    <w:p w14:paraId="6CB49489" w14:textId="77777777" w:rsidR="005C55C1" w:rsidRDefault="005C55C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812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812F9">
        <w:rPr>
          <w:b/>
        </w:rPr>
        <w:t xml:space="preserve">Corrections required </w:t>
      </w:r>
      <w:r>
        <w:t>for NR5GC test cases 8.1.5.8.2.x</w:t>
      </w:r>
      <w:r>
        <w:tab/>
      </w:r>
      <w:r>
        <w:fldChar w:fldCharType="begin"/>
      </w:r>
      <w:r>
        <w:instrText xml:space="preserve"> PAGEREF _Toc107318492 \h </w:instrText>
      </w:r>
      <w:r>
        <w:fldChar w:fldCharType="separate"/>
      </w:r>
      <w:r>
        <w:t>2</w:t>
      </w:r>
      <w:r>
        <w:fldChar w:fldCharType="end"/>
      </w:r>
    </w:p>
    <w:p w14:paraId="66B341B4" w14:textId="77777777" w:rsidR="005C55C1" w:rsidRDefault="005C55C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812F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812F9">
        <w:rPr>
          <w:rFonts w:cs="Arial"/>
          <w:b/>
          <w:color w:val="000000"/>
          <w:lang w:eastAsia="en-GB"/>
        </w:rPr>
        <w:t xml:space="preserve">Correction to </w:t>
      </w:r>
      <w:r w:rsidRPr="006812F9">
        <w:rPr>
          <w:rFonts w:cs="Arial"/>
          <w:lang w:eastAsia="en-GB"/>
        </w:rPr>
        <w:t>f_TC_8_1_5_8_2_X_NR5GC_TestBody</w:t>
      </w:r>
      <w:r>
        <w:tab/>
      </w:r>
      <w:r>
        <w:fldChar w:fldCharType="begin"/>
      </w:r>
      <w:r>
        <w:instrText xml:space="preserve"> PAGEREF _Toc107318493 \h </w:instrText>
      </w:r>
      <w:r>
        <w:fldChar w:fldCharType="separate"/>
      </w:r>
      <w:r>
        <w:t>2</w:t>
      </w:r>
      <w:r>
        <w:fldChar w:fldCharType="end"/>
      </w:r>
    </w:p>
    <w:p w14:paraId="05EC9300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FD01D19" w14:textId="77777777" w:rsidR="005C55C1" w:rsidRDefault="005C55C1" w:rsidP="005C55C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8491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F92777" w14:textId="77777777" w:rsidR="005C55C1" w:rsidRDefault="005C55C1" w:rsidP="005C55C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6A6BE2D5" w14:textId="77777777" w:rsidR="005C55C1" w:rsidRDefault="005C55C1" w:rsidP="005C55C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7EA0714" w14:textId="77777777" w:rsidR="005C55C1" w:rsidRDefault="005C55C1" w:rsidP="005C55C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781E7436" w14:textId="77777777" w:rsidR="005C55C1" w:rsidRDefault="005C55C1" w:rsidP="007A73E5">
      <w:pPr>
        <w:rPr>
          <w:b/>
          <w:sz w:val="24"/>
          <w:lang w:eastAsia="ja-JP"/>
        </w:rPr>
      </w:pPr>
    </w:p>
    <w:p w14:paraId="435D35AD" w14:textId="77777777"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07318492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11"/>
      <w:bookmarkEnd w:id="12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 xml:space="preserve">for </w:t>
      </w:r>
      <w:r w:rsidR="00E45256">
        <w:rPr>
          <w:noProof/>
        </w:rPr>
        <w:t xml:space="preserve">NR5GC </w:t>
      </w:r>
      <w:r w:rsidR="0074149F" w:rsidRPr="0074149F">
        <w:rPr>
          <w:noProof/>
        </w:rPr>
        <w:t>test case</w:t>
      </w:r>
      <w:r w:rsidR="00E45256">
        <w:rPr>
          <w:noProof/>
        </w:rPr>
        <w:t>s</w:t>
      </w:r>
      <w:r w:rsidR="0074149F" w:rsidRPr="0074149F">
        <w:rPr>
          <w:noProof/>
        </w:rPr>
        <w:t xml:space="preserve"> </w:t>
      </w:r>
      <w:r w:rsidR="00E45256">
        <w:rPr>
          <w:noProof/>
        </w:rPr>
        <w:t>8.1.5.8.2.x</w:t>
      </w:r>
      <w:bookmarkEnd w:id="13"/>
    </w:p>
    <w:p w14:paraId="69E103A3" w14:textId="77777777"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731849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43377E">
        <w:rPr>
          <w:rFonts w:cs="Arial"/>
          <w:lang w:eastAsia="en-GB"/>
        </w:rPr>
        <w:t>f_TC_</w:t>
      </w:r>
      <w:r w:rsidR="004F247B">
        <w:rPr>
          <w:rFonts w:cs="Arial"/>
          <w:lang w:eastAsia="en-GB"/>
        </w:rPr>
        <w:t>8</w:t>
      </w:r>
      <w:r w:rsidRPr="0043377E">
        <w:rPr>
          <w:rFonts w:cs="Arial"/>
          <w:lang w:eastAsia="en-GB"/>
        </w:rPr>
        <w:t>_1_</w:t>
      </w:r>
      <w:r w:rsidR="004F247B">
        <w:rPr>
          <w:rFonts w:cs="Arial"/>
          <w:lang w:eastAsia="en-GB"/>
        </w:rPr>
        <w:t>5</w:t>
      </w:r>
      <w:r w:rsidRPr="0043377E">
        <w:rPr>
          <w:rFonts w:cs="Arial"/>
          <w:lang w:eastAsia="en-GB"/>
        </w:rPr>
        <w:t>_</w:t>
      </w:r>
      <w:r w:rsidR="004F247B">
        <w:rPr>
          <w:rFonts w:cs="Arial"/>
          <w:lang w:eastAsia="en-GB"/>
        </w:rPr>
        <w:t>8</w:t>
      </w:r>
      <w:r w:rsidRPr="0043377E">
        <w:rPr>
          <w:rFonts w:cs="Arial"/>
          <w:lang w:eastAsia="en-GB"/>
        </w:rPr>
        <w:t>_</w:t>
      </w:r>
      <w:r w:rsidR="004F247B">
        <w:rPr>
          <w:rFonts w:cs="Arial"/>
          <w:lang w:eastAsia="en-GB"/>
        </w:rPr>
        <w:t>2</w:t>
      </w:r>
      <w:r w:rsidRPr="0043377E">
        <w:rPr>
          <w:rFonts w:cs="Arial"/>
          <w:lang w:eastAsia="en-GB"/>
        </w:rPr>
        <w:t>_</w:t>
      </w:r>
      <w:r w:rsidR="004F247B">
        <w:rPr>
          <w:rFonts w:cs="Arial"/>
          <w:lang w:eastAsia="en-GB"/>
        </w:rPr>
        <w:t>X_</w:t>
      </w:r>
      <w:r w:rsidR="004D70C0">
        <w:rPr>
          <w:rFonts w:cs="Arial"/>
          <w:lang w:eastAsia="en-GB"/>
        </w:rPr>
        <w:t>NR5GC</w:t>
      </w:r>
      <w:r w:rsidR="004F247B">
        <w:rPr>
          <w:rFonts w:cs="Arial"/>
          <w:lang w:eastAsia="en-GB"/>
        </w:rPr>
        <w:t>_TestBody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14:paraId="198AF72A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8397" w14:textId="77777777"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FF8" w14:textId="77777777"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</w:t>
            </w:r>
            <w:r w:rsidR="004F247B">
              <w:rPr>
                <w:rFonts w:ascii="Arial" w:hAnsi="Arial" w:cs="Arial"/>
                <w:lang w:eastAsia="en-GB"/>
              </w:rPr>
              <w:t>8_1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F247B">
              <w:rPr>
                <w:rFonts w:ascii="Arial" w:hAnsi="Arial" w:cs="Arial"/>
                <w:lang w:eastAsia="en-GB"/>
              </w:rPr>
              <w:t>5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F247B">
              <w:rPr>
                <w:rFonts w:ascii="Arial" w:hAnsi="Arial" w:cs="Arial"/>
                <w:lang w:eastAsia="en-GB"/>
              </w:rPr>
              <w:t>8_2_x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D70C0">
              <w:rPr>
                <w:rFonts w:ascii="Arial" w:hAnsi="Arial" w:cs="Arial"/>
                <w:lang w:eastAsia="en-GB"/>
              </w:rPr>
              <w:t>NR5GC</w:t>
            </w:r>
            <w:r w:rsidR="004F247B">
              <w:rPr>
                <w:rFonts w:ascii="Arial" w:hAnsi="Arial" w:cs="Arial"/>
                <w:lang w:eastAsia="en-GB"/>
              </w:rPr>
              <w:t>_TestBody</w:t>
            </w:r>
          </w:p>
        </w:tc>
      </w:tr>
      <w:tr w:rsidR="004D6DF7" w14:paraId="077D5C3C" w14:textId="7777777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D756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FE3" w14:textId="77777777" w:rsidR="00C33421" w:rsidRDefault="00C33421" w:rsidP="00C33421">
            <w:pPr>
              <w:pStyle w:val="CRCoverPage"/>
              <w:spacing w:after="0"/>
            </w:pPr>
            <w:r>
              <w:t xml:space="preserve">As per </w:t>
            </w:r>
            <w:r w:rsidRPr="00C33421">
              <w:t>Table 8.1.5.8.2.1.3.3-5: RRCResume</w:t>
            </w:r>
            <w:r>
              <w:t xml:space="preserve">, the derivation path is </w:t>
            </w:r>
            <w:r w:rsidRPr="006F06C2">
              <w:t>TS 38.508-1[4</w:t>
            </w:r>
            <w:proofErr w:type="gramStart"/>
            <w:r w:rsidRPr="006F06C2">
              <w:t>],Table</w:t>
            </w:r>
            <w:proofErr w:type="gramEnd"/>
            <w:r w:rsidRPr="006F06C2">
              <w:t xml:space="preserve"> 4.6.1-17</w:t>
            </w:r>
            <w:r>
              <w:t xml:space="preserve"> which uses Table 4.6.3-132: RadioBearerConfig, this Table sets the </w:t>
            </w:r>
            <w:r w:rsidRPr="001B0CC1">
              <w:t>reestablishPDCP</w:t>
            </w:r>
            <w:r>
              <w:t xml:space="preserve"> = TRUE for the DRB for the condition RESUME. As the configured DRB is in AM mode and </w:t>
            </w:r>
            <w:r w:rsidRPr="001B0CC1">
              <w:t>reestablishPDCP</w:t>
            </w:r>
            <w:r>
              <w:t xml:space="preserve"> = TRUE, the UE would trigger a PDCP STATUS REPORT as per TS 38.323 sec 5.4.1. </w:t>
            </w:r>
          </w:p>
          <w:p w14:paraId="2467904D" w14:textId="77777777" w:rsidR="00C33421" w:rsidRDefault="00C33421" w:rsidP="00C33421">
            <w:pPr>
              <w:pStyle w:val="CRCoverPage"/>
              <w:spacing w:after="0"/>
            </w:pPr>
          </w:p>
          <w:p w14:paraId="3417935E" w14:textId="77777777" w:rsidR="004D70C0" w:rsidRPr="009B0B50" w:rsidRDefault="00C33421" w:rsidP="00C3342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Since the local end configuration for configuring the DRB as part of the RRC Resume procedure is missing, the PDCP STATUS REPORT does not get handled by the SS stack.</w:t>
            </w:r>
          </w:p>
        </w:tc>
      </w:tr>
      <w:tr w:rsidR="004D6DF7" w14:paraId="5CFA84CF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3087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6DD" w14:textId="77777777" w:rsidR="00223B1F" w:rsidRPr="00C06B83" w:rsidRDefault="00C33421" w:rsidP="00AB4D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local end configuration for the DRB</w:t>
            </w:r>
          </w:p>
        </w:tc>
      </w:tr>
      <w:tr w:rsidR="004D6DF7" w14:paraId="3627F1F8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E1F4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E91" w14:textId="77777777" w:rsidR="004D6DF7" w:rsidRPr="00CC39F9" w:rsidRDefault="004F247B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RRC_Others_CA</w:t>
            </w:r>
            <w:r w:rsidR="004D6DF7">
              <w:rPr>
                <w:rFonts w:ascii="Arial" w:hAnsi="Arial" w:cs="Arial"/>
                <w:lang w:eastAsia="en-GB"/>
              </w:rPr>
              <w:t>_NR</w:t>
            </w:r>
            <w:r w:rsidR="004D70C0">
              <w:rPr>
                <w:rFonts w:ascii="Arial" w:hAnsi="Arial" w:cs="Arial"/>
                <w:lang w:eastAsia="en-GB"/>
              </w:rPr>
              <w:t>5GC</w:t>
            </w:r>
          </w:p>
        </w:tc>
      </w:tr>
      <w:tr w:rsidR="004D6DF7" w14:paraId="5AC5AFA5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8326" w14:textId="77777777" w:rsidR="004D6DF7" w:rsidRPr="00C00103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0010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0A4B" w14:textId="21263F74" w:rsidR="00C00103" w:rsidRPr="00C00103" w:rsidRDefault="00C00103" w:rsidP="00C00103">
            <w:pPr>
              <w:rPr>
                <w:rFonts w:ascii="Arial" w:hAnsi="Arial"/>
                <w:highlight w:val="cyan"/>
                <w:lang w:eastAsia="zh-CN"/>
              </w:rPr>
            </w:pPr>
            <w:r w:rsidRPr="00C00103">
              <w:rPr>
                <w:rFonts w:ascii="Arial" w:hAnsi="Arial"/>
                <w:highlight w:val="cyan"/>
                <w:lang w:eastAsia="zh-CN"/>
              </w:rPr>
              <w:t>Accepted, see proposed implementation below.</w:t>
            </w:r>
          </w:p>
        </w:tc>
      </w:tr>
    </w:tbl>
    <w:p w14:paraId="6CF022F5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14:paraId="5379FEEC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74692D49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8F8F" w14:textId="77777777" w:rsidR="004F247B" w:rsidRPr="004F247B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function f_TC_8_1_5_8_2_x_NR5GC_</w:t>
            </w:r>
            <w:proofErr w:type="gramStart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NR_CellId_Type     p_PCell,</w:t>
            </w:r>
          </w:p>
          <w:p w14:paraId="43D12309" w14:textId="77777777" w:rsidR="004F247B" w:rsidRPr="004F247B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4939F20D" w14:textId="77777777" w:rsidR="004D70C0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F07B822" w14:textId="77777777" w:rsidR="004F247B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2FE144" w14:textId="77777777" w:rsidR="00C33421" w:rsidRPr="00C33421" w:rsidRDefault="004F247B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var template(value) CellGroupConfig v_</w:t>
            </w:r>
            <w:proofErr w:type="gram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SCGConfigCA :</w:t>
            </w:r>
            <w:proofErr w:type="gram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= f_NR_GetSCGConfig_SCellAdd(p_SCell, tsc_SCellIndex_1);</w:t>
            </w:r>
          </w:p>
          <w:p w14:paraId="25E1E3A4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SCGConfig;</w:t>
            </w:r>
            <w:proofErr w:type="gramEnd"/>
          </w:p>
          <w:p w14:paraId="65E6E0D2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cs_NR_RRCReconfiguration_v1530_IEs(bit2oct(encvalue(v_SCGConfigCA)));</w:t>
            </w:r>
          </w:p>
          <w:p w14:paraId="654BB4C0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v_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RadioBearerConfig;</w:t>
            </w:r>
            <w:proofErr w:type="gramEnd"/>
          </w:p>
          <w:p w14:paraId="24620923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DRB_ToAddModList v_DRB_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ToAddModList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60053FF5" w14:textId="77777777" w:rsidR="00C33421" w:rsidRPr="00335DEE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5DEE">
              <w:rPr>
                <w:rFonts w:ascii="Courier New" w:hAnsi="Courier New" w:cs="Courier New"/>
                <w:color w:val="000000"/>
                <w:lang w:eastAsia="de-DE"/>
              </w:rPr>
              <w:t>var NR_DRBInfoList_Type v_ExistingDRBs := f_NR5GC_MobileInfo_GetDRBInfoList();</w:t>
            </w:r>
          </w:p>
          <w:p w14:paraId="44737557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D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var template(value) NR_RachProcedureConfig_Type v_NR_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RachProcedureConfig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f_NR_InitialiseRachProcedure(p_PCell);</w:t>
            </w:r>
          </w:p>
          <w:p w14:paraId="1C69748E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i;</w:t>
            </w:r>
            <w:proofErr w:type="gramEnd"/>
          </w:p>
          <w:p w14:paraId="14A93F49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 //@sic R5s210842 change 1 sic@</w:t>
            </w:r>
          </w:p>
          <w:p w14:paraId="3BED82E0" w14:textId="77777777" w:rsidR="00C33421" w:rsidRPr="004F247B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 //@sic R5s210842 change 1 sic@</w:t>
            </w:r>
          </w:p>
          <w:p w14:paraId="21C29D6C" w14:textId="77777777" w:rsidR="00AB4DF8" w:rsidRDefault="00C33421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1E0E1A" w14:textId="77777777" w:rsidR="00C33421" w:rsidRDefault="00C33421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60FDB6E" w14:textId="77777777" w:rsidR="00C33421" w:rsidRDefault="00C33421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61D895" w14:textId="77777777" w:rsidR="00F7232B" w:rsidRPr="00F7232B" w:rsidRDefault="00C33421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7232B" w:rsidRPr="00F7232B">
              <w:rPr>
                <w:rFonts w:ascii="Courier New" w:hAnsi="Courier New" w:cs="Courier New"/>
                <w:color w:val="000000"/>
                <w:lang w:eastAsia="de-DE"/>
              </w:rPr>
              <w:t>// @siclog "Step6a4" siclog@</w:t>
            </w:r>
          </w:p>
          <w:p w14:paraId="39BED33A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RRCResumeRequest message.</w:t>
            </w:r>
          </w:p>
          <w:p w14:paraId="68BA1EBA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f_NR_RRC_ResumeRequest_Def(p_PCell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739AA6C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A4BDDCF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"Step6a5" siclog@</w:t>
            </w:r>
          </w:p>
          <w:p w14:paraId="1B89093F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RRCResume message with sCellToAddModList to add 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Cell 3)</w:t>
            </w:r>
          </w:p>
          <w:p w14:paraId="73346E74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10 to schedule PUSCH.  (Note 1, Note 2)</w:t>
            </w:r>
          </w:p>
          <w:p w14:paraId="3D7E5DAA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RRCResumeComplete message within (16*2microsec+1+TDL+K2) slots after successful completion of step 9? (Note 1, Note 2, Note 3)</w:t>
            </w:r>
          </w:p>
          <w:p w14:paraId="33DC109C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SCGConfig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f_NR_GetSCGConfigResume(p_PCell);                          // condition RESUME</w:t>
            </w:r>
          </w:p>
          <w:p w14:paraId="1C75FFF3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v_SCGConfig.mac_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CellGroupConfig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v_SCGConfigCA.mac_CellGroupConfig;  // condition SCell_Add</w:t>
            </w:r>
          </w:p>
          <w:p w14:paraId="75E8C77E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SCGConfig.sCellToAddModList 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v_SCGConfigCA.sCellToAddModList;        // condition SCell_Add</w:t>
            </w:r>
          </w:p>
          <w:p w14:paraId="7E3A3224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i:=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0; i &lt; lengthof(v_ExistingDRBs); i:=i+1) {</w:t>
            </w:r>
          </w:p>
          <w:p w14:paraId="19A29B92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cs_NR_DRB_ToAddMod(omit, v_ExistingDRBs[i].DRB_Id, true_, -, omit);</w:t>
            </w:r>
          </w:p>
          <w:p w14:paraId="0E36F9B2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6E15EA58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RadioBearerConfig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cs_38508_RadioBearerConfigDef({cs_NR_SRB_ToAddMod_ReestablishPDCP(tsc_SRB2)}, v_DRB_ToAddModList);</w:t>
            </w:r>
          </w:p>
          <w:p w14:paraId="59CC1326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078947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R5s210620 R5s210842 change 1 sic@</w:t>
            </w:r>
          </w:p>
          <w:p w14:paraId="0D2A0E8F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f_NR_GetNextSendOccasion_DL(p_PCell,500);</w:t>
            </w:r>
          </w:p>
          <w:p w14:paraId="217D4C68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f_SubFrameTiming_AddMilliSeconds(v_TimingInfo, 5); // 5 ms later</w:t>
            </w:r>
          </w:p>
          <w:p w14:paraId="5EE8FE0F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AddRelSCells(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p_PCell, {p_SCell}, tsc_PCellIndex_0, cs_TimingInfo_NR(v_TimingInfo2), f_NR_CellInfo_GetRNTI(p_PCell));</w:t>
            </w:r>
          </w:p>
          <w:p w14:paraId="2B675BD8" w14:textId="77777777" w:rsidR="00C33421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ConfigSCell(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p_SCell,v_SCGConfigCA, cs_TimingInfo_NR(v_TimingInfo2));</w:t>
            </w:r>
          </w:p>
          <w:p w14:paraId="373B3181" w14:textId="77777777" w:rsid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E6F901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7232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BEB7EB8" w14:textId="77777777" w:rsidR="004F247B" w:rsidRPr="0012699E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01FB3E90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14:paraId="1E9BC34D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015E41CE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2229" w14:textId="77777777" w:rsidR="00AB4DF8" w:rsidRPr="00AB4DF8" w:rsidRDefault="00AB4DF8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function f_TC_8_1_5_8_2_x_NR5GC_</w:t>
            </w:r>
            <w:proofErr w:type="gramStart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NR_CellId_Type     p_PCell,</w:t>
            </w:r>
          </w:p>
          <w:p w14:paraId="124B70CA" w14:textId="77777777" w:rsidR="00AB4DF8" w:rsidRPr="00AB4DF8" w:rsidRDefault="00AB4DF8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7332AC74" w14:textId="77777777" w:rsidR="004D70C0" w:rsidRDefault="00AB4DF8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0ECB62" w14:textId="77777777" w:rsidR="00AB4DF8" w:rsidRDefault="00AB4DF8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49D6883" w14:textId="77777777" w:rsidR="00C33421" w:rsidRPr="00C33421" w:rsidRDefault="00AB4DF8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var template(value) CellGroupConfig v_</w:t>
            </w:r>
            <w:proofErr w:type="gram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SCGConfigCA :</w:t>
            </w:r>
            <w:proofErr w:type="gram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= f_NR_GetSCGConfig_SCellAdd(p_SCell, tsc_SCellIndex_1);</w:t>
            </w:r>
          </w:p>
          <w:p w14:paraId="45BF3172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SCGConfig;</w:t>
            </w:r>
            <w:proofErr w:type="gramEnd"/>
          </w:p>
          <w:p w14:paraId="52D8C3AC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cs_NR_RRCReconfiguration_v1530_IEs(bit2oct(encvalue(v_SCGConfigCA)));</w:t>
            </w:r>
          </w:p>
          <w:p w14:paraId="60D76E7B" w14:textId="77777777" w:rsid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v_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RadioBearerConfig;</w:t>
            </w:r>
            <w:proofErr w:type="gramEnd"/>
          </w:p>
          <w:p w14:paraId="43B64C16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CellGroupConfig v_CellGroupConfig; //WA#</w:t>
            </w:r>
          </w:p>
          <w:p w14:paraId="4391B4F2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NR_RadioBearerList_Type v_SS_Config; //WA#</w:t>
            </w:r>
          </w:p>
          <w:p w14:paraId="47D7704B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DRB_ToAddModList v_DRB_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ToAddModList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2EFBD8EB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var NR_DRBInfoList_Type v_ExistingDRBs := f_NR5GC_MobileInfo_GetDRBInfoList();</w:t>
            </w:r>
          </w:p>
          <w:p w14:paraId="0EBD89E3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var template(value) NR_RachProcedureConfig_Type v_NR_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RachProcedureConfig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f_NR_InitialiseRachProcedure(p_PCell);</w:t>
            </w:r>
          </w:p>
          <w:p w14:paraId="185F8D21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i;</w:t>
            </w:r>
            <w:proofErr w:type="gramEnd"/>
          </w:p>
          <w:p w14:paraId="24B5DF4A" w14:textId="77777777"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 //@sic R5s210842 change 1 sic@</w:t>
            </w:r>
          </w:p>
          <w:p w14:paraId="7043EB7A" w14:textId="77777777" w:rsidR="00AB4DF8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 //@sic R5s210842 change 1 sic@</w:t>
            </w:r>
          </w:p>
          <w:p w14:paraId="78ADA01A" w14:textId="77777777" w:rsid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7E3FE28" w14:textId="77777777" w:rsid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409A0FFC" w14:textId="77777777" w:rsidR="00F7232B" w:rsidRDefault="00F7232B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1640D03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// @siclog "Step6a4" siclog@</w:t>
            </w:r>
          </w:p>
          <w:p w14:paraId="26541D75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RRCResumeRequest message.</w:t>
            </w:r>
          </w:p>
          <w:p w14:paraId="03FAE49A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f_NR_RRC_ResumeRequest_Def(p_PCell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B20AC48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F7E12CF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"Step6a5" siclog@</w:t>
            </w:r>
          </w:p>
          <w:p w14:paraId="62A46211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transmits an RRCResume message with sCellToAddModList to add 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Cell 3)</w:t>
            </w:r>
          </w:p>
          <w:p w14:paraId="57532255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/ The SS starts transmitting a periodic DCI from (16*2microsec+1+TDL) slots after step 10 to schedule PUSCH.  (Note 1, Note 2)</w:t>
            </w:r>
          </w:p>
          <w:p w14:paraId="2B58EFE5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transmit an RRCResumeComplete message within (16*2microsec+1+TDL+K2) slots after successful completion of step 9? (Note 1, Note 2, Note 3)</w:t>
            </w:r>
          </w:p>
          <w:p w14:paraId="0DF7F5F1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f_NR_BuildRRCReconfigExistingDRBs (v_RadioBearerConfig, v_CellGroupConfig, v_SS_Config, p_PCell); //WA#</w:t>
            </w:r>
          </w:p>
          <w:p w14:paraId="7CA2D88B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E5A3CF8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SCGConfig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f_NR_GetSCGConfigResume(p_PCell);                          // condition RESUME</w:t>
            </w:r>
          </w:p>
          <w:p w14:paraId="36E19BEF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v_SCGConfig.mac_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CellGroupConfig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v_SCGConfigCA.mac_CellGroupConfig;  // condition SCell_Add</w:t>
            </w:r>
          </w:p>
          <w:p w14:paraId="0827EF40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SCGConfig.sCellToAddModList 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v_SCGConfigCA.sCellToAddModList;        // condition SCell_Add</w:t>
            </w:r>
          </w:p>
          <w:p w14:paraId="7F123267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i:=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0; i &lt; lengthof(v_ExistingDRBs); i:=i+1) {</w:t>
            </w:r>
          </w:p>
          <w:p w14:paraId="7824968C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cs_NR_DRB_ToAddMod(omit, v_ExistingDRBs[i].DRB_Id, true_, -, omit);</w:t>
            </w:r>
          </w:p>
          <w:p w14:paraId="2EB05FE3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3F5B5803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RadioBearerConfig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cs_38508_RadioBearerConfigDef({cs_NR_SRB_ToAddMod_ReestablishPDCP(tsc_SRB2)}, v_DRB_ToAddModList);</w:t>
            </w:r>
          </w:p>
          <w:p w14:paraId="2E4C4F0C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0813EAD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CommonRadioBearerConfig(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p_PCell, v_SS_Config, cs_TimingInfo_Now); //WA#</w:t>
            </w:r>
          </w:p>
          <w:p w14:paraId="394E38FB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ECCFA0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R5s210620 R5s210842 change 1 sic@</w:t>
            </w:r>
          </w:p>
          <w:p w14:paraId="7FE5E9D0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f_NR_GetNextSendOccasion_DL(p_PCell,500);</w:t>
            </w:r>
          </w:p>
          <w:p w14:paraId="3247D5B6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f_SubFrameTiming_AddMilliSeconds(v_TimingInfo, 5); // 5 ms later</w:t>
            </w:r>
          </w:p>
          <w:p w14:paraId="08DE786B" w14:textId="77777777"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AddRelSCells(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p_PCell, {p_SCell}, tsc_PCellIndex_0, cs_TimingInfo_NR(v_TimingInfo2), f_NR_CellInfo_GetRNTI(p_PCell));</w:t>
            </w:r>
          </w:p>
          <w:p w14:paraId="59BE576B" w14:textId="77777777" w:rsid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ConfigSCell(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p_SCell,v_SCGConfigCA, cs_TimingInfo_NR(v_TimingInfo2));</w:t>
            </w:r>
          </w:p>
          <w:p w14:paraId="762C86B3" w14:textId="77777777" w:rsid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5387146" w14:textId="77777777" w:rsidR="00F7232B" w:rsidRPr="002946C7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&lt;&lt;SKIPPED CODE&gt;&gt;</w:t>
            </w:r>
          </w:p>
        </w:tc>
      </w:tr>
    </w:tbl>
    <w:p w14:paraId="180F383B" w14:textId="6B36DBD2" w:rsidR="005D27CA" w:rsidRPr="00C00103" w:rsidRDefault="00C00103" w:rsidP="00372BA8">
      <w:pPr>
        <w:pStyle w:val="Heading5"/>
        <w:rPr>
          <w:b/>
          <w:bCs/>
          <w:lang w:eastAsia="en-GB"/>
        </w:rPr>
      </w:pPr>
      <w:r w:rsidRPr="00C00103">
        <w:rPr>
          <w:b/>
          <w:bCs/>
          <w:highlight w:val="cyan"/>
          <w:lang w:eastAsia="en-GB"/>
        </w:rPr>
        <w:lastRenderedPageBreak/>
        <w:t>MCC160 proposed implementation</w:t>
      </w:r>
    </w:p>
    <w:p w14:paraId="12B9CFDA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function f_TC_8_1_5_8_2_x_NR5GC_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TestBody(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NR_CellId_Type     p_PCell,</w:t>
      </w:r>
    </w:p>
    <w:p w14:paraId="7D679F6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NR_CellId_Type     p_SCell) runs on NR5GC_PTC</w:t>
      </w:r>
    </w:p>
    <w:p w14:paraId="0B5A4D7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225B9AFD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template(value) CellGroupConfig v_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SCGConfigCA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f_NR_GetSCGConfig_SCellAdd(p_SCell, tsc_SCellIndex_1);</w:t>
      </w:r>
    </w:p>
    <w:p w14:paraId="2F55A8F0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template(value) CellGroupConfig v_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SCGConfig;</w:t>
      </w:r>
      <w:proofErr w:type="gramEnd"/>
    </w:p>
    <w:p w14:paraId="043ECE8A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template (value) RRCReconfiguration_v1530_IEs v_V1530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Ext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cs_NR_RRCReconfiguration_v1530_IEs(bit2oct(encvalue(v_SCGConfigCA)));</w:t>
      </w:r>
    </w:p>
    <w:p w14:paraId="7886455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template(value) RadioBearerConfig v_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RadioBearerConfig;</w:t>
      </w:r>
      <w:proofErr w:type="gramEnd"/>
    </w:p>
    <w:p w14:paraId="521E35AD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template(omit) DRB_ToAddModList v_DRB_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ToAddModList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6BFE146C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NR_DRBInfoList_Type v_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ExistingDRBs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f_NR5GC_MobileInfo_GetDRBInfoList();</w:t>
      </w:r>
    </w:p>
    <w:p w14:paraId="0D6266A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template(value) NR_RachProcedureConfig_Type v_NR_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RachProcedureConfig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f_NR_InitialiseRachProcedure(p_PCell);</w:t>
      </w:r>
    </w:p>
    <w:p w14:paraId="1307D77A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i;</w:t>
      </w:r>
      <w:proofErr w:type="gramEnd"/>
    </w:p>
    <w:p w14:paraId="2EE22482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SubFrameTiming_Type v_TimingInfo; //@sic R5s210842 change 1 sic@</w:t>
      </w:r>
    </w:p>
    <w:p w14:paraId="349F6A1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var SubFrameTiming_Type v_TimingInfo2; //@sic R5s210842 change 1 sic@</w:t>
      </w:r>
    </w:p>
    <w:p w14:paraId="62B6C109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C00103">
        <w:rPr>
          <w:rFonts w:ascii="Courier New" w:hAnsi="Courier New" w:cs="Courier New"/>
          <w:sz w:val="16"/>
          <w:szCs w:val="16"/>
          <w:highlight w:val="cyan"/>
          <w:lang w:eastAsia="en-GB"/>
        </w:rPr>
        <w:t>var template(value) NR_RadioBearerList_Type v_SS_</w:t>
      </w:r>
      <w:proofErr w:type="gramStart"/>
      <w:r w:rsidRPr="00C00103">
        <w:rPr>
          <w:rFonts w:ascii="Courier New" w:hAnsi="Courier New" w:cs="Courier New"/>
          <w:sz w:val="16"/>
          <w:szCs w:val="16"/>
          <w:highlight w:val="cyan"/>
          <w:lang w:eastAsia="en-GB"/>
        </w:rPr>
        <w:t>Config :</w:t>
      </w:r>
      <w:proofErr w:type="gramEnd"/>
      <w:r w:rsidRPr="00C00103">
        <w:rPr>
          <w:rFonts w:ascii="Courier New" w:hAnsi="Courier New" w:cs="Courier New"/>
          <w:sz w:val="16"/>
          <w:szCs w:val="16"/>
          <w:highlight w:val="cyan"/>
          <w:lang w:eastAsia="en-GB"/>
        </w:rPr>
        <w:t>= f_NR5GC_GetRadioBearerList(v_ExistingDRBs);        //@sic R5s220835 sic@</w:t>
      </w:r>
    </w:p>
    <w:p w14:paraId="181862B2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</w:p>
    <w:p w14:paraId="7A8EF3C5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// @siclog "Steps 1-3" siclog@</w:t>
      </w:r>
    </w:p>
    <w:p w14:paraId="592AB3B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// The SS transmits an RRCReconfiguration message with sCellToAddModList to add 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SCell(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Cell 3)</w:t>
      </w:r>
    </w:p>
    <w:p w14:paraId="563E5E82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 The SS starts transmitting a periodic DCI from (16*2microsec+1+TDL) slots after step 1 to schedule PUSCH.</w:t>
      </w:r>
    </w:p>
    <w:p w14:paraId="31BC7CF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// Check: Does the UE transmit an RRCReconfigurationComplete message within (16*2microsec+1+TDL+K2) slots after successful completion of step 1? (Note 1, Note 2, Note 3)</w:t>
      </w:r>
    </w:p>
    <w:p w14:paraId="2711E99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//@sic R5s210842 change 1 sic@</w:t>
      </w:r>
    </w:p>
    <w:p w14:paraId="753C117C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TimingInfo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f_NR_GetNextSendOccasion_DL(p_PCell,500);</w:t>
      </w:r>
    </w:p>
    <w:p w14:paraId="1C77C00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v_TimingInfo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2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f_SubFrameTiming_AddMilliSeconds(v_TimingInfo, 5); // 5 ms later</w:t>
      </w:r>
    </w:p>
    <w:p w14:paraId="390DA6E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f_NR_ConfigPCell_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AddRelSCells(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{p_SCell}, tsc_PCellIndex_0, cs_TimingInfo_NR(v_TimingInfo2), f_NR_CellInfo_GetRNTI(p_PCell));</w:t>
      </w:r>
    </w:p>
    <w:p w14:paraId="5BC7C846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f_NR_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ConfigSCell(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p_SCell,v_SCGConfigCA, cs_TimingInfo_NR(v_TimingInfo2));</w:t>
      </w:r>
    </w:p>
    <w:p w14:paraId="1A5B0AA9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//@sic R5s220365 sic@</w:t>
      </w:r>
    </w:p>
    <w:p w14:paraId="31B4B815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f_NR5GC_RRC_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ProcedureDelay(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</w:t>
      </w:r>
    </w:p>
    <w:p w14:paraId="7D06CA6D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cas_NR_RrcNasPduList_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REQ(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tsc_NR_RbId_SRB1, cs_TimingInfo_NR(v_TimingInfo), cs_NR_RRC_MSG_Request_DCCH(cs_38508_RRCReconfiguration(tsc_NR_RRC_TI_Def, -, -, -, v_V1530Ext)),-,-,crs_MacBearerRouting(p_PCell)),</w:t>
      </w:r>
    </w:p>
    <w:p w14:paraId="0890BEC6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car_NR_SRB_RrcPdu_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tsc_NR_RbId_SRB1, cr_38508_RRCReconfigurationComplete, - , crs_MacBearerRouting(p_PCell)),</w:t>
      </w:r>
    </w:p>
    <w:p w14:paraId="33F3591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16,   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//converted in slots inside the function</w:t>
      </w:r>
    </w:p>
    <w:p w14:paraId="19AEADAA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"Step 3"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5D491D76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f_NR_ULGrantConfiguration_Start(p_PCell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);   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//@sic R5s220365 sic@</w:t>
      </w:r>
    </w:p>
    <w:p w14:paraId="58FC1560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9CCF816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// @siclog "Steps 4-5" siclog@</w:t>
      </w:r>
    </w:p>
    <w:p w14:paraId="275659A2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//The SS transmits an RRCReconfiguration message to release 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SCell(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Cell 3)</w:t>
      </w:r>
    </w:p>
    <w:p w14:paraId="36B95612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//UE transmits an RRCReconfigurationComplete message</w:t>
      </w:r>
    </w:p>
    <w:p w14:paraId="7F27CF8B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f_NR5GC_Rel_1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SCell(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p_SCell);</w:t>
      </w:r>
    </w:p>
    <w:p w14:paraId="355213FD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8D59A9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if 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( pc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_inactiveState ) {</w:t>
      </w:r>
    </w:p>
    <w:p w14:paraId="2597755C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</w:p>
    <w:p w14:paraId="3E7E053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@siclog "Step6a1" siclog@</w:t>
      </w:r>
    </w:p>
    <w:p w14:paraId="039BE58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IF pc_inactiveState THEN the SS transmits an RRCRelease message with suspendConfig.</w:t>
      </w:r>
    </w:p>
    <w:p w14:paraId="0EC23DC0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f_NR_RRC_InactiveDef(p_PCell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4CC794F7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1FAA93A3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@siclog "Step6a2" siclog@</w:t>
      </w:r>
    </w:p>
    <w:p w14:paraId="6DEE87C3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//Wait 1s to let UE enter RRC_INACTIVE state.</w:t>
      </w:r>
    </w:p>
    <w:p w14:paraId="72DB42D7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Delay(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1.0);</w:t>
      </w:r>
    </w:p>
    <w:p w14:paraId="60A02DCF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7C0A5A34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@siclog "Step6a3" siclog@</w:t>
      </w:r>
    </w:p>
    <w:p w14:paraId="34336E55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The SS transmits a Paging message including a matched ng-5G-S-TMSI.</w:t>
      </w:r>
    </w:p>
    <w:p w14:paraId="341C8D05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f_NR_Paging_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Def(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RRC_INACTIVE);</w:t>
      </w:r>
    </w:p>
    <w:p w14:paraId="465AC000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228488E8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@siclog "Step6a4" siclog@</w:t>
      </w:r>
    </w:p>
    <w:p w14:paraId="5184FC0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The UE transmits an RRCResumeRequest message.</w:t>
      </w:r>
    </w:p>
    <w:p w14:paraId="75C49664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f_NR_RRC_ResumeRequest_Def(p_PCell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11CA66FA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1CDD46FC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@siclog "Step6a5" siclog@</w:t>
      </w:r>
    </w:p>
    <w:p w14:paraId="6FF8F3E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The SS transmits an RRCResume message with sCellToAddModList to add 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SCell(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Cell 3)</w:t>
      </w:r>
    </w:p>
    <w:p w14:paraId="3CB2EF1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The SS starts transmitting a periodic DCI from (16*2microsec+1+TDL) slots after step 10 to schedule PUSCH.  (Note 1, Note 2)</w:t>
      </w:r>
    </w:p>
    <w:p w14:paraId="378C1CE7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Check: Does the UE transmit an RRCResumeComplete message within (16*2microsec+1+TDL+K2) slots after successful completion of step 9? (Note 1, Note 2, Note 3)</w:t>
      </w:r>
    </w:p>
    <w:p w14:paraId="153D9CF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v_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SCGConfig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f_NR_GetSCGConfigResume(p_PCell);                          // condition RESUME</w:t>
      </w:r>
    </w:p>
    <w:p w14:paraId="77BA86EA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v_SCGConfig.mac_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CellGroupConfig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v_SCGConfigCA.mac_CellGroupConfig;  // condition SCell_Add</w:t>
      </w:r>
    </w:p>
    <w:p w14:paraId="49D6B625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v_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SCGConfig.sCellToAddModList 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v_SCGConfigCA.sCellToAddModList;        // condition SCell_Add</w:t>
      </w:r>
    </w:p>
    <w:p w14:paraId="4D167C16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for (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i:=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0; i &lt; lengthof(v_ExistingDRBs); i:=i+1) {</w:t>
      </w:r>
    </w:p>
    <w:p w14:paraId="72A33F3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v_DRB_ToAddModList[i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]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cs_NR_DRB_ToAddMod(omit, v_ExistingDRBs[i].DRB_Id, true_, -, omit);</w:t>
      </w:r>
    </w:p>
    <w:p w14:paraId="7BBE12E6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45E7F89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v_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RadioBearerConfig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cs_38508_RadioBearerConfigDef({cs_NR_SRB_ToAddMod_ReestablishPDCP(tsc_SRB2)}, v_DRB_ToAddModList);</w:t>
      </w:r>
    </w:p>
    <w:p w14:paraId="6F399100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</w:p>
    <w:p w14:paraId="0E7C9168" w14:textId="337517FA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r w:rsidRPr="00C00103">
        <w:rPr>
          <w:rFonts w:ascii="Courier New" w:hAnsi="Courier New" w:cs="Courier New"/>
          <w:sz w:val="16"/>
          <w:szCs w:val="16"/>
          <w:highlight w:val="cyan"/>
          <w:lang w:eastAsia="en-GB"/>
        </w:rPr>
        <w:t>f_NR_SS_</w:t>
      </w:r>
      <w:proofErr w:type="gramStart"/>
      <w:r w:rsidRPr="00C00103">
        <w:rPr>
          <w:rFonts w:ascii="Courier New" w:hAnsi="Courier New" w:cs="Courier New"/>
          <w:sz w:val="16"/>
          <w:szCs w:val="16"/>
          <w:highlight w:val="cyan"/>
          <w:lang w:eastAsia="en-GB"/>
        </w:rPr>
        <w:t>CommonRadioBearerConfig(</w:t>
      </w:r>
      <w:proofErr w:type="gramEnd"/>
      <w:r w:rsidRPr="00C00103">
        <w:rPr>
          <w:rFonts w:ascii="Courier New" w:hAnsi="Courier New" w:cs="Courier New"/>
          <w:sz w:val="16"/>
          <w:szCs w:val="16"/>
          <w:highlight w:val="cyan"/>
          <w:lang w:eastAsia="en-GB"/>
        </w:rPr>
        <w:t>p_PCell, v_SS_Config, cs_TimingInfo_Now);  //@si</w:t>
      </w:r>
      <w:r>
        <w:rPr>
          <w:rFonts w:ascii="Courier New" w:hAnsi="Courier New" w:cs="Courier New"/>
          <w:sz w:val="16"/>
          <w:szCs w:val="16"/>
          <w:highlight w:val="cyan"/>
          <w:lang w:eastAsia="en-GB"/>
        </w:rPr>
        <w:t>c</w:t>
      </w:r>
      <w:r w:rsidRPr="00C00103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R5s220835 sic@</w:t>
      </w:r>
    </w:p>
    <w:p w14:paraId="5BE3058A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</w:t>
      </w:r>
    </w:p>
    <w:p w14:paraId="2F587944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//@sic R5s210620 R5s210842 change 1 sic@</w:t>
      </w:r>
    </w:p>
    <w:p w14:paraId="70310263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v_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TimingInfo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f_NR_GetNextSendOccasion_DL(p_PCell,500);</w:t>
      </w:r>
    </w:p>
    <w:p w14:paraId="23358441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v_TimingInfo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2 :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= f_SubFrameTiming_AddMilliSeconds(v_TimingInfo, 5); // 5 ms later</w:t>
      </w:r>
    </w:p>
    <w:p w14:paraId="571F87DB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f_NR_ConfigPCell_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AddRelSCells(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{p_SCell}, tsc_PCellIndex_0, cs_TimingInfo_NR(v_TimingInfo2), f_NR_CellInfo_GetRNTI(p_PCell));</w:t>
      </w:r>
    </w:p>
    <w:p w14:paraId="6FABB904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f_NR_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ConfigSCell(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p_SCell,v_SCGConfigCA, cs_TimingInfo_NR(v_TimingInfo2));</w:t>
      </w:r>
    </w:p>
    <w:p w14:paraId="29E5D434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10A8B35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@siclog "Steps 6a6 - 6a7" siclog@</w:t>
      </w:r>
    </w:p>
    <w:p w14:paraId="3C8B528F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f_NR5GC_RRC_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ProcedureDelay(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</w:t>
      </w:r>
    </w:p>
    <w:p w14:paraId="47EB1DC7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cas_NR_SRB1_RrcPdu_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REQ(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cs_TimingInfo_NR(v_TimingInfo), cs_38508_RRCResume(tsc_NR_RRC_TI_Def, bit2oct(encvalue(v_SCGConfig)), v_RadioBearerConfig), crs_MacBearerRouting(p_PCell)),</w:t>
      </w:r>
    </w:p>
    <w:p w14:paraId="21E22F5D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car_NR_SRB1_RrcPdu_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cr_38508_RRCResumeComplete, -, crs_MacBearerRouting(p_PCell)),</w:t>
      </w:r>
    </w:p>
    <w:p w14:paraId="7D3FD4FA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16,   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//converted in slots inside the function</w:t>
      </w:r>
    </w:p>
    <w:p w14:paraId="14DA84FE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"Step 6a7"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1E2CB5A7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f_NR_ULGrantConfiguration_Start(p_PCell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);   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//@sic R5s220365 sic@</w:t>
      </w:r>
    </w:p>
    <w:p w14:paraId="3441960B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</w:t>
      </w:r>
    </w:p>
    <w:p w14:paraId="5325FDAF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//DRBs are not reconfigured in SS: that is ok as they are not used</w:t>
      </w:r>
    </w:p>
    <w:p w14:paraId="73820CAB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f_NR_SS_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RachProcedureConfig(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v_NR_RachProcedureConfig);</w:t>
      </w:r>
    </w:p>
    <w:p w14:paraId="5F2D041D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5D03C073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 @siclog "Steps 6a8 - 6a9" siclog@</w:t>
      </w:r>
    </w:p>
    <w:p w14:paraId="73FAD58A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//@sic R5-214618 sic@</w:t>
      </w:r>
    </w:p>
    <w:p w14:paraId="78DF0032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    f_NR5GC_Rel_1</w:t>
      </w:r>
      <w:proofErr w:type="gramStart"/>
      <w:r w:rsidRPr="00C00103">
        <w:rPr>
          <w:rFonts w:ascii="Courier New" w:hAnsi="Courier New" w:cs="Courier New"/>
          <w:sz w:val="16"/>
          <w:szCs w:val="16"/>
          <w:lang w:eastAsia="en-GB"/>
        </w:rPr>
        <w:t>SCell(</w:t>
      </w:r>
      <w:proofErr w:type="gramEnd"/>
      <w:r w:rsidRPr="00C00103">
        <w:rPr>
          <w:rFonts w:ascii="Courier New" w:hAnsi="Courier New" w:cs="Courier New"/>
          <w:sz w:val="16"/>
          <w:szCs w:val="16"/>
          <w:lang w:eastAsia="en-GB"/>
        </w:rPr>
        <w:t>p_PCell, p_SCell);   //Release CA so that MAC bearer routing is disabled</w:t>
      </w:r>
    </w:p>
    <w:p w14:paraId="1E17821D" w14:textId="77777777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8C5BD4F" w14:textId="06E7676F" w:rsidR="00C00103" w:rsidRPr="00C00103" w:rsidRDefault="00C00103" w:rsidP="00C001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contextualSpacing/>
        <w:rPr>
          <w:rFonts w:ascii="Courier New" w:hAnsi="Courier New" w:cs="Courier New"/>
          <w:sz w:val="16"/>
          <w:szCs w:val="16"/>
          <w:lang w:eastAsia="en-GB"/>
        </w:rPr>
      </w:pPr>
      <w:r w:rsidRPr="00C00103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sectPr w:rsidR="00C00103" w:rsidRPr="00C0010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26A05" w14:textId="77777777" w:rsidR="00FC1431" w:rsidRDefault="00FC1431">
      <w:r>
        <w:separator/>
      </w:r>
    </w:p>
  </w:endnote>
  <w:endnote w:type="continuationSeparator" w:id="0">
    <w:p w14:paraId="4E2AD712" w14:textId="77777777" w:rsidR="00FC1431" w:rsidRDefault="00FC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481C8" w14:textId="77777777" w:rsidR="00FC1431" w:rsidRDefault="00FC1431">
      <w:r>
        <w:separator/>
      </w:r>
    </w:p>
  </w:footnote>
  <w:footnote w:type="continuationSeparator" w:id="0">
    <w:p w14:paraId="24E1FCE7" w14:textId="77777777" w:rsidR="00FC1431" w:rsidRDefault="00FC1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296D8" w14:textId="77777777"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7232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65A9919" wp14:editId="7CB014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5192249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D95C31" w14:textId="77777777"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5192249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B7580" w14:textId="77777777" w:rsidR="00F7232B" w:rsidRDefault="00F723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A0D3461" wp14:editId="379F34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DFE5AA" w14:textId="77777777"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8CB17" w14:textId="77777777" w:rsidR="00F7232B" w:rsidRDefault="00F723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ADBC02" wp14:editId="31128AB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8718801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D74D354" w14:textId="77777777"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18718801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5C92" w14:textId="77777777" w:rsidR="005148E9" w:rsidRDefault="00F723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F5F8CC8" wp14:editId="7FA89E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9119461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556A84E" w14:textId="77777777"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9119461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45D2" w14:textId="77777777" w:rsidR="005148E9" w:rsidRDefault="005148E9">
    <w:pPr>
      <w:pStyle w:val="Header"/>
      <w:tabs>
        <w:tab w:val="right" w:pos="9639"/>
      </w:tabs>
    </w:pPr>
    <w:r>
      <w:tab/>
    </w:r>
    <w:r w:rsidR="00F7232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2D10B9E" wp14:editId="28B7632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787225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71641DB" w14:textId="77777777"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787225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6192" w14:textId="77777777" w:rsidR="005148E9" w:rsidRDefault="00F723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E64605C" wp14:editId="0BD17DF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36004584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38C007" w14:textId="77777777"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36004584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05E5C10"/>
    <w:multiLevelType w:val="hybridMultilevel"/>
    <w:tmpl w:val="4A0E7C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C23E9"/>
    <w:multiLevelType w:val="hybridMultilevel"/>
    <w:tmpl w:val="4A0E7C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674779"/>
    <w:multiLevelType w:val="hybridMultilevel"/>
    <w:tmpl w:val="4A0E7C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41" w15:restartNumberingAfterBreak="0">
    <w:nsid w:val="73986D9B"/>
    <w:multiLevelType w:val="hybridMultilevel"/>
    <w:tmpl w:val="46BC20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633382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76083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0055349">
    <w:abstractNumId w:val="11"/>
  </w:num>
  <w:num w:numId="4" w16cid:durableId="966156480">
    <w:abstractNumId w:val="23"/>
  </w:num>
  <w:num w:numId="5" w16cid:durableId="91821580">
    <w:abstractNumId w:val="16"/>
  </w:num>
  <w:num w:numId="6" w16cid:durableId="1765878067">
    <w:abstractNumId w:val="25"/>
  </w:num>
  <w:num w:numId="7" w16cid:durableId="1516504367">
    <w:abstractNumId w:val="40"/>
  </w:num>
  <w:num w:numId="8" w16cid:durableId="460613249">
    <w:abstractNumId w:val="9"/>
  </w:num>
  <w:num w:numId="9" w16cid:durableId="898370287">
    <w:abstractNumId w:val="22"/>
  </w:num>
  <w:num w:numId="10" w16cid:durableId="1909489611">
    <w:abstractNumId w:val="43"/>
  </w:num>
  <w:num w:numId="11" w16cid:durableId="243147815">
    <w:abstractNumId w:val="18"/>
  </w:num>
  <w:num w:numId="12" w16cid:durableId="2047439578">
    <w:abstractNumId w:val="26"/>
  </w:num>
  <w:num w:numId="13" w16cid:durableId="1959409226">
    <w:abstractNumId w:val="4"/>
  </w:num>
  <w:num w:numId="14" w16cid:durableId="48038974">
    <w:abstractNumId w:val="20"/>
  </w:num>
  <w:num w:numId="15" w16cid:durableId="1638948049">
    <w:abstractNumId w:val="0"/>
  </w:num>
  <w:num w:numId="16" w16cid:durableId="1830948094">
    <w:abstractNumId w:val="1"/>
  </w:num>
  <w:num w:numId="17" w16cid:durableId="889726152">
    <w:abstractNumId w:val="8"/>
  </w:num>
  <w:num w:numId="18" w16cid:durableId="1887985974">
    <w:abstractNumId w:val="28"/>
  </w:num>
  <w:num w:numId="19" w16cid:durableId="1769151881">
    <w:abstractNumId w:val="42"/>
  </w:num>
  <w:num w:numId="20" w16cid:durableId="1544290380">
    <w:abstractNumId w:val="39"/>
  </w:num>
  <w:num w:numId="21" w16cid:durableId="841166759">
    <w:abstractNumId w:val="14"/>
  </w:num>
  <w:num w:numId="22" w16cid:durableId="1726757713">
    <w:abstractNumId w:val="30"/>
  </w:num>
  <w:num w:numId="23" w16cid:durableId="351341488">
    <w:abstractNumId w:val="37"/>
  </w:num>
  <w:num w:numId="24" w16cid:durableId="490219272">
    <w:abstractNumId w:val="19"/>
  </w:num>
  <w:num w:numId="25" w16cid:durableId="620304601">
    <w:abstractNumId w:val="36"/>
  </w:num>
  <w:num w:numId="26" w16cid:durableId="578951866">
    <w:abstractNumId w:val="6"/>
  </w:num>
  <w:num w:numId="27" w16cid:durableId="538666303">
    <w:abstractNumId w:val="7"/>
  </w:num>
  <w:num w:numId="28" w16cid:durableId="2127654719">
    <w:abstractNumId w:val="29"/>
  </w:num>
  <w:num w:numId="29" w16cid:durableId="69085499">
    <w:abstractNumId w:val="3"/>
  </w:num>
  <w:num w:numId="30" w16cid:durableId="14233035">
    <w:abstractNumId w:val="17"/>
  </w:num>
  <w:num w:numId="31" w16cid:durableId="702484569">
    <w:abstractNumId w:val="10"/>
  </w:num>
  <w:num w:numId="32" w16cid:durableId="122622273">
    <w:abstractNumId w:val="31"/>
  </w:num>
  <w:num w:numId="33" w16cid:durableId="552695202">
    <w:abstractNumId w:val="38"/>
  </w:num>
  <w:num w:numId="34" w16cid:durableId="2124109520">
    <w:abstractNumId w:val="2"/>
  </w:num>
  <w:num w:numId="35" w16cid:durableId="1631206357">
    <w:abstractNumId w:val="15"/>
  </w:num>
  <w:num w:numId="36" w16cid:durableId="1879662050">
    <w:abstractNumId w:val="13"/>
  </w:num>
  <w:num w:numId="37" w16cid:durableId="1422949557">
    <w:abstractNumId w:val="5"/>
  </w:num>
  <w:num w:numId="38" w16cid:durableId="901477371">
    <w:abstractNumId w:val="32"/>
  </w:num>
  <w:num w:numId="39" w16cid:durableId="357975420">
    <w:abstractNumId w:val="24"/>
  </w:num>
  <w:num w:numId="40" w16cid:durableId="1497455315">
    <w:abstractNumId w:val="34"/>
  </w:num>
  <w:num w:numId="41" w16cid:durableId="1113673983">
    <w:abstractNumId w:val="21"/>
  </w:num>
  <w:num w:numId="42" w16cid:durableId="76564376">
    <w:abstractNumId w:val="35"/>
  </w:num>
  <w:num w:numId="43" w16cid:durableId="1671758196">
    <w:abstractNumId w:val="41"/>
  </w:num>
  <w:num w:numId="44" w16cid:durableId="1901360686">
    <w:abstractNumId w:val="33"/>
  </w:num>
  <w:num w:numId="45" w16cid:durableId="963849219">
    <w:abstractNumId w:val="12"/>
  </w:num>
  <w:num w:numId="46" w16cid:durableId="1099818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6B6"/>
    <w:rsid w:val="00024866"/>
    <w:rsid w:val="00030175"/>
    <w:rsid w:val="0003629C"/>
    <w:rsid w:val="00036FE7"/>
    <w:rsid w:val="00050F7D"/>
    <w:rsid w:val="00054E62"/>
    <w:rsid w:val="00057DBD"/>
    <w:rsid w:val="000614B3"/>
    <w:rsid w:val="00063818"/>
    <w:rsid w:val="0006562C"/>
    <w:rsid w:val="0007409D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259C"/>
    <w:rsid w:val="000D40AB"/>
    <w:rsid w:val="000E0AC3"/>
    <w:rsid w:val="000E3FBF"/>
    <w:rsid w:val="000F119F"/>
    <w:rsid w:val="000F29A8"/>
    <w:rsid w:val="000F34D6"/>
    <w:rsid w:val="001109AC"/>
    <w:rsid w:val="00112593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1336"/>
    <w:rsid w:val="00157E07"/>
    <w:rsid w:val="00164CFC"/>
    <w:rsid w:val="00173835"/>
    <w:rsid w:val="001901A2"/>
    <w:rsid w:val="00192312"/>
    <w:rsid w:val="00192C46"/>
    <w:rsid w:val="001A08B3"/>
    <w:rsid w:val="001A0D31"/>
    <w:rsid w:val="001A709A"/>
    <w:rsid w:val="001A7B60"/>
    <w:rsid w:val="001B15F7"/>
    <w:rsid w:val="001B52F0"/>
    <w:rsid w:val="001B7A65"/>
    <w:rsid w:val="001C5C2A"/>
    <w:rsid w:val="001C6FC1"/>
    <w:rsid w:val="001C78A6"/>
    <w:rsid w:val="001E3D37"/>
    <w:rsid w:val="001E41F3"/>
    <w:rsid w:val="001E57F9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5CA4"/>
    <w:rsid w:val="00250EAE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96DD2"/>
    <w:rsid w:val="002A45F1"/>
    <w:rsid w:val="002A4DCB"/>
    <w:rsid w:val="002B02DC"/>
    <w:rsid w:val="002B14D3"/>
    <w:rsid w:val="002B5741"/>
    <w:rsid w:val="002C7E01"/>
    <w:rsid w:val="002D37E1"/>
    <w:rsid w:val="002E008A"/>
    <w:rsid w:val="002F45F1"/>
    <w:rsid w:val="002F7D40"/>
    <w:rsid w:val="00301336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35DEE"/>
    <w:rsid w:val="00341F6F"/>
    <w:rsid w:val="00342D98"/>
    <w:rsid w:val="00343CD7"/>
    <w:rsid w:val="00345383"/>
    <w:rsid w:val="00346D77"/>
    <w:rsid w:val="00352FC5"/>
    <w:rsid w:val="003556DC"/>
    <w:rsid w:val="003609EF"/>
    <w:rsid w:val="00361605"/>
    <w:rsid w:val="0036231A"/>
    <w:rsid w:val="00372BA8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B5E96"/>
    <w:rsid w:val="003C2766"/>
    <w:rsid w:val="003C6D81"/>
    <w:rsid w:val="003D1466"/>
    <w:rsid w:val="003E1A36"/>
    <w:rsid w:val="003E51C2"/>
    <w:rsid w:val="003F25C5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729C8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D70C0"/>
    <w:rsid w:val="004E3185"/>
    <w:rsid w:val="004E5B6E"/>
    <w:rsid w:val="004F247B"/>
    <w:rsid w:val="004F661B"/>
    <w:rsid w:val="00503290"/>
    <w:rsid w:val="005045C7"/>
    <w:rsid w:val="005051EF"/>
    <w:rsid w:val="005105E0"/>
    <w:rsid w:val="0051196A"/>
    <w:rsid w:val="005135A1"/>
    <w:rsid w:val="005148E9"/>
    <w:rsid w:val="0051580D"/>
    <w:rsid w:val="005206EB"/>
    <w:rsid w:val="005263E7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3BD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C55C1"/>
    <w:rsid w:val="005D0339"/>
    <w:rsid w:val="005D27CA"/>
    <w:rsid w:val="005E18C6"/>
    <w:rsid w:val="005E2C44"/>
    <w:rsid w:val="005E3FFA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0DC1"/>
    <w:rsid w:val="006316B2"/>
    <w:rsid w:val="00633F77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4593"/>
    <w:rsid w:val="00695808"/>
    <w:rsid w:val="006A5853"/>
    <w:rsid w:val="006A6982"/>
    <w:rsid w:val="006A737E"/>
    <w:rsid w:val="006B46FB"/>
    <w:rsid w:val="006B7B2F"/>
    <w:rsid w:val="006C4A24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2747"/>
    <w:rsid w:val="0072522A"/>
    <w:rsid w:val="00727A85"/>
    <w:rsid w:val="0073208D"/>
    <w:rsid w:val="0073742E"/>
    <w:rsid w:val="0073773F"/>
    <w:rsid w:val="0074149F"/>
    <w:rsid w:val="00741ACC"/>
    <w:rsid w:val="00755C92"/>
    <w:rsid w:val="00762213"/>
    <w:rsid w:val="007622F8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0903"/>
    <w:rsid w:val="007F3701"/>
    <w:rsid w:val="007F7259"/>
    <w:rsid w:val="00800025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77494"/>
    <w:rsid w:val="00880F55"/>
    <w:rsid w:val="00883A39"/>
    <w:rsid w:val="008863B9"/>
    <w:rsid w:val="0089088C"/>
    <w:rsid w:val="008A45A6"/>
    <w:rsid w:val="008B2743"/>
    <w:rsid w:val="008D4141"/>
    <w:rsid w:val="008E2567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45C5"/>
    <w:rsid w:val="00956250"/>
    <w:rsid w:val="00956A50"/>
    <w:rsid w:val="00961156"/>
    <w:rsid w:val="0096753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5574"/>
    <w:rsid w:val="00A0746C"/>
    <w:rsid w:val="00A230E4"/>
    <w:rsid w:val="00A246B6"/>
    <w:rsid w:val="00A27FF5"/>
    <w:rsid w:val="00A40634"/>
    <w:rsid w:val="00A4490C"/>
    <w:rsid w:val="00A47E70"/>
    <w:rsid w:val="00A50CF0"/>
    <w:rsid w:val="00A52F6F"/>
    <w:rsid w:val="00A53B10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513"/>
    <w:rsid w:val="00A90724"/>
    <w:rsid w:val="00A916D2"/>
    <w:rsid w:val="00AA0376"/>
    <w:rsid w:val="00AA2CBC"/>
    <w:rsid w:val="00AA49EB"/>
    <w:rsid w:val="00AA7550"/>
    <w:rsid w:val="00AB0D3A"/>
    <w:rsid w:val="00AB4631"/>
    <w:rsid w:val="00AB4DF8"/>
    <w:rsid w:val="00AB6981"/>
    <w:rsid w:val="00AC498E"/>
    <w:rsid w:val="00AC5820"/>
    <w:rsid w:val="00AD1CD8"/>
    <w:rsid w:val="00AD7555"/>
    <w:rsid w:val="00AE3196"/>
    <w:rsid w:val="00B00C8B"/>
    <w:rsid w:val="00B05D84"/>
    <w:rsid w:val="00B10E9C"/>
    <w:rsid w:val="00B12EDB"/>
    <w:rsid w:val="00B17EC1"/>
    <w:rsid w:val="00B2001E"/>
    <w:rsid w:val="00B258BB"/>
    <w:rsid w:val="00B3074E"/>
    <w:rsid w:val="00B32429"/>
    <w:rsid w:val="00B51BA6"/>
    <w:rsid w:val="00B52828"/>
    <w:rsid w:val="00B5725C"/>
    <w:rsid w:val="00B654CF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A5924"/>
    <w:rsid w:val="00BB1BF6"/>
    <w:rsid w:val="00BB3C0A"/>
    <w:rsid w:val="00BB5645"/>
    <w:rsid w:val="00BB5DFC"/>
    <w:rsid w:val="00BC40B1"/>
    <w:rsid w:val="00BD279D"/>
    <w:rsid w:val="00BD5479"/>
    <w:rsid w:val="00BD6BB8"/>
    <w:rsid w:val="00BE17DC"/>
    <w:rsid w:val="00BE47A2"/>
    <w:rsid w:val="00BE4DD2"/>
    <w:rsid w:val="00BE6908"/>
    <w:rsid w:val="00BF1721"/>
    <w:rsid w:val="00BF53F2"/>
    <w:rsid w:val="00BF60DF"/>
    <w:rsid w:val="00C00103"/>
    <w:rsid w:val="00C01A4C"/>
    <w:rsid w:val="00C06529"/>
    <w:rsid w:val="00C06603"/>
    <w:rsid w:val="00C06B83"/>
    <w:rsid w:val="00C07A7D"/>
    <w:rsid w:val="00C1082F"/>
    <w:rsid w:val="00C10D23"/>
    <w:rsid w:val="00C23C46"/>
    <w:rsid w:val="00C259BF"/>
    <w:rsid w:val="00C30A15"/>
    <w:rsid w:val="00C33421"/>
    <w:rsid w:val="00C34763"/>
    <w:rsid w:val="00C36B1A"/>
    <w:rsid w:val="00C4494A"/>
    <w:rsid w:val="00C47F3E"/>
    <w:rsid w:val="00C51E37"/>
    <w:rsid w:val="00C53AC6"/>
    <w:rsid w:val="00C56A9B"/>
    <w:rsid w:val="00C62097"/>
    <w:rsid w:val="00C628B1"/>
    <w:rsid w:val="00C657A8"/>
    <w:rsid w:val="00C66A52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1399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46F65"/>
    <w:rsid w:val="00D50255"/>
    <w:rsid w:val="00D52BD7"/>
    <w:rsid w:val="00D63444"/>
    <w:rsid w:val="00D66520"/>
    <w:rsid w:val="00D720E3"/>
    <w:rsid w:val="00D7237E"/>
    <w:rsid w:val="00D7387B"/>
    <w:rsid w:val="00D81E12"/>
    <w:rsid w:val="00D82EE9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45256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D7DB4"/>
    <w:rsid w:val="00EE16C4"/>
    <w:rsid w:val="00EE7D7C"/>
    <w:rsid w:val="00EF2028"/>
    <w:rsid w:val="00F0098D"/>
    <w:rsid w:val="00F013D0"/>
    <w:rsid w:val="00F11469"/>
    <w:rsid w:val="00F173A4"/>
    <w:rsid w:val="00F202DB"/>
    <w:rsid w:val="00F25D98"/>
    <w:rsid w:val="00F300FB"/>
    <w:rsid w:val="00F307D3"/>
    <w:rsid w:val="00F510C9"/>
    <w:rsid w:val="00F53BFD"/>
    <w:rsid w:val="00F637A3"/>
    <w:rsid w:val="00F64908"/>
    <w:rsid w:val="00F65E51"/>
    <w:rsid w:val="00F7232B"/>
    <w:rsid w:val="00F73479"/>
    <w:rsid w:val="00F755F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1431"/>
    <w:rsid w:val="00FC3E53"/>
    <w:rsid w:val="00FC75B0"/>
    <w:rsid w:val="00FD22E5"/>
    <w:rsid w:val="00FD44EF"/>
    <w:rsid w:val="00FD5AFD"/>
    <w:rsid w:val="00FE152C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7B01D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EE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Heading5Char">
    <w:name w:val="Heading 5 Char"/>
    <w:basedOn w:val="DefaultParagraphFont"/>
    <w:link w:val="Heading5"/>
    <w:rsid w:val="00727A85"/>
    <w:rPr>
      <w:rFonts w:ascii="Arial" w:hAnsi="Arial"/>
      <w:sz w:val="2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7232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7232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7232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7232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7232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C55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66152-ABBD-4E94-A91C-4F6897BF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2394</Words>
  <Characters>13652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2022-06-30T09:52:00Z</dcterms:created>
  <dcterms:modified xsi:type="dcterms:W3CDTF">2022-06-30T09:52:00Z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2022-06-28T08:42:32Z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773992ee-9003-4d9c-8a18-65c662967777</vt:lpwstr>
  </property>
  <property fmtid="{D5CDD505-2E9C-101B-9397-08002B2CF9AE}" pid="27" name="MSIP_Label_9764cdcd-3664-4d05-9615-7cbf65a4f0a8_ContentBits">
    <vt:lpwstr>0</vt:lpwstr>
  </property>
</Properties>
</file>