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0C5C2D0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6B0221">
        <w:rPr>
          <w:b/>
          <w:bCs/>
          <w:i/>
          <w:iCs/>
          <w:sz w:val="24"/>
          <w:szCs w:val="24"/>
        </w:rPr>
        <w:t>0817</w:t>
      </w:r>
    </w:p>
    <w:p w14:paraId="2B726D95" w14:textId="77777777" w:rsidR="00A23329" w:rsidRDefault="00033F02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0BB40A9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6B0221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6B0221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1319B17C" w:rsidR="00A23329" w:rsidRPr="00680DED" w:rsidRDefault="006B0221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B0221">
              <w:rPr>
                <w:b/>
                <w:bCs/>
                <w:noProof/>
                <w:sz w:val="28"/>
                <w:szCs w:val="28"/>
              </w:rPr>
              <w:t>2627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033F02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0417A33" w:rsidR="00A23329" w:rsidRPr="00410371" w:rsidRDefault="00033F02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6B0221">
                <w:rPr>
                  <w:b/>
                  <w:noProof/>
                  <w:sz w:val="28"/>
                </w:rPr>
                <w:t>7</w:t>
              </w:r>
              <w:r w:rsidR="00F503AB">
                <w:rPr>
                  <w:b/>
                  <w:noProof/>
                  <w:sz w:val="28"/>
                </w:rPr>
                <w:t>.</w:t>
              </w:r>
              <w:r w:rsidR="006B0221">
                <w:rPr>
                  <w:b/>
                  <w:noProof/>
                  <w:sz w:val="28"/>
                </w:rPr>
                <w:t>3</w:t>
              </w:r>
              <w:r w:rsidR="00F503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660517CA" w:rsidR="00A23329" w:rsidRDefault="00033F02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3329">
                <w:t>Correction to</w:t>
              </w:r>
              <w:r w:rsidR="004E1117">
                <w:t xml:space="preserve"> </w:t>
              </w:r>
            </w:fldSimple>
            <w:r w:rsidR="006B0221">
              <w:t xml:space="preserve">NR5GC Test case </w:t>
            </w:r>
            <w:r w:rsidR="009F1657">
              <w:t>11.</w:t>
            </w:r>
            <w:r w:rsidR="008C7F09">
              <w:t>3</w:t>
            </w:r>
            <w:r w:rsidR="009F1657">
              <w:t>.</w:t>
            </w:r>
            <w:r w:rsidR="008C7F09">
              <w:t>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56A5D408" w:rsidR="00A23329" w:rsidRDefault="00033F02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2360A5">
              <w:rPr>
                <w:noProof/>
              </w:rPr>
              <w:t>23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33F02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33F02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9E18F" w14:textId="7754720E" w:rsidR="006F4094" w:rsidRDefault="003C474B" w:rsidP="003C474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 w:rsidRPr="00BE4EAC">
              <w:rPr>
                <w:rFonts w:cs="Arial"/>
                <w:lang w:val="en-SG"/>
              </w:rPr>
              <w:t xml:space="preserve">The f_IMS_MOCallSetup_NR5GC_A_4_X_Step1 function already </w:t>
            </w:r>
            <w:proofErr w:type="spellStart"/>
            <w:r>
              <w:rPr>
                <w:rFonts w:cs="Arial"/>
                <w:lang w:val="en-SG"/>
              </w:rPr>
              <w:t>hadles</w:t>
            </w:r>
            <w:proofErr w:type="spellEnd"/>
            <w:r>
              <w:rPr>
                <w:rFonts w:cs="Arial"/>
                <w:lang w:val="en-SG"/>
              </w:rPr>
              <w:t xml:space="preserve"> reception of the </w:t>
            </w:r>
            <w:r w:rsidRPr="00BE4EAC">
              <w:rPr>
                <w:rFonts w:cs="Arial"/>
                <w:lang w:val="en-SG"/>
              </w:rPr>
              <w:t>INVITE so</w:t>
            </w:r>
            <w:r>
              <w:rPr>
                <w:rFonts w:cs="Arial"/>
                <w:lang w:val="en-SG"/>
              </w:rPr>
              <w:t xml:space="preserve"> when </w:t>
            </w:r>
            <w:proofErr w:type="gramStart"/>
            <w:r w:rsidRPr="00BE4EAC">
              <w:rPr>
                <w:rFonts w:cs="Arial"/>
                <w:lang w:val="en-SG"/>
              </w:rPr>
              <w:t>call</w:t>
            </w:r>
            <w:r>
              <w:rPr>
                <w:rFonts w:cs="Arial"/>
                <w:lang w:val="en-SG"/>
              </w:rPr>
              <w:t>ing</w:t>
            </w:r>
            <w:r w:rsidRPr="00BE4EAC">
              <w:rPr>
                <w:rFonts w:cs="Arial"/>
                <w:lang w:val="en-SG"/>
              </w:rPr>
              <w:t xml:space="preserve"> also</w:t>
            </w:r>
            <w:proofErr w:type="gramEnd"/>
            <w:r w:rsidRPr="00BE4EAC">
              <w:rPr>
                <w:rFonts w:cs="Arial"/>
                <w:lang w:val="en-SG"/>
              </w:rPr>
              <w:t xml:space="preserve"> </w:t>
            </w:r>
            <w:proofErr w:type="spellStart"/>
            <w:r w:rsidRPr="00BE4EAC">
              <w:rPr>
                <w:rFonts w:cs="Arial"/>
                <w:lang w:val="en-SG"/>
              </w:rPr>
              <w:t>f_IMS_MOCallSetup_ReceiveINVITE_Common</w:t>
            </w:r>
            <w:proofErr w:type="spellEnd"/>
            <w:r w:rsidRPr="00BE4EAC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>it leads to the test waiting for another INVITE to be received.</w:t>
            </w:r>
          </w:p>
          <w:p w14:paraId="7DA86C6F" w14:textId="58295232" w:rsidR="003C474B" w:rsidRDefault="003F40E3" w:rsidP="003C474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 w:rsidRPr="003F40E3">
              <w:rPr>
                <w:rFonts w:cs="Arial"/>
                <w:lang w:val="en-SG"/>
              </w:rPr>
              <w:t xml:space="preserve">Since this test is not an early contention test it only needs to start UL grant instead of calling the entire </w:t>
            </w:r>
            <w:proofErr w:type="spellStart"/>
            <w:r w:rsidRPr="003F40E3">
              <w:rPr>
                <w:rFonts w:cs="Arial"/>
                <w:lang w:val="en-SG"/>
              </w:rPr>
              <w:t>f_NR_RRCSetup_Def</w:t>
            </w:r>
            <w:proofErr w:type="spellEnd"/>
            <w:r w:rsidRPr="003F40E3">
              <w:rPr>
                <w:rFonts w:cs="Arial"/>
                <w:lang w:val="en-SG"/>
              </w:rPr>
              <w:t xml:space="preserve"> function</w:t>
            </w:r>
            <w:r>
              <w:rPr>
                <w:rFonts w:cs="Arial"/>
                <w:lang w:val="en-SG"/>
              </w:rPr>
              <w:t xml:space="preserve"> in a preparation for the new </w:t>
            </w:r>
            <w:proofErr w:type="spellStart"/>
            <w:r>
              <w:rPr>
                <w:rFonts w:cs="Arial"/>
                <w:lang w:val="en-SG"/>
              </w:rPr>
              <w:t>conneciton</w:t>
            </w:r>
            <w:proofErr w:type="spellEnd"/>
            <w:r w:rsidRPr="003F40E3">
              <w:rPr>
                <w:rFonts w:cs="Arial"/>
                <w:lang w:val="en-SG"/>
              </w:rPr>
              <w:t>.</w:t>
            </w:r>
          </w:p>
          <w:p w14:paraId="08D6BC51" w14:textId="66CC684B" w:rsidR="003C474B" w:rsidRPr="002E008A" w:rsidRDefault="003C474B" w:rsidP="00C05F3F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5EBFB" w14:textId="77777777" w:rsidR="003C474B" w:rsidRDefault="003C474B" w:rsidP="003C474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3C474B">
              <w:rPr>
                <w:noProof/>
              </w:rPr>
              <w:t>fl_IMS_NR5GC_MOSpeechCall_Step1  is no more calling the f_IMS_MOCallSetup_ReceiveINVITE_Common twice.</w:t>
            </w:r>
          </w:p>
          <w:p w14:paraId="593E356D" w14:textId="2E827E59" w:rsidR="003C474B" w:rsidRPr="006316B2" w:rsidRDefault="003C474B" w:rsidP="003C474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Replaced </w:t>
            </w:r>
            <w:proofErr w:type="spellStart"/>
            <w:r w:rsidRPr="00A24B11">
              <w:rPr>
                <w:rFonts w:cs="Arial"/>
                <w:lang w:val="en-SG"/>
              </w:rPr>
              <w:t>f_NR_RRCSetup_Def</w:t>
            </w:r>
            <w:proofErr w:type="spellEnd"/>
            <w:r>
              <w:rPr>
                <w:rFonts w:cs="Arial"/>
                <w:lang w:val="en-SG"/>
              </w:rPr>
              <w:t xml:space="preserve"> with </w:t>
            </w:r>
            <w:proofErr w:type="spellStart"/>
            <w:r w:rsidRPr="00A24B11">
              <w:rPr>
                <w:rFonts w:cs="Arial"/>
                <w:lang w:val="en-SG"/>
              </w:rPr>
              <w:t>f_NR_ULGrantConfiguration_Start</w:t>
            </w:r>
            <w:proofErr w:type="spellEnd"/>
            <w:r>
              <w:rPr>
                <w:rFonts w:cs="Arial"/>
                <w:lang w:val="en-SG"/>
              </w:rPr>
              <w:t xml:space="preserve"> before the step 18 starts.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423D2B4A" w:rsidR="00876938" w:rsidRPr="00CF39F2" w:rsidRDefault="006B0221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 case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4085E7B3" w:rsidR="00876938" w:rsidRDefault="007F7717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11.2.1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8A2D5E">
              <w:rPr>
                <w:noProof/>
              </w:rPr>
              <w:t>11.</w:t>
            </w:r>
            <w:r w:rsidR="00E83B5B">
              <w:rPr>
                <w:noProof/>
              </w:rPr>
              <w:t>3.1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>, 11.4.1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>, 11.4.7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>, 11.4.8</w:t>
            </w:r>
            <w:r w:rsidR="00146FDB">
              <w:rPr>
                <w:noProof/>
              </w:rPr>
              <w:t>.NR5GC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106815649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456DD68E" w14:textId="451794EB" w:rsidR="00E4673A" w:rsidRDefault="007A73E5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673A" w:rsidRPr="006A7C24">
        <w:rPr>
          <w:rFonts w:ascii="Arial" w:hAnsi="Arial" w:cs="Arial"/>
          <w:iCs/>
        </w:rPr>
        <w:t>Table of Contents</w:t>
      </w:r>
      <w:r w:rsidR="00E4673A">
        <w:tab/>
      </w:r>
      <w:r w:rsidR="00E4673A">
        <w:fldChar w:fldCharType="begin"/>
      </w:r>
      <w:r w:rsidR="00E4673A">
        <w:instrText xml:space="preserve"> PAGEREF _Toc106815649 \h </w:instrText>
      </w:r>
      <w:r w:rsidR="00E4673A">
        <w:fldChar w:fldCharType="separate"/>
      </w:r>
      <w:r w:rsidR="00E4673A">
        <w:t>2</w:t>
      </w:r>
      <w:r w:rsidR="00E4673A">
        <w:fldChar w:fldCharType="end"/>
      </w:r>
    </w:p>
    <w:p w14:paraId="21CCF202" w14:textId="026A3AF1" w:rsidR="00E4673A" w:rsidRDefault="00E4673A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6A7C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_Toc106815650 \h </w:instrText>
      </w:r>
      <w:r>
        <w:fldChar w:fldCharType="separate"/>
      </w:r>
      <w:r>
        <w:t>2</w:t>
      </w:r>
      <w:r>
        <w:fldChar w:fldCharType="end"/>
      </w:r>
    </w:p>
    <w:p w14:paraId="4E6D0A32" w14:textId="3D9E6D9C" w:rsidR="00E4673A" w:rsidRDefault="00E4673A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6A7C2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2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_Toc106815651 \h </w:instrText>
      </w:r>
      <w:r>
        <w:fldChar w:fldCharType="separate"/>
      </w:r>
      <w:r>
        <w:t>2</w:t>
      </w:r>
      <w:r>
        <w:fldChar w:fldCharType="end"/>
      </w:r>
    </w:p>
    <w:p w14:paraId="482D0757" w14:textId="73310317" w:rsidR="00E4673A" w:rsidRDefault="00E4673A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2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2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_Toc106815652 \h </w:instrText>
      </w:r>
      <w:r>
        <w:fldChar w:fldCharType="separate"/>
      </w:r>
      <w:r>
        <w:t>2</w:t>
      </w:r>
      <w:r>
        <w:fldChar w:fldCharType="end"/>
      </w:r>
    </w:p>
    <w:p w14:paraId="027F7305" w14:textId="072C79E2" w:rsidR="00E4673A" w:rsidRDefault="00E4673A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2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2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_Toc106815653 \h </w:instrText>
      </w:r>
      <w:r>
        <w:fldChar w:fldCharType="separate"/>
      </w:r>
      <w:r>
        <w:t>3</w:t>
      </w:r>
      <w:r>
        <w:fldChar w:fldCharType="end"/>
      </w:r>
    </w:p>
    <w:p w14:paraId="61767724" w14:textId="6E6C353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81565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81565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220FBD0A" w14:textId="35E74C20" w:rsidR="007E1BE5" w:rsidRPr="007E1BE5" w:rsidRDefault="009F4356" w:rsidP="007E1BE5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81565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1BE5" w:rsidRPr="008E5453" w14:paraId="606218BE" w14:textId="77777777" w:rsidTr="006C1B61">
        <w:trPr>
          <w:trHeight w:val="447"/>
        </w:trPr>
        <w:tc>
          <w:tcPr>
            <w:tcW w:w="1985" w:type="dxa"/>
          </w:tcPr>
          <w:p w14:paraId="50D3F37C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0C77E" w14:textId="2AB88A80" w:rsidR="007E1BE5" w:rsidRPr="00D16695" w:rsidRDefault="00BE4EAC" w:rsidP="006C1B61">
            <w:pPr>
              <w:spacing w:after="0"/>
              <w:rPr>
                <w:rFonts w:ascii="Arial" w:hAnsi="Arial" w:cs="Arial"/>
              </w:rPr>
            </w:pPr>
            <w:r w:rsidRPr="00BE4EAC">
              <w:rPr>
                <w:rFonts w:ascii="Arial" w:hAnsi="Arial" w:cs="Arial"/>
              </w:rPr>
              <w:t>fl_IMS_NR5GC_MOSpeechCall_Step1</w:t>
            </w:r>
          </w:p>
        </w:tc>
      </w:tr>
      <w:tr w:rsidR="007E1BE5" w:rsidRPr="008E5453" w14:paraId="29133FA1" w14:textId="77777777" w:rsidTr="006C1B61">
        <w:trPr>
          <w:trHeight w:val="452"/>
        </w:trPr>
        <w:tc>
          <w:tcPr>
            <w:tcW w:w="1985" w:type="dxa"/>
          </w:tcPr>
          <w:p w14:paraId="2E5C277D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3A08F" w14:textId="30D8ADA1" w:rsidR="007E1BE5" w:rsidRPr="00D16695" w:rsidRDefault="00BE4EAC" w:rsidP="006C1B61">
            <w:pPr>
              <w:rPr>
                <w:rFonts w:ascii="Arial" w:hAnsi="Arial" w:cs="Arial"/>
                <w:lang w:val="en-SG"/>
              </w:rPr>
            </w:pPr>
            <w:r w:rsidRPr="00BE4EAC">
              <w:rPr>
                <w:rFonts w:ascii="Arial" w:hAnsi="Arial" w:cs="Arial"/>
                <w:lang w:val="en-SG"/>
              </w:rPr>
              <w:t xml:space="preserve">The f_IMS_MOCallSetup_NR5GC_A_4_X_Step1 function already </w:t>
            </w:r>
            <w:proofErr w:type="spellStart"/>
            <w:r w:rsidR="00323E66">
              <w:rPr>
                <w:rFonts w:ascii="Arial" w:hAnsi="Arial" w:cs="Arial"/>
                <w:lang w:val="en-SG"/>
              </w:rPr>
              <w:t>hadles</w:t>
            </w:r>
            <w:proofErr w:type="spellEnd"/>
            <w:r w:rsidR="00323E66">
              <w:rPr>
                <w:rFonts w:ascii="Arial" w:hAnsi="Arial" w:cs="Arial"/>
                <w:lang w:val="en-SG"/>
              </w:rPr>
              <w:t xml:space="preserve"> reception of the </w:t>
            </w:r>
            <w:r w:rsidRPr="00BE4EAC">
              <w:rPr>
                <w:rFonts w:ascii="Arial" w:hAnsi="Arial" w:cs="Arial"/>
                <w:lang w:val="en-SG"/>
              </w:rPr>
              <w:t>INVITE so</w:t>
            </w:r>
            <w:r w:rsidR="00323E66">
              <w:rPr>
                <w:rFonts w:ascii="Arial" w:hAnsi="Arial" w:cs="Arial"/>
                <w:lang w:val="en-SG"/>
              </w:rPr>
              <w:t xml:space="preserve"> when </w:t>
            </w:r>
            <w:proofErr w:type="gramStart"/>
            <w:r w:rsidRPr="00BE4EAC">
              <w:rPr>
                <w:rFonts w:ascii="Arial" w:hAnsi="Arial" w:cs="Arial"/>
                <w:lang w:val="en-SG"/>
              </w:rPr>
              <w:t>call</w:t>
            </w:r>
            <w:r w:rsidR="00323E66">
              <w:rPr>
                <w:rFonts w:ascii="Arial" w:hAnsi="Arial" w:cs="Arial"/>
                <w:lang w:val="en-SG"/>
              </w:rPr>
              <w:t>ing</w:t>
            </w:r>
            <w:r w:rsidRPr="00BE4EAC">
              <w:rPr>
                <w:rFonts w:ascii="Arial" w:hAnsi="Arial" w:cs="Arial"/>
                <w:lang w:val="en-SG"/>
              </w:rPr>
              <w:t xml:space="preserve"> also</w:t>
            </w:r>
            <w:proofErr w:type="gramEnd"/>
            <w:r w:rsidRPr="00BE4EAC">
              <w:rPr>
                <w:rFonts w:ascii="Arial" w:hAnsi="Arial" w:cs="Arial"/>
                <w:lang w:val="en-SG"/>
              </w:rPr>
              <w:t xml:space="preserve"> </w:t>
            </w:r>
            <w:proofErr w:type="spellStart"/>
            <w:r w:rsidRPr="00BE4EAC">
              <w:rPr>
                <w:rFonts w:ascii="Arial" w:hAnsi="Arial" w:cs="Arial"/>
                <w:lang w:val="en-SG"/>
              </w:rPr>
              <w:t>f_IMS_MOCallSetup_ReceiveINVITE_Common</w:t>
            </w:r>
            <w:proofErr w:type="spellEnd"/>
            <w:r w:rsidRPr="00BE4EAC">
              <w:rPr>
                <w:rFonts w:ascii="Arial" w:hAnsi="Arial" w:cs="Arial"/>
                <w:lang w:val="en-SG"/>
              </w:rPr>
              <w:t xml:space="preserve"> </w:t>
            </w:r>
            <w:r w:rsidR="00323E66">
              <w:rPr>
                <w:rFonts w:ascii="Arial" w:hAnsi="Arial" w:cs="Arial"/>
                <w:lang w:val="en-SG"/>
              </w:rPr>
              <w:t xml:space="preserve">it leads to the test waiting for another INVITE to be received. </w:t>
            </w:r>
          </w:p>
        </w:tc>
      </w:tr>
      <w:tr w:rsidR="007E1BE5" w:rsidRPr="008E5453" w14:paraId="685A25DC" w14:textId="77777777" w:rsidTr="006C1B61">
        <w:tc>
          <w:tcPr>
            <w:tcW w:w="1985" w:type="dxa"/>
          </w:tcPr>
          <w:p w14:paraId="627CC75F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F97714" w14:textId="3B2D1B33" w:rsidR="007E1BE5" w:rsidRPr="00D16695" w:rsidRDefault="00323E66" w:rsidP="006C1B61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23E66">
              <w:rPr>
                <w:rFonts w:cs="Arial"/>
                <w:lang w:val="en-SG"/>
              </w:rPr>
              <w:t>fl_IMS_NR5GC_MOSpeechCall_Step</w:t>
            </w:r>
            <w:proofErr w:type="gramStart"/>
            <w:r w:rsidRPr="00323E66">
              <w:rPr>
                <w:rFonts w:cs="Arial"/>
                <w:lang w:val="en-SG"/>
              </w:rPr>
              <w:t>1</w:t>
            </w:r>
            <w:r>
              <w:rPr>
                <w:rFonts w:cs="Arial"/>
                <w:lang w:val="en-SG"/>
              </w:rPr>
              <w:t xml:space="preserve">  is</w:t>
            </w:r>
            <w:proofErr w:type="gramEnd"/>
            <w:r>
              <w:rPr>
                <w:rFonts w:cs="Arial"/>
                <w:lang w:val="en-SG"/>
              </w:rPr>
              <w:t xml:space="preserve"> no more calling the </w:t>
            </w:r>
            <w:proofErr w:type="spellStart"/>
            <w:r w:rsidR="00030643" w:rsidRPr="00030643">
              <w:rPr>
                <w:rFonts w:cs="Arial"/>
                <w:lang w:val="en-SG"/>
              </w:rPr>
              <w:t>f_IMS_MOCallSetup_ReceiveINVITE_Common</w:t>
            </w:r>
            <w:proofErr w:type="spellEnd"/>
            <w:r w:rsidR="00030643">
              <w:rPr>
                <w:rFonts w:cs="Arial"/>
                <w:lang w:val="en-SG"/>
              </w:rPr>
              <w:t xml:space="preserve"> twice.</w:t>
            </w:r>
          </w:p>
        </w:tc>
      </w:tr>
      <w:tr w:rsidR="007E1BE5" w:rsidRPr="008E5453" w14:paraId="238BF82F" w14:textId="77777777" w:rsidTr="006C1B61">
        <w:tc>
          <w:tcPr>
            <w:tcW w:w="1985" w:type="dxa"/>
          </w:tcPr>
          <w:p w14:paraId="656B62D4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3BB4D29" w14:textId="47F0E888" w:rsidR="007E1BE5" w:rsidRPr="00D16695" w:rsidRDefault="00BE4EAC" w:rsidP="00BE4EAC">
            <w:pPr>
              <w:tabs>
                <w:tab w:val="left" w:pos="1087"/>
              </w:tabs>
              <w:spacing w:after="0"/>
              <w:rPr>
                <w:rFonts w:ascii="Arial" w:hAnsi="Arial" w:cs="Arial"/>
                <w:lang w:val="en-US"/>
              </w:rPr>
            </w:pPr>
            <w:r w:rsidRPr="00BE4EAC">
              <w:rPr>
                <w:rFonts w:ascii="Arial" w:hAnsi="Arial" w:cs="Arial"/>
                <w:lang w:val="en-US"/>
              </w:rPr>
              <w:t>IMS_NR5GC_Functions.ttcn</w:t>
            </w:r>
          </w:p>
        </w:tc>
      </w:tr>
      <w:tr w:rsidR="007E1BE5" w:rsidRPr="008E5453" w14:paraId="7531D37C" w14:textId="77777777" w:rsidTr="006C1B61">
        <w:tc>
          <w:tcPr>
            <w:tcW w:w="1985" w:type="dxa"/>
          </w:tcPr>
          <w:p w14:paraId="4BBCF831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B8A56D4" w14:textId="17E373B9" w:rsidR="007E1BE5" w:rsidRPr="008E5453" w:rsidRDefault="00A566B6" w:rsidP="006C1B61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38B3F6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600BEF90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E1BE5" w:rsidRPr="008E5453" w14:paraId="2082FB42" w14:textId="77777777" w:rsidTr="006C1B61">
        <w:tc>
          <w:tcPr>
            <w:tcW w:w="9855" w:type="dxa"/>
          </w:tcPr>
          <w:p w14:paraId="04B0FCE2" w14:textId="77777777" w:rsidR="00E4673A" w:rsidRPr="00E4673A" w:rsidRDefault="007E1BE5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</w:t>
            </w:r>
            <w:r w:rsidR="00E4673A" w:rsidRPr="00E4673A">
              <w:rPr>
                <w:rFonts w:ascii="Arial" w:hAnsi="Arial" w:cs="Arial"/>
                <w:lang w:val="en-US"/>
              </w:rPr>
              <w:t xml:space="preserve">  function fl_IMS_NR5GC_MOSpeechCall_Step1(template </w:t>
            </w:r>
            <w:proofErr w:type="spellStart"/>
            <w:r w:rsidR="00E4673A" w:rsidRPr="00E4673A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="00E4673A" w:rsidRPr="00E4673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4673A" w:rsidRPr="00E4673A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E4673A" w:rsidRPr="00E4673A">
              <w:rPr>
                <w:rFonts w:ascii="Arial" w:hAnsi="Arial" w:cs="Arial"/>
                <w:lang w:val="en-US"/>
              </w:rPr>
              <w:t>OtherCalleeUri</w:t>
            </w:r>
            <w:proofErr w:type="spellEnd"/>
            <w:r w:rsidR="00E4673A" w:rsidRPr="00E4673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E4673A" w:rsidRPr="00E4673A">
              <w:rPr>
                <w:rFonts w:ascii="Arial" w:hAnsi="Arial" w:cs="Arial"/>
                <w:lang w:val="en-US"/>
              </w:rPr>
              <w:t xml:space="preserve">= omit) runs on IMS_PTC return </w:t>
            </w:r>
            <w:proofErr w:type="spellStart"/>
            <w:r w:rsidR="00E4673A" w:rsidRPr="00E4673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</w:p>
          <w:p w14:paraId="14E20E4B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{</w:t>
            </w:r>
          </w:p>
          <w:p w14:paraId="3F4B22D2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  </w:t>
            </w:r>
            <w:r w:rsidRPr="00E4673A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pc_Preconditions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) </w:t>
            </w:r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{  /</w:t>
            </w:r>
            <w:proofErr w:type="gramEnd"/>
            <w:r w:rsidRPr="00E4673A">
              <w:rPr>
                <w:rFonts w:ascii="Arial" w:hAnsi="Arial" w:cs="Arial"/>
                <w:highlight w:val="yellow"/>
                <w:lang w:val="en-US"/>
              </w:rPr>
              <w:t>/ @sic R5-222077: Additional checks for A.4.2 (no 'precondition' option tag in Supported header field, no precondition attributes) sic@</w:t>
            </w:r>
          </w:p>
          <w:p w14:paraId="4083A862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  f_IMS_MOCallSetup_NR5GC_A_4_1_Step1(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15DF8621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 else {</w:t>
            </w:r>
          </w:p>
          <w:p w14:paraId="3B296140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  f_IMS_MOCallSetup_NR5GC_A_4_2_Step1(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3D84B61B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274B0C31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  <w:p w14:paraId="051F7A3D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f_IMS_MOCallSetup_ReceiveINVITE_</w:t>
            </w:r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Common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, -,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tsc_IMS_SDP_AudioCodecList_EVS_WBAMR_AMR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pc_Preconditions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); // @sic R5s10603 sic@</w:t>
            </w:r>
          </w:p>
          <w:p w14:paraId="37FE06E3" w14:textId="23A11FBF" w:rsidR="00E83B5B" w:rsidRPr="008E5453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}</w:t>
            </w:r>
          </w:p>
          <w:p w14:paraId="44F25A67" w14:textId="1CFDD369" w:rsidR="007E1BE5" w:rsidRPr="008E5453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BEDE4A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50698DB2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E1BE5" w:rsidRPr="008E5453" w14:paraId="2FFF092F" w14:textId="77777777" w:rsidTr="006C1B61">
        <w:tc>
          <w:tcPr>
            <w:tcW w:w="9855" w:type="dxa"/>
          </w:tcPr>
          <w:p w14:paraId="2F48643E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function fl_IMS_NR5GC_MOSpeechCall_Step1(template </w:t>
            </w:r>
            <w:proofErr w:type="spellStart"/>
            <w:r w:rsidRPr="00E4673A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E4673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4673A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E4673A">
              <w:rPr>
                <w:rFonts w:ascii="Arial" w:hAnsi="Arial" w:cs="Arial"/>
                <w:lang w:val="en-US"/>
              </w:rPr>
              <w:t>OtherCalleeUri</w:t>
            </w:r>
            <w:proofErr w:type="spellEnd"/>
            <w:r w:rsidRPr="00E4673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4673A">
              <w:rPr>
                <w:rFonts w:ascii="Arial" w:hAnsi="Arial" w:cs="Arial"/>
                <w:lang w:val="en-US"/>
              </w:rPr>
              <w:t xml:space="preserve">= omit) runs on IMS_PTC return </w:t>
            </w:r>
            <w:proofErr w:type="spellStart"/>
            <w:r w:rsidRPr="00E4673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</w:p>
          <w:p w14:paraId="073A670F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{</w:t>
            </w:r>
          </w:p>
          <w:p w14:paraId="66905754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  </w:t>
            </w:r>
            <w:r w:rsidRPr="00E4673A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pc_Preconditions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) </w:t>
            </w:r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{  /</w:t>
            </w:r>
            <w:proofErr w:type="gramEnd"/>
            <w:r w:rsidRPr="00E4673A">
              <w:rPr>
                <w:rFonts w:ascii="Arial" w:hAnsi="Arial" w:cs="Arial"/>
                <w:highlight w:val="yellow"/>
                <w:lang w:val="en-US"/>
              </w:rPr>
              <w:t>/ @sic R5-222077: Additional checks for A.4.2 (no 'precondition' option tag in Supported header field, no precondition attributes) sic@</w:t>
            </w:r>
          </w:p>
          <w:p w14:paraId="4A732A26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f_IMS_MOCallSetup_ReceiveINVITE_</w:t>
            </w:r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Common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proofErr w:type="gramEnd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, -,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tsc_IMS_SDP_AudioCodecList_EVS_WBAMR_AMR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, true);</w:t>
            </w:r>
          </w:p>
          <w:p w14:paraId="3F24DE94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 else {</w:t>
            </w:r>
          </w:p>
          <w:p w14:paraId="047BA764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gramStart"/>
            <w:r w:rsidRPr="00E4673A">
              <w:rPr>
                <w:rFonts w:ascii="Arial" w:hAnsi="Arial" w:cs="Arial"/>
                <w:highlight w:val="yellow"/>
                <w:lang w:val="en-US"/>
              </w:rPr>
              <w:t>return  f</w:t>
            </w:r>
            <w:proofErr w:type="gramEnd"/>
            <w:r w:rsidRPr="00E4673A">
              <w:rPr>
                <w:rFonts w:ascii="Arial" w:hAnsi="Arial" w:cs="Arial"/>
                <w:highlight w:val="yellow"/>
                <w:lang w:val="en-US"/>
              </w:rPr>
              <w:t>_IMS_MOCallSetup_NR5GC_A_4_2_Step1(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16D14FB8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553BB6CC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C7EEEC9" w14:textId="6EE093B0" w:rsidR="00E83B5B" w:rsidRPr="008E5453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}</w:t>
            </w:r>
          </w:p>
          <w:p w14:paraId="179AFD95" w14:textId="542BEA82" w:rsidR="007E1BE5" w:rsidRPr="008E5453" w:rsidRDefault="007E1BE5" w:rsidP="00E83B5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CD0D1DB" w14:textId="5159C053" w:rsidR="007E1BE5" w:rsidRDefault="007E1BE5" w:rsidP="007E1BE5">
      <w:pPr>
        <w:rPr>
          <w:lang w:val="pt-BR"/>
        </w:rPr>
      </w:pPr>
    </w:p>
    <w:p w14:paraId="0467D52C" w14:textId="503E28D0" w:rsidR="00030643" w:rsidRPr="007E1BE5" w:rsidRDefault="00030643" w:rsidP="00030643">
      <w:pPr>
        <w:pStyle w:val="Ttulo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815653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643" w:rsidRPr="008E5453" w14:paraId="68129A77" w14:textId="77777777" w:rsidTr="004814D2">
        <w:trPr>
          <w:trHeight w:val="447"/>
        </w:trPr>
        <w:tc>
          <w:tcPr>
            <w:tcW w:w="1985" w:type="dxa"/>
          </w:tcPr>
          <w:p w14:paraId="1E69B827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8CA685D" w14:textId="2C39D1C1" w:rsidR="00030643" w:rsidRPr="00D16695" w:rsidRDefault="008F3E6D" w:rsidP="004814D2">
            <w:pPr>
              <w:spacing w:after="0"/>
              <w:rPr>
                <w:rFonts w:ascii="Arial" w:hAnsi="Arial" w:cs="Arial"/>
              </w:rPr>
            </w:pPr>
            <w:r w:rsidRPr="008F3E6D">
              <w:rPr>
                <w:rFonts w:ascii="Arial" w:hAnsi="Arial" w:cs="Arial"/>
              </w:rPr>
              <w:t>fl_TC_11_3_1_TestBody</w:t>
            </w:r>
          </w:p>
        </w:tc>
      </w:tr>
      <w:tr w:rsidR="00030643" w:rsidRPr="008E5453" w14:paraId="6C5C0BA6" w14:textId="77777777" w:rsidTr="004814D2">
        <w:trPr>
          <w:trHeight w:val="452"/>
        </w:trPr>
        <w:tc>
          <w:tcPr>
            <w:tcW w:w="1985" w:type="dxa"/>
          </w:tcPr>
          <w:p w14:paraId="2CBCA98A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CC0D298" w14:textId="3C129A7C" w:rsidR="00030643" w:rsidRPr="00D16695" w:rsidRDefault="00A24B11" w:rsidP="004814D2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Since this test is not an early contention test it only needs to start UL grant instead of calling the entire </w:t>
            </w:r>
            <w:proofErr w:type="spellStart"/>
            <w:r w:rsidRPr="00A24B11">
              <w:rPr>
                <w:rFonts w:ascii="Arial" w:hAnsi="Arial" w:cs="Arial"/>
                <w:lang w:val="en-SG"/>
              </w:rPr>
              <w:t>f_NR_RRCSetup_Def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function.</w:t>
            </w:r>
          </w:p>
        </w:tc>
      </w:tr>
      <w:tr w:rsidR="00030643" w:rsidRPr="008E5453" w14:paraId="4FA8B2F7" w14:textId="77777777" w:rsidTr="004814D2">
        <w:tc>
          <w:tcPr>
            <w:tcW w:w="1985" w:type="dxa"/>
          </w:tcPr>
          <w:p w14:paraId="2237D7DE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611D2A" w14:textId="6A0DC5C3" w:rsidR="00030643" w:rsidRPr="00D16695" w:rsidRDefault="00A24B11" w:rsidP="004814D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Replaced </w:t>
            </w:r>
            <w:proofErr w:type="spellStart"/>
            <w:r w:rsidRPr="00A24B11">
              <w:rPr>
                <w:rFonts w:cs="Arial"/>
                <w:lang w:val="en-SG"/>
              </w:rPr>
              <w:t>f_NR_RRCSetup_Def</w:t>
            </w:r>
            <w:proofErr w:type="spellEnd"/>
            <w:r>
              <w:rPr>
                <w:rFonts w:cs="Arial"/>
                <w:lang w:val="en-SG"/>
              </w:rPr>
              <w:t xml:space="preserve"> with </w:t>
            </w:r>
            <w:proofErr w:type="spellStart"/>
            <w:r w:rsidRPr="00A24B11">
              <w:rPr>
                <w:rFonts w:cs="Arial"/>
                <w:lang w:val="en-SG"/>
              </w:rPr>
              <w:t>f_NR_ULGrantConfiguration_Start</w:t>
            </w:r>
            <w:proofErr w:type="spellEnd"/>
            <w:r>
              <w:rPr>
                <w:rFonts w:cs="Arial"/>
                <w:lang w:val="en-SG"/>
              </w:rPr>
              <w:t xml:space="preserve"> before the step 18 starts.</w:t>
            </w:r>
          </w:p>
        </w:tc>
      </w:tr>
      <w:tr w:rsidR="00030643" w:rsidRPr="008E5453" w14:paraId="2D778745" w14:textId="77777777" w:rsidTr="004814D2">
        <w:tc>
          <w:tcPr>
            <w:tcW w:w="1985" w:type="dxa"/>
          </w:tcPr>
          <w:p w14:paraId="15E69E5A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B559665" w14:textId="1DA3FAC6" w:rsidR="00030643" w:rsidRPr="00D16695" w:rsidRDefault="008F3E6D" w:rsidP="004814D2">
            <w:pPr>
              <w:tabs>
                <w:tab w:val="left" w:pos="1087"/>
              </w:tabs>
              <w:spacing w:after="0"/>
              <w:rPr>
                <w:rFonts w:ascii="Arial" w:hAnsi="Arial" w:cs="Arial"/>
                <w:lang w:val="en-US"/>
              </w:rPr>
            </w:pPr>
            <w:r w:rsidRPr="008F3E6D">
              <w:rPr>
                <w:rFonts w:ascii="Arial" w:hAnsi="Arial" w:cs="Arial"/>
                <w:lang w:val="en-US"/>
              </w:rPr>
              <w:t>UAC_NR5GC.ttcn</w:t>
            </w:r>
          </w:p>
        </w:tc>
      </w:tr>
      <w:tr w:rsidR="00030643" w:rsidRPr="008E5453" w14:paraId="200222BB" w14:textId="77777777" w:rsidTr="004814D2">
        <w:tc>
          <w:tcPr>
            <w:tcW w:w="1985" w:type="dxa"/>
          </w:tcPr>
          <w:p w14:paraId="5D8D2F17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C547B12" w14:textId="09C8F3E3" w:rsidR="00030643" w:rsidRPr="008E5453" w:rsidRDefault="0055253C" w:rsidP="004814D2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but implemented differently</w:t>
            </w:r>
            <w:r w:rsidR="00033F02">
              <w:rPr>
                <w:rFonts w:ascii="Arial" w:hAnsi="Arial" w:cs="Arial"/>
                <w:highlight w:val="cyan"/>
              </w:rPr>
              <w:t>. UL Grant also started in step 34Aa1</w:t>
            </w:r>
          </w:p>
        </w:tc>
      </w:tr>
    </w:tbl>
    <w:p w14:paraId="0CFB1476" w14:textId="77777777" w:rsidR="00030643" w:rsidRPr="008E5453" w:rsidRDefault="00030643" w:rsidP="00030643">
      <w:pPr>
        <w:rPr>
          <w:rFonts w:ascii="Arial" w:hAnsi="Arial" w:cs="Arial"/>
          <w:lang w:val="en-US"/>
        </w:rPr>
      </w:pPr>
    </w:p>
    <w:p w14:paraId="174CB302" w14:textId="77777777" w:rsidR="00030643" w:rsidRPr="008E5453" w:rsidRDefault="00030643" w:rsidP="0003064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30643" w:rsidRPr="008E5453" w14:paraId="148A2DBD" w14:textId="77777777" w:rsidTr="004814D2">
        <w:tc>
          <w:tcPr>
            <w:tcW w:w="9855" w:type="dxa"/>
          </w:tcPr>
          <w:p w14:paraId="6E373F3D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69EC39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97FB4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function fl_TC_11_3_1_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) runs on NR5GC_PTC</w:t>
            </w:r>
          </w:p>
          <w:p w14:paraId="7A90CCCE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{</w:t>
            </w:r>
          </w:p>
          <w:p w14:paraId="200DE337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  <w:r w:rsidRPr="00E311C6">
              <w:rPr>
                <w:rFonts w:ascii="Arial" w:hAnsi="Arial" w:cs="Arial"/>
                <w:lang w:val="en-US"/>
              </w:rPr>
              <w:t xml:space="preserve">   </w:t>
            </w:r>
          </w:p>
          <w:p w14:paraId="4FD26981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626605D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//@siclog "Steps 18-28"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194BBC3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098010B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= f_NR5GC_RRCIdleToConnected_Steps2_4(nr_Cell1, '0001'B,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);</w:t>
            </w:r>
          </w:p>
          <w:p w14:paraId="110E706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= f_NR5GC_SpeechCall_Steps2_8(nr_Cell1,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, '0001'B); // @sic R5s210037 sic@</w:t>
            </w:r>
          </w:p>
          <w:p w14:paraId="71FA3E0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2829CDD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// send RRC Connection Setup on SRB0 (CCCH) and switch on UL grant assignments:</w:t>
            </w:r>
          </w:p>
          <w:p w14:paraId="66CA4F0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highlight w:val="yellow"/>
                <w:lang w:val="en-US"/>
              </w:rPr>
              <w:t>f_NR_RRCSetup_Def</w:t>
            </w:r>
            <w:proofErr w:type="spellEnd"/>
            <w:r w:rsidRPr="00E311C6">
              <w:rPr>
                <w:rFonts w:ascii="Arial" w:hAnsi="Arial" w:cs="Arial"/>
                <w:highlight w:val="yellow"/>
                <w:lang w:val="en-US"/>
              </w:rPr>
              <w:t xml:space="preserve"> (nr_Cell1</w:t>
            </w:r>
            <w:proofErr w:type="gramStart"/>
            <w:r w:rsidRPr="00E311C6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7A459F0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F3665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3AA603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5A38F4F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shall establish SRB1 acc. to 38.331 cl. 5.3.3.1</w:t>
            </w:r>
          </w:p>
          <w:p w14:paraId="5619A3C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enters RRC_CONNECTED state</w:t>
            </w:r>
          </w:p>
          <w:p w14:paraId="30AD0E8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7A12B62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receive RRC Connection Setup Complete with piggy-backed NAS message on SRB1 (DCCH):</w:t>
            </w:r>
          </w:p>
          <w:p w14:paraId="3AE27B4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f_NR_RRCSetupComplete_Def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(nr_Cell1,</w:t>
            </w:r>
          </w:p>
          <w:p w14:paraId="1D9FA0A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cr_38508_RRCSetupComplete(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),</w:t>
            </w:r>
          </w:p>
          <w:p w14:paraId="0FE3861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</w:p>
          <w:p w14:paraId="269C865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);</w:t>
            </w:r>
          </w:p>
          <w:p w14:paraId="5DD96FF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f_Check_NG_ServiceReqMsg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cs_NAS_KeySetIdentifier_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lv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E311C6">
              <w:rPr>
                <w:rFonts w:ascii="Arial" w:hAnsi="Arial" w:cs="Arial"/>
                <w:lang w:val="en-US"/>
              </w:rPr>
              <w:t>f_NR_SecurityKSIamf_Get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(),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tsc_NasKsi_NativeSecurityContext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), </w:t>
            </w:r>
            <w:r w:rsidRPr="00E311C6">
              <w:rPr>
                <w:rFonts w:ascii="Arial" w:hAnsi="Arial" w:cs="Arial"/>
                <w:lang w:val="en-US"/>
              </w:rPr>
              <w:lastRenderedPageBreak/>
              <w:t>f_NG_S_TMSI2MobileIdentity(omit, f_NR5GC_CellInfo_GetGutiParameters (nr_Cell1)), '0001'B)) {  // @sic R5s200654 subject to prose CR approval sic@</w:t>
            </w:r>
          </w:p>
          <w:p w14:paraId="79AA67A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__FILE__, __LINE__, "Service Request Message Failed");</w:t>
            </w:r>
          </w:p>
          <w:p w14:paraId="195809C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617AE3B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f_NR5GC_RRC_ConnectedState3N_Steps5_8(nr_Cell1,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proofErr w:type="gramStart"/>
            <w:r w:rsidRPr="00E311C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427DC81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6E718BB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 f_Get_PDUSessionForDNNType(f_NR5GC_MobileInfo_GetSessionInfoList(), IMS_DNN);</w:t>
            </w:r>
          </w:p>
          <w:p w14:paraId="150AE81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5E77968C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done on IMS PTC</w:t>
            </w:r>
          </w:p>
          <w:p w14:paraId="2CD755EC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Wait until need to add voice QoS</w:t>
            </w:r>
          </w:p>
          <w:p w14:paraId="5C08092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IMS[tsc_Index_IMS1]);</w:t>
            </w:r>
          </w:p>
          <w:p w14:paraId="3B536BB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f_NR5GC_ModifyPDUSession_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AddVoice(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));</w:t>
            </w:r>
          </w:p>
          <w:p w14:paraId="0A5829D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pc_Preconditions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) 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/ @sic R5s220579 sic@</w:t>
            </w:r>
          </w:p>
          <w:p w14:paraId="734904B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IMS[tsc_Index_IMS1]);</w:t>
            </w:r>
          </w:p>
          <w:p w14:paraId="534635B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4786D27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__FILE__, __LINE__, "Voice Call Established");</w:t>
            </w:r>
          </w:p>
          <w:p w14:paraId="1A441EA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Call now established</w:t>
            </w:r>
          </w:p>
          <w:p w14:paraId="4258D23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IMS[tsc_Index_IMS1]);</w:t>
            </w:r>
          </w:p>
          <w:p w14:paraId="6484A6B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4FFCE9E3" w14:textId="77777777" w:rsidR="00EE0409" w:rsidRPr="008E5453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//@siclog "Steps 29-31"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57F6077D" w14:textId="77777777" w:rsidR="00030643" w:rsidRPr="008E5453" w:rsidRDefault="00030643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140971A5" w14:textId="77777777" w:rsidR="00030643" w:rsidRPr="008E5453" w:rsidRDefault="00030643" w:rsidP="00030643">
      <w:pPr>
        <w:rPr>
          <w:rFonts w:ascii="Arial" w:hAnsi="Arial" w:cs="Arial"/>
          <w:lang w:val="en-US"/>
        </w:rPr>
      </w:pPr>
    </w:p>
    <w:p w14:paraId="49599371" w14:textId="77777777" w:rsidR="00030643" w:rsidRPr="008E5453" w:rsidRDefault="00030643" w:rsidP="0003064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30643" w:rsidRPr="008E5453" w14:paraId="6451DB69" w14:textId="77777777" w:rsidTr="004814D2">
        <w:tc>
          <w:tcPr>
            <w:tcW w:w="9855" w:type="dxa"/>
          </w:tcPr>
          <w:p w14:paraId="5C54D6D4" w14:textId="77777777" w:rsidR="00EE0409" w:rsidRDefault="00E311C6" w:rsidP="00E311C6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</w:t>
            </w:r>
          </w:p>
          <w:p w14:paraId="6B14915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function fl_TC_11_3_1_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) runs on NR5GC_PTC</w:t>
            </w:r>
          </w:p>
          <w:p w14:paraId="0F192687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{</w:t>
            </w:r>
          </w:p>
          <w:p w14:paraId="52E7D432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22C4632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Pr="007F3A9A">
              <w:rPr>
                <w:rFonts w:ascii="Arial" w:hAnsi="Arial" w:cs="Arial"/>
                <w:lang w:val="en-US"/>
              </w:rPr>
              <w:t xml:space="preserve">  </w:t>
            </w:r>
            <w:r w:rsidRPr="00E311C6">
              <w:rPr>
                <w:rFonts w:ascii="Arial" w:hAnsi="Arial" w:cs="Arial"/>
                <w:lang w:val="en-US"/>
              </w:rPr>
              <w:t xml:space="preserve">    //@siclog "Steps 18-28"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631B77B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2FCDD24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= f_NR5GC_RRCIdleToConnected_Steps2_4(nr_Cell1, '0001'B,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);</w:t>
            </w:r>
          </w:p>
          <w:p w14:paraId="060892E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= f_NR5GC_SpeechCall_Steps2_8(nr_Cell1,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, '0001'B); // @sic R5s210037 sic@</w:t>
            </w:r>
          </w:p>
          <w:p w14:paraId="11F7BE9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6856B20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// send RRC Connection Setup on SRB0 (CCCH) and switch on UL grant assignments:</w:t>
            </w:r>
          </w:p>
          <w:p w14:paraId="60F9230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highlight w:val="yellow"/>
                <w:lang w:val="en-US"/>
              </w:rPr>
              <w:t>f_NR_ULGrantConfiguration_Start</w:t>
            </w:r>
            <w:proofErr w:type="spellEnd"/>
            <w:r w:rsidRPr="00E311C6">
              <w:rPr>
                <w:rFonts w:ascii="Arial" w:hAnsi="Arial" w:cs="Arial"/>
                <w:highlight w:val="yellow"/>
                <w:lang w:val="en-US"/>
              </w:rPr>
              <w:t>(nr_Cell1</w:t>
            </w:r>
            <w:proofErr w:type="gramStart"/>
            <w:r w:rsidRPr="00E311C6">
              <w:rPr>
                <w:rFonts w:ascii="Arial" w:hAnsi="Arial" w:cs="Arial"/>
                <w:highlight w:val="yellow"/>
                <w:lang w:val="en-US"/>
              </w:rPr>
              <w:t>);</w:t>
            </w:r>
            <w:proofErr w:type="gramEnd"/>
          </w:p>
          <w:p w14:paraId="50C1342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1EFBBFD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shall establish SRB1 acc. to 38.331 cl. 5.3.3.1</w:t>
            </w:r>
          </w:p>
          <w:p w14:paraId="3AFBBA5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enters RRC_CONNECTED state</w:t>
            </w:r>
          </w:p>
          <w:p w14:paraId="662801D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27DB0FA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receive RRC Connection Setup Complete with piggy-backed NAS message on SRB1 (DCCH):</w:t>
            </w:r>
          </w:p>
          <w:p w14:paraId="19F3B01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f_NR_RRCSetupComplete_Def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(nr_Cell1,</w:t>
            </w:r>
          </w:p>
          <w:p w14:paraId="34B72DF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cr_38508_RRCSetupComplete(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),</w:t>
            </w:r>
          </w:p>
          <w:p w14:paraId="726AF46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</w:p>
          <w:p w14:paraId="0C2F22E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);</w:t>
            </w:r>
          </w:p>
          <w:p w14:paraId="075AF22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f_Check_NG_ServiceReqMsg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cs_NAS_KeySetIdentifier_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lv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E311C6">
              <w:rPr>
                <w:rFonts w:ascii="Arial" w:hAnsi="Arial" w:cs="Arial"/>
                <w:lang w:val="en-US"/>
              </w:rPr>
              <w:t>f_NR_SecurityKSIamf_Get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(),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tsc_NasKsi_NativeSecurityContext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), f_NG_S_TMSI2MobileIdentity(omit, f_NR5GC_CellInfo_GetGutiParameters (nr_Cell1)), '0001'B)) {  // @sic R5s200654 subject to prose CR approval sic@</w:t>
            </w:r>
          </w:p>
          <w:p w14:paraId="4707994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__FILE__, __LINE__, "Service Request Message Failed");</w:t>
            </w:r>
          </w:p>
          <w:p w14:paraId="099028F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7A803BF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f_NR5GC_RRC_ConnectedState3N_Steps5_8(nr_Cell1,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proofErr w:type="gramStart"/>
            <w:r w:rsidRPr="00E311C6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48A0B7D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5EE7854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 f_Get_PDUSessionForDNNType(f_NR5GC_MobileInfo_GetSessionInfoList(), IMS_DNN);</w:t>
            </w:r>
          </w:p>
          <w:p w14:paraId="72F046C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06D878F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done on IMS PTC</w:t>
            </w:r>
          </w:p>
          <w:p w14:paraId="39A6785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Wait until need to add voice QoS</w:t>
            </w:r>
          </w:p>
          <w:p w14:paraId="4264B505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IMS[tsc_Index_IMS1]);</w:t>
            </w:r>
          </w:p>
          <w:p w14:paraId="2C8158DC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f_NR5GC_ModifyPDUSession_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AddVoice(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));</w:t>
            </w:r>
          </w:p>
          <w:p w14:paraId="793AB3C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pc_Preconditions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) 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{  /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/ @sic R5s220579 sic@</w:t>
            </w:r>
          </w:p>
          <w:p w14:paraId="5C10D56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IMS[tsc_Index_IMS1]);</w:t>
            </w:r>
          </w:p>
          <w:p w14:paraId="0CD7BC1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4B5798D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PreliminaryPass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__FILE__, __LINE__, "Voice Call Established");</w:t>
            </w:r>
          </w:p>
          <w:p w14:paraId="7A9066A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Call now established</w:t>
            </w:r>
          </w:p>
          <w:p w14:paraId="10BFAF2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E311C6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311C6">
              <w:rPr>
                <w:rFonts w:ascii="Arial" w:hAnsi="Arial" w:cs="Arial"/>
                <w:lang w:val="en-US"/>
              </w:rPr>
              <w:t>IMS[tsc_Index_IMS1]);</w:t>
            </w:r>
          </w:p>
          <w:p w14:paraId="24AF168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6C00FF94" w14:textId="77777777" w:rsidR="00EE0409" w:rsidRPr="008E5453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//@siclog "Steps 29-31"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4929D15E" w14:textId="77777777" w:rsidR="00030643" w:rsidRPr="008E5453" w:rsidRDefault="00030643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7A554464" w14:textId="77777777" w:rsidR="00DA546D" w:rsidRDefault="00DA546D" w:rsidP="00DA546D">
      <w:pPr>
        <w:rPr>
          <w:lang w:eastAsia="en-GB"/>
        </w:rPr>
      </w:pPr>
    </w:p>
    <w:p w14:paraId="502C2ED6" w14:textId="2673D659" w:rsidR="00DA546D" w:rsidRPr="00153291" w:rsidRDefault="00DA546D" w:rsidP="00DA546D">
      <w:pPr>
        <w:rPr>
          <w:b/>
          <w:bCs/>
          <w:lang w:eastAsia="en-GB"/>
        </w:rPr>
      </w:pPr>
      <w:r w:rsidRPr="00153291">
        <w:rPr>
          <w:b/>
          <w:bCs/>
          <w:highlight w:val="cyan"/>
          <w:lang w:eastAsia="en-GB"/>
        </w:rPr>
        <w:t>MCC160 Implementation</w:t>
      </w:r>
    </w:p>
    <w:p w14:paraId="08C797E7" w14:textId="77777777" w:rsidR="00563A88" w:rsidRDefault="00563A88" w:rsidP="00DA546D">
      <w:pPr>
        <w:rPr>
          <w:lang w:eastAsia="en-GB"/>
        </w:rPr>
      </w:pPr>
    </w:p>
    <w:p w14:paraId="6CA630E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function fl_TC_11_3_1_</w:t>
      </w:r>
      <w:proofErr w:type="gramStart"/>
      <w:r>
        <w:rPr>
          <w:lang w:eastAsia="en-GB"/>
        </w:rPr>
        <w:t>TestBody(</w:t>
      </w:r>
      <w:proofErr w:type="gramEnd"/>
      <w:r>
        <w:rPr>
          <w:lang w:eastAsia="en-GB"/>
        </w:rPr>
        <w:t>) runs on NR5GC_PTC</w:t>
      </w:r>
    </w:p>
    <w:p w14:paraId="3EB0040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0197A49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>;</w:t>
      </w:r>
      <w:proofErr w:type="gramEnd"/>
    </w:p>
    <w:p w14:paraId="3190F33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var template (omit) </w:t>
      </w:r>
      <w:proofErr w:type="spellStart"/>
      <w:r>
        <w:rPr>
          <w:lang w:eastAsia="en-GB"/>
        </w:rPr>
        <w:t>GSM_MobilityInfo_Type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v_GSM_</w:t>
      </w:r>
      <w:proofErr w:type="gramStart"/>
      <w:r>
        <w:rPr>
          <w:lang w:eastAsia="en-GB"/>
        </w:rPr>
        <w:t>MobilityInfo</w:t>
      </w:r>
      <w:proofErr w:type="spellEnd"/>
      <w:r>
        <w:rPr>
          <w:lang w:eastAsia="en-GB"/>
        </w:rPr>
        <w:t>;</w:t>
      </w:r>
      <w:proofErr w:type="gramEnd"/>
    </w:p>
    <w:p w14:paraId="20D05D9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float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TimerValue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21.0; //@sic R5-221459 sic@</w:t>
      </w:r>
    </w:p>
    <w:p w14:paraId="74A2C3C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timer </w:t>
      </w:r>
      <w:proofErr w:type="spellStart"/>
      <w:r>
        <w:rPr>
          <w:lang w:eastAsia="en-GB"/>
        </w:rPr>
        <w:t>t_</w:t>
      </w:r>
      <w:proofErr w:type="gramStart"/>
      <w:r>
        <w:rPr>
          <w:lang w:eastAsia="en-GB"/>
        </w:rPr>
        <w:t>WaitTime</w:t>
      </w:r>
      <w:proofErr w:type="spellEnd"/>
      <w:r>
        <w:rPr>
          <w:lang w:eastAsia="en-GB"/>
        </w:rPr>
        <w:t>;</w:t>
      </w:r>
      <w:proofErr w:type="gramEnd"/>
    </w:p>
    <w:p w14:paraId="233CA22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825D56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0E79FBA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R5s211658 sic@</w:t>
      </w:r>
    </w:p>
    <w:p w14:paraId="78B8514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f_NR_CellInfo_SetSIB1_</w:t>
      </w:r>
      <w:proofErr w:type="gramStart"/>
      <w:r>
        <w:rPr>
          <w:lang w:eastAsia="en-GB"/>
        </w:rPr>
        <w:t>UacBarringInfo(</w:t>
      </w:r>
      <w:proofErr w:type="gramEnd"/>
      <w:r>
        <w:rPr>
          <w:lang w:eastAsia="en-GB"/>
        </w:rPr>
        <w:t>nr_Cell1, //@sic R5-221459 sic@</w:t>
      </w:r>
    </w:p>
    <w:p w14:paraId="52138E5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cs_SIB1_UacBarringInfo(cs_UAC_BarringPerCatList_1</w:t>
      </w:r>
      <w:proofErr w:type="gramStart"/>
      <w:r>
        <w:rPr>
          <w:lang w:eastAsia="en-GB"/>
        </w:rPr>
        <w:t>Entry(</w:t>
      </w:r>
      <w:proofErr w:type="gramEnd"/>
      <w:r>
        <w:rPr>
          <w:lang w:eastAsia="en-GB"/>
        </w:rPr>
        <w:t>4,1),</w:t>
      </w:r>
    </w:p>
    <w:p w14:paraId="5348DFF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-, cs_UAC_BarringInfoSetList_1</w:t>
      </w:r>
      <w:proofErr w:type="gramStart"/>
      <w:r>
        <w:rPr>
          <w:lang w:eastAsia="en-GB"/>
        </w:rPr>
        <w:t>Entry(</w:t>
      </w:r>
      <w:proofErr w:type="gramEnd"/>
      <w:r>
        <w:rPr>
          <w:lang w:eastAsia="en-GB"/>
        </w:rPr>
        <w:t>p00, s16, '0000000'B)));</w:t>
      </w:r>
    </w:p>
    <w:p w14:paraId="2DC42B2B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f_NR_ModifySysinfo</w:t>
      </w:r>
      <w:proofErr w:type="spellEnd"/>
      <w:r>
        <w:rPr>
          <w:lang w:eastAsia="en-GB"/>
        </w:rPr>
        <w:t>(nr_Cell1</w:t>
      </w:r>
      <w:proofErr w:type="gramStart"/>
      <w:r>
        <w:rPr>
          <w:lang w:eastAsia="en-GB"/>
        </w:rPr>
        <w:t>);</w:t>
      </w:r>
      <w:proofErr w:type="gramEnd"/>
    </w:p>
    <w:p w14:paraId="59B8EBC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f_NR_WaitModificationPeriods</w:t>
      </w:r>
      <w:proofErr w:type="spellEnd"/>
      <w:r>
        <w:rPr>
          <w:lang w:eastAsia="en-GB"/>
        </w:rPr>
        <w:t>(nr_Cell1</w:t>
      </w:r>
      <w:proofErr w:type="gramStart"/>
      <w:r>
        <w:rPr>
          <w:lang w:eastAsia="en-GB"/>
        </w:rPr>
        <w:t>);</w:t>
      </w:r>
      <w:proofErr w:type="gramEnd"/>
    </w:p>
    <w:p w14:paraId="263B403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A1B338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095A38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 R5-216192 sic@</w:t>
      </w:r>
    </w:p>
    <w:p w14:paraId="57B057A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320609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//Make the UE attempt a MMTel voice call.</w:t>
      </w:r>
    </w:p>
    <w:p w14:paraId="2C25508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f_UT_</w:t>
      </w:r>
      <w:proofErr w:type="gramStart"/>
      <w:r>
        <w:rPr>
          <w:lang w:eastAsia="en-GB"/>
        </w:rPr>
        <w:t>RequestIMSCall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UT);</w:t>
      </w:r>
    </w:p>
    <w:p w14:paraId="2E8FFBB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</w:t>
      </w:r>
    </w:p>
    <w:p w14:paraId="64B7F0F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14"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FA540D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//Check: Does the UE transmit </w:t>
      </w:r>
      <w:proofErr w:type="spellStart"/>
      <w:r>
        <w:rPr>
          <w:lang w:eastAsia="en-GB"/>
        </w:rPr>
        <w:t>RRCSetupRequest</w:t>
      </w:r>
      <w:proofErr w:type="spellEnd"/>
      <w:r>
        <w:rPr>
          <w:lang w:eastAsia="en-GB"/>
        </w:rPr>
        <w:t xml:space="preserve"> message including </w:t>
      </w:r>
      <w:proofErr w:type="spellStart"/>
      <w:r>
        <w:rPr>
          <w:lang w:eastAsia="en-GB"/>
        </w:rPr>
        <w:t>mo-VoiceCall</w:t>
      </w:r>
      <w:proofErr w:type="spellEnd"/>
      <w:r>
        <w:rPr>
          <w:lang w:eastAsia="en-GB"/>
        </w:rPr>
        <w:t xml:space="preserve"> with within 21 s?</w:t>
      </w:r>
    </w:p>
    <w:p w14:paraId="01B5B95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t_WaitTime.start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v_TimerValue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3394503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alt {</w:t>
      </w:r>
    </w:p>
    <w:p w14:paraId="5BD53ED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(car_NR_SRB0_RrcPdu_</w:t>
      </w:r>
      <w:proofErr w:type="gramStart"/>
      <w:r>
        <w:rPr>
          <w:lang w:eastAsia="en-GB"/>
        </w:rPr>
        <w:t>IND(</w:t>
      </w:r>
      <w:proofErr w:type="gramEnd"/>
      <w:r>
        <w:rPr>
          <w:lang w:eastAsia="en-GB"/>
        </w:rPr>
        <w:t>nr_Cell1, cr_38508_RRCSetupRequest(</w:t>
      </w:r>
      <w:proofErr w:type="spellStart"/>
      <w:r>
        <w:rPr>
          <w:lang w:eastAsia="en-GB"/>
        </w:rPr>
        <w:t>mo_VoiceCall</w:t>
      </w:r>
      <w:proofErr w:type="spellEnd"/>
      <w:r>
        <w:rPr>
          <w:lang w:eastAsia="en-GB"/>
        </w:rPr>
        <w:t>,?)))</w:t>
      </w:r>
    </w:p>
    <w:p w14:paraId="1ED9BE0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{</w:t>
      </w:r>
    </w:p>
    <w:p w14:paraId="225C54FC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t_WaitTime.</w:t>
      </w:r>
      <w:proofErr w:type="gramStart"/>
      <w:r>
        <w:rPr>
          <w:lang w:eastAsia="en-GB"/>
        </w:rPr>
        <w:t>stop</w:t>
      </w:r>
      <w:proofErr w:type="spellEnd"/>
      <w:r>
        <w:rPr>
          <w:lang w:eastAsia="en-GB"/>
        </w:rPr>
        <w:t>;</w:t>
      </w:r>
      <w:proofErr w:type="gramEnd"/>
    </w:p>
    <w:p w14:paraId="4B3508BC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14");</w:t>
      </w:r>
    </w:p>
    <w:p w14:paraId="4C9CEF2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3B90C49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t_WaitTime.timeout</w:t>
      </w:r>
      <w:proofErr w:type="spellEnd"/>
    </w:p>
    <w:p w14:paraId="3BD227D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084E9D2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AEE957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3DE7C81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</w:t>
      </w:r>
    </w:p>
    <w:p w14:paraId="7FF43BD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7A7F83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//SS changes SIB1 according to Table 11.3.1.3.3-1 and sends Short Message on PDCCH using P-RNTI. Wait for the new system information to take effect and T390 expire. (Note 1)</w:t>
      </w:r>
    </w:p>
    <w:p w14:paraId="61E9A1C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f_NR_CellInfo_SetSIB1_</w:t>
      </w:r>
      <w:proofErr w:type="gramStart"/>
      <w:r>
        <w:rPr>
          <w:lang w:eastAsia="en-GB"/>
        </w:rPr>
        <w:t>UacBarringInfo(</w:t>
      </w:r>
      <w:proofErr w:type="gramEnd"/>
      <w:r>
        <w:rPr>
          <w:lang w:eastAsia="en-GB"/>
        </w:rPr>
        <w:t>nr_Cell1,</w:t>
      </w:r>
    </w:p>
    <w:p w14:paraId="5AEF522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cs_SIB1_UacBarringInfo(cs_UAC_BarringPerCatList_1</w:t>
      </w:r>
      <w:proofErr w:type="gramStart"/>
      <w:r>
        <w:rPr>
          <w:lang w:eastAsia="en-GB"/>
        </w:rPr>
        <w:t>Entry(</w:t>
      </w:r>
      <w:proofErr w:type="gramEnd"/>
      <w:r>
        <w:rPr>
          <w:lang w:eastAsia="en-GB"/>
        </w:rPr>
        <w:t>6,1),</w:t>
      </w:r>
    </w:p>
    <w:p w14:paraId="2A2FE21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-, cs_UAC_BarringInfoSetList_1</w:t>
      </w:r>
      <w:proofErr w:type="gramStart"/>
      <w:r>
        <w:rPr>
          <w:lang w:eastAsia="en-GB"/>
        </w:rPr>
        <w:t>Entry(</w:t>
      </w:r>
      <w:proofErr w:type="gramEnd"/>
      <w:r>
        <w:rPr>
          <w:lang w:eastAsia="en-GB"/>
        </w:rPr>
        <w:t>p00, s16, '0000000'B)));</w:t>
      </w:r>
    </w:p>
    <w:p w14:paraId="0A003A4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</w:t>
      </w:r>
    </w:p>
    <w:p w14:paraId="45C7C38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f_NR_ModifySysinfo</w:t>
      </w:r>
      <w:proofErr w:type="spellEnd"/>
      <w:r>
        <w:rPr>
          <w:lang w:eastAsia="en-GB"/>
        </w:rPr>
        <w:t xml:space="preserve">(nr_Cell1); //Modify </w:t>
      </w:r>
      <w:proofErr w:type="spellStart"/>
      <w:r>
        <w:rPr>
          <w:lang w:eastAsia="en-GB"/>
        </w:rPr>
        <w:t>Sysinfo</w:t>
      </w:r>
      <w:proofErr w:type="spellEnd"/>
      <w:r>
        <w:rPr>
          <w:lang w:eastAsia="en-GB"/>
        </w:rPr>
        <w:t xml:space="preserve"> in SS</w:t>
      </w:r>
    </w:p>
    <w:p w14:paraId="45CF316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8A816D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 R5-221459 sic@</w:t>
      </w:r>
    </w:p>
    <w:p w14:paraId="237FF8D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15A"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F7A0A5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t_WaitTime.start</w:t>
      </w:r>
      <w:proofErr w:type="spellEnd"/>
      <w:r>
        <w:rPr>
          <w:lang w:eastAsia="en-GB"/>
        </w:rPr>
        <w:t>(20.0</w:t>
      </w:r>
      <w:proofErr w:type="gramStart"/>
      <w:r>
        <w:rPr>
          <w:lang w:eastAsia="en-GB"/>
        </w:rPr>
        <w:t>);</w:t>
      </w:r>
      <w:proofErr w:type="gramEnd"/>
    </w:p>
    <w:p w14:paraId="07EAF12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alt {</w:t>
      </w:r>
    </w:p>
    <w:p w14:paraId="5B32980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(car_NR_SRB0_RrcPdu_</w:t>
      </w:r>
      <w:proofErr w:type="gramStart"/>
      <w:r>
        <w:rPr>
          <w:lang w:eastAsia="en-GB"/>
        </w:rPr>
        <w:t>IND(</w:t>
      </w:r>
      <w:proofErr w:type="gramEnd"/>
      <w:r>
        <w:rPr>
          <w:lang w:eastAsia="en-GB"/>
        </w:rPr>
        <w:t>nr_Cell1, cr_38508_RRCSetupRequest(</w:t>
      </w:r>
      <w:proofErr w:type="spellStart"/>
      <w:r>
        <w:rPr>
          <w:lang w:eastAsia="en-GB"/>
        </w:rPr>
        <w:t>mo_VoiceCall</w:t>
      </w:r>
      <w:proofErr w:type="spellEnd"/>
      <w:r>
        <w:rPr>
          <w:lang w:eastAsia="en-GB"/>
        </w:rPr>
        <w:t>,?)))</w:t>
      </w:r>
    </w:p>
    <w:p w14:paraId="3EFEE7C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540DE58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</w:t>
      </w:r>
      <w:proofErr w:type="spellStart"/>
      <w:r>
        <w:rPr>
          <w:lang w:eastAsia="en-GB"/>
        </w:rPr>
        <w:t>t_WaitTime.</w:t>
      </w:r>
      <w:proofErr w:type="gramStart"/>
      <w:r>
        <w:rPr>
          <w:lang w:eastAsia="en-GB"/>
        </w:rPr>
        <w:t>stop</w:t>
      </w:r>
      <w:proofErr w:type="spellEnd"/>
      <w:r>
        <w:rPr>
          <w:lang w:eastAsia="en-GB"/>
        </w:rPr>
        <w:t>;</w:t>
      </w:r>
      <w:proofErr w:type="gramEnd"/>
    </w:p>
    <w:p w14:paraId="342C378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15Aa1");</w:t>
      </w:r>
    </w:p>
    <w:p w14:paraId="3C159D55" w14:textId="63AA0953" w:rsidR="00210D0E" w:rsidRPr="004D7C44" w:rsidRDefault="00210D0E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 w:themeColor="text1"/>
          <w:lang w:val="en-US" w:eastAsia="en-GB"/>
        </w:rPr>
      </w:pPr>
      <w:r>
        <w:rPr>
          <w:lang w:val="en-US" w:eastAsia="en-GB"/>
        </w:rPr>
        <w:t xml:space="preserve">           </w:t>
      </w:r>
      <w:proofErr w:type="spellStart"/>
      <w:r w:rsidR="004D7C44" w:rsidRPr="004D7C44">
        <w:rPr>
          <w:color w:val="000000" w:themeColor="text1"/>
          <w:highlight w:val="cyan"/>
        </w:rPr>
        <w:t>f_NR_ULGrantConfiguration_Start</w:t>
      </w:r>
      <w:proofErr w:type="spellEnd"/>
      <w:r w:rsidR="004D7C44" w:rsidRPr="004D7C44">
        <w:rPr>
          <w:color w:val="000000" w:themeColor="text1"/>
          <w:highlight w:val="cyan"/>
        </w:rPr>
        <w:t>(</w:t>
      </w:r>
      <w:r w:rsidR="004D7C44" w:rsidRPr="004D7C44">
        <w:rPr>
          <w:highlight w:val="cyan"/>
          <w:lang w:eastAsia="en-GB"/>
        </w:rPr>
        <w:t>nr_Cell1</w:t>
      </w:r>
      <w:r w:rsidR="004D7C44" w:rsidRPr="00923719">
        <w:rPr>
          <w:color w:val="000000" w:themeColor="text1"/>
          <w:highlight w:val="cyan"/>
        </w:rPr>
        <w:t>);</w:t>
      </w:r>
      <w:r w:rsidR="00923719" w:rsidRPr="00923719">
        <w:rPr>
          <w:highlight w:val="cyan"/>
        </w:rPr>
        <w:t xml:space="preserve"> </w:t>
      </w:r>
      <w:r w:rsidR="00923719" w:rsidRPr="00923719">
        <w:rPr>
          <w:color w:val="000000" w:themeColor="text1"/>
          <w:highlight w:val="cyan"/>
        </w:rPr>
        <w:t>// @sic R5s220817 sic@</w:t>
      </w:r>
    </w:p>
    <w:p w14:paraId="1F5AFFB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01103EB6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t_WaitTime.timeout</w:t>
      </w:r>
      <w:proofErr w:type="spellEnd"/>
    </w:p>
    <w:p w14:paraId="674286E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7E3F6F3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//@siclog "Step 15Ab2 - 15Ab3"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29A87F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//Make the UE attempt another MO MTSI MMTEL Voice session.</w:t>
      </w:r>
    </w:p>
    <w:p w14:paraId="5D5EF9A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//Check: Does the UE send NR </w:t>
      </w:r>
      <w:proofErr w:type="spellStart"/>
      <w:r>
        <w:rPr>
          <w:lang w:eastAsia="en-GB"/>
        </w:rPr>
        <w:t>RRCSetupRequest</w:t>
      </w:r>
      <w:proofErr w:type="spellEnd"/>
      <w:r>
        <w:rPr>
          <w:lang w:eastAsia="en-GB"/>
        </w:rPr>
        <w:t xml:space="preserve"> with </w:t>
      </w:r>
      <w:proofErr w:type="spellStart"/>
      <w:r>
        <w:rPr>
          <w:lang w:eastAsia="en-GB"/>
        </w:rPr>
        <w:t>EstablishmentCause</w:t>
      </w:r>
      <w:proofErr w:type="spellEnd"/>
      <w:r>
        <w:rPr>
          <w:lang w:eastAsia="en-GB"/>
        </w:rPr>
        <w:t xml:space="preserve"> set to '</w:t>
      </w:r>
      <w:proofErr w:type="spellStart"/>
      <w:r>
        <w:rPr>
          <w:lang w:eastAsia="en-GB"/>
        </w:rPr>
        <w:t>mo-VoiceCall</w:t>
      </w:r>
      <w:proofErr w:type="spellEnd"/>
      <w:r>
        <w:rPr>
          <w:lang w:eastAsia="en-GB"/>
        </w:rPr>
        <w:t>'?</w:t>
      </w:r>
    </w:p>
    <w:p w14:paraId="1F9C5D3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f_UT_</w:t>
      </w:r>
      <w:proofErr w:type="gramStart"/>
      <w:r>
        <w:rPr>
          <w:lang w:eastAsia="en-GB"/>
        </w:rPr>
        <w:t>RequestIMSCall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UT);</w:t>
      </w:r>
    </w:p>
    <w:p w14:paraId="4CB1409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f_NR_RRC_SetupRequest_</w:t>
      </w:r>
      <w:proofErr w:type="gramStart"/>
      <w:r>
        <w:rPr>
          <w:lang w:eastAsia="en-GB"/>
        </w:rPr>
        <w:t>Def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nr_Cell1, </w:t>
      </w:r>
      <w:proofErr w:type="spellStart"/>
      <w:r>
        <w:rPr>
          <w:lang w:eastAsia="en-GB"/>
        </w:rPr>
        <w:t>mo_VoiceCall</w:t>
      </w:r>
      <w:proofErr w:type="spellEnd"/>
      <w:r>
        <w:rPr>
          <w:lang w:eastAsia="en-GB"/>
        </w:rPr>
        <w:t>);</w:t>
      </w:r>
    </w:p>
    <w:p w14:paraId="470744A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15Ab3");</w:t>
      </w:r>
    </w:p>
    <w:p w14:paraId="7CE2BC0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215412D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316381D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17A119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5301B5E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</w:t>
      </w:r>
    </w:p>
    <w:p w14:paraId="03AD50C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16-17"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B0038DC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void</w:t>
      </w:r>
    </w:p>
    <w:p w14:paraId="4292189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9C6AD2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18-28"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B67CB5D" w14:textId="6D5BED15" w:rsidR="002766EC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 3 to step 13 from test procedure for IMS MO speech call establishment as described in TS 38.508-1 [4] Table 4.9.15.2.2-1 take </w:t>
      </w:r>
      <w:proofErr w:type="gramStart"/>
      <w:r>
        <w:rPr>
          <w:lang w:eastAsia="en-GB"/>
        </w:rPr>
        <w:t>place,:</w:t>
      </w:r>
      <w:proofErr w:type="gramEnd"/>
    </w:p>
    <w:p w14:paraId="1F4B5491" w14:textId="4CF4D913" w:rsidR="00A3526E" w:rsidRDefault="00A3526E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A3526E">
        <w:rPr>
          <w:lang w:eastAsia="en-GB"/>
        </w:rPr>
        <w:t xml:space="preserve">    //Send RRC Connection Setup on SRB0 (CCCH): done automatically by SS in Msg4 of the RA procedure</w:t>
      </w:r>
    </w:p>
    <w:p w14:paraId="2F488B4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f_NR_RRCSetupComplete_Def</w:t>
      </w:r>
      <w:proofErr w:type="spellEnd"/>
      <w:r>
        <w:rPr>
          <w:lang w:eastAsia="en-GB"/>
        </w:rPr>
        <w:t>(nr_Cell1,</w:t>
      </w:r>
    </w:p>
    <w:p w14:paraId="0D137BC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cr_38508_RRCSetupComplete(</w:t>
      </w:r>
      <w:proofErr w:type="spellStart"/>
      <w:r>
        <w:rPr>
          <w:lang w:eastAsia="en-GB"/>
        </w:rPr>
        <w:t>tsc_NR_RRC_TI_Def</w:t>
      </w:r>
      <w:proofErr w:type="spellEnd"/>
      <w:r>
        <w:rPr>
          <w:lang w:eastAsia="en-GB"/>
        </w:rPr>
        <w:t>),</w:t>
      </w:r>
    </w:p>
    <w:p w14:paraId="3F7F82F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</w:t>
      </w:r>
      <w:proofErr w:type="spellStart"/>
      <w:r>
        <w:rPr>
          <w:lang w:eastAsia="en-GB"/>
        </w:rPr>
        <w:t>tsc_SHT_IntegrityProtected</w:t>
      </w:r>
      <w:proofErr w:type="spellEnd"/>
    </w:p>
    <w:p w14:paraId="19D00E2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);</w:t>
      </w:r>
    </w:p>
    <w:p w14:paraId="5DBADE0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</w:t>
      </w:r>
      <w:proofErr w:type="spellStart"/>
      <w:r>
        <w:rPr>
          <w:lang w:eastAsia="en-GB"/>
        </w:rPr>
        <w:t>f_Check_NG_ServiceReqMsg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v_ReceivedMsg.Pdu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cs_NAS_KeySetIdentifier_</w:t>
      </w:r>
      <w:proofErr w:type="gramStart"/>
      <w:r>
        <w:rPr>
          <w:lang w:eastAsia="en-GB"/>
        </w:rPr>
        <w:t>lv</w:t>
      </w:r>
      <w:proofErr w:type="spellEnd"/>
      <w:r>
        <w:rPr>
          <w:lang w:eastAsia="en-GB"/>
        </w:rPr>
        <w:t>(</w:t>
      </w:r>
      <w:proofErr w:type="spellStart"/>
      <w:proofErr w:type="gramEnd"/>
      <w:r>
        <w:rPr>
          <w:lang w:eastAsia="en-GB"/>
        </w:rPr>
        <w:t>f_NR_SecurityKSIamf_Get</w:t>
      </w:r>
      <w:proofErr w:type="spellEnd"/>
      <w:r>
        <w:rPr>
          <w:lang w:eastAsia="en-GB"/>
        </w:rPr>
        <w:t xml:space="preserve"> (), </w:t>
      </w:r>
      <w:proofErr w:type="spellStart"/>
      <w:r>
        <w:rPr>
          <w:lang w:eastAsia="en-GB"/>
        </w:rPr>
        <w:t>tsc_NasKsi_NativeSecurityContext</w:t>
      </w:r>
      <w:proofErr w:type="spellEnd"/>
      <w:r>
        <w:rPr>
          <w:lang w:eastAsia="en-GB"/>
        </w:rPr>
        <w:t>), f_NG_S_TMSI2MobileIdentity(omit, f_NR5GC_CellInfo_GetGutiParameters (nr_Cell1)), '0001'B)) {  // @sic R5s200654 subject to prose CR approval sic@</w:t>
      </w:r>
    </w:p>
    <w:p w14:paraId="64E3BA4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"Service Request Message Failed");</w:t>
      </w:r>
    </w:p>
    <w:p w14:paraId="0F6E47E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4C94A6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f_NR5GC_RRC_ConnectedState3N_Steps5_8(nr_Cell1, </w:t>
      </w:r>
      <w:proofErr w:type="spellStart"/>
      <w:r>
        <w:rPr>
          <w:lang w:eastAsia="en-GB"/>
        </w:rPr>
        <w:t>v_ReceivedMsg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093810F6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6EF620B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v_GSM_</w:t>
      </w:r>
      <w:proofErr w:type="gramStart"/>
      <w:r>
        <w:rPr>
          <w:lang w:eastAsia="en-GB"/>
        </w:rPr>
        <w:t>MobilityInfo</w:t>
      </w:r>
      <w:proofErr w:type="spellEnd"/>
      <w:r>
        <w:rPr>
          <w:lang w:eastAsia="en-GB"/>
        </w:rPr>
        <w:t>:=</w:t>
      </w:r>
      <w:proofErr w:type="gramEnd"/>
      <w:r>
        <w:rPr>
          <w:lang w:eastAsia="en-GB"/>
        </w:rPr>
        <w:t xml:space="preserve"> f_Get_PDUSessionForDNNType(f_NR5GC_MobileInfo_GetSessionInfoList(), IMS_DNN);</w:t>
      </w:r>
    </w:p>
    <w:p w14:paraId="68910E1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FD5ACB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done on IMS PTC</w:t>
      </w:r>
    </w:p>
    <w:p w14:paraId="634FE31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Wait until need to add voice QoS</w:t>
      </w:r>
    </w:p>
    <w:p w14:paraId="0AC6BCF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WaitForTrigger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054B6B7B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f_NR5GC_ModifyPDUSession_</w:t>
      </w:r>
      <w:proofErr w:type="gramStart"/>
      <w:r>
        <w:rPr>
          <w:lang w:eastAsia="en-GB"/>
        </w:rPr>
        <w:t>AddVoice(</w:t>
      </w:r>
      <w:proofErr w:type="gramEnd"/>
      <w:r>
        <w:rPr>
          <w:lang w:eastAsia="en-GB"/>
        </w:rPr>
        <w:t xml:space="preserve">nr_Cell1, </w:t>
      </w:r>
      <w:proofErr w:type="spellStart"/>
      <w:r>
        <w:rPr>
          <w:lang w:eastAsia="en-GB"/>
        </w:rPr>
        <w:t>valueof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v_GSM_MobilityInfo</w:t>
      </w:r>
      <w:proofErr w:type="spellEnd"/>
      <w:r>
        <w:rPr>
          <w:lang w:eastAsia="en-GB"/>
        </w:rPr>
        <w:t>));</w:t>
      </w:r>
    </w:p>
    <w:p w14:paraId="3966FFD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</w:t>
      </w:r>
      <w:proofErr w:type="spellStart"/>
      <w:r>
        <w:rPr>
          <w:lang w:eastAsia="en-GB"/>
        </w:rPr>
        <w:t>pc_Preconditions</w:t>
      </w:r>
      <w:proofErr w:type="spellEnd"/>
      <w:r>
        <w:rPr>
          <w:lang w:eastAsia="en-GB"/>
        </w:rPr>
        <w:t xml:space="preserve">) </w:t>
      </w:r>
      <w:proofErr w:type="gramStart"/>
      <w:r>
        <w:rPr>
          <w:lang w:eastAsia="en-GB"/>
        </w:rPr>
        <w:t>{  /</w:t>
      </w:r>
      <w:proofErr w:type="gramEnd"/>
      <w:r>
        <w:rPr>
          <w:lang w:eastAsia="en-GB"/>
        </w:rPr>
        <w:t>/ @sic R5s220579 sic@</w:t>
      </w:r>
    </w:p>
    <w:p w14:paraId="3F7095E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5D33490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385A5C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"Voice Call Established");</w:t>
      </w:r>
    </w:p>
    <w:p w14:paraId="09349B8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Call now established</w:t>
      </w:r>
    </w:p>
    <w:p w14:paraId="423F6FA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WaitForTrigger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16AAF27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724C42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29-31"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1885EED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//Step 1 to step 5 from test procedure for test procedure for IMS MO speech call release as described in TS 38.508-1 [4] Table 4.9.17.2.2-1 take place</w:t>
      </w:r>
    </w:p>
    <w:p w14:paraId="6528DD2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</w:t>
      </w:r>
      <w:proofErr w:type="gramStart"/>
      <w:r>
        <w:rPr>
          <w:lang w:eastAsia="en-GB"/>
        </w:rPr>
        <w:t>CallRelease(</w:t>
      </w:r>
      <w:proofErr w:type="gramEnd"/>
      <w:r>
        <w:rPr>
          <w:lang w:eastAsia="en-GB"/>
        </w:rPr>
        <w:t xml:space="preserve">nr_Cell1, </w:t>
      </w:r>
      <w:proofErr w:type="spellStart"/>
      <w:r>
        <w:rPr>
          <w:lang w:eastAsia="en-GB"/>
        </w:rPr>
        <w:t>IPCAN_SpeechCall</w:t>
      </w:r>
      <w:proofErr w:type="spellEnd"/>
      <w:r>
        <w:rPr>
          <w:lang w:eastAsia="en-GB"/>
        </w:rPr>
        <w:t>);</w:t>
      </w:r>
    </w:p>
    <w:p w14:paraId="6BB86D8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D4F419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31A"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04932A0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//The SS transmits an </w:t>
      </w:r>
      <w:proofErr w:type="spellStart"/>
      <w:r>
        <w:rPr>
          <w:lang w:eastAsia="en-GB"/>
        </w:rPr>
        <w:t>RRCRelease</w:t>
      </w:r>
      <w:proofErr w:type="spellEnd"/>
      <w:r>
        <w:rPr>
          <w:lang w:eastAsia="en-GB"/>
        </w:rPr>
        <w:t xml:space="preserve"> message to release RRC connection and move the UE to RRC_IDLE.</w:t>
      </w:r>
    </w:p>
    <w:p w14:paraId="1CBFF38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(nr_Cell1); //@sic R5-216192 sic@</w:t>
      </w:r>
    </w:p>
    <w:p w14:paraId="0AEF847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21B8FEE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32"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5117B69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//AT command to make the UE attempt to send SMS over IP</w:t>
      </w:r>
    </w:p>
    <w:p w14:paraId="15C3999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f_UT_IMS_</w:t>
      </w:r>
      <w:proofErr w:type="gramStart"/>
      <w:r>
        <w:rPr>
          <w:lang w:eastAsia="en-GB"/>
        </w:rPr>
        <w:t>TriggerSMS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UT);</w:t>
      </w:r>
    </w:p>
    <w:p w14:paraId="0BE70EB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A2B6CE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33"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EFE84A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//Check: Does the UE transmit an </w:t>
      </w:r>
      <w:proofErr w:type="spellStart"/>
      <w:r>
        <w:rPr>
          <w:lang w:eastAsia="en-GB"/>
        </w:rPr>
        <w:t>RRCSetupRequest</w:t>
      </w:r>
      <w:proofErr w:type="spellEnd"/>
      <w:r>
        <w:rPr>
          <w:lang w:eastAsia="en-GB"/>
        </w:rPr>
        <w:t xml:space="preserve"> message with '</w:t>
      </w:r>
      <w:proofErr w:type="spellStart"/>
      <w:r>
        <w:rPr>
          <w:lang w:eastAsia="en-GB"/>
        </w:rPr>
        <w:t>establishmentCause</w:t>
      </w:r>
      <w:proofErr w:type="spellEnd"/>
      <w:r>
        <w:rPr>
          <w:lang w:eastAsia="en-GB"/>
        </w:rPr>
        <w:t>' set to '</w:t>
      </w:r>
      <w:proofErr w:type="spellStart"/>
      <w:r>
        <w:rPr>
          <w:lang w:eastAsia="en-GB"/>
        </w:rPr>
        <w:t>mo</w:t>
      </w:r>
      <w:proofErr w:type="spellEnd"/>
      <w:r>
        <w:rPr>
          <w:lang w:eastAsia="en-GB"/>
        </w:rPr>
        <w:t>-SMS'?</w:t>
      </w:r>
    </w:p>
    <w:p w14:paraId="75340296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 R5-210356 sic@</w:t>
      </w:r>
    </w:p>
    <w:p w14:paraId="6754215C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t_WaitTime.start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v_TimerValue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2190C3C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alt {</w:t>
      </w:r>
    </w:p>
    <w:p w14:paraId="49B37EB6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(car_NR_SRB0_RrcPdu_</w:t>
      </w:r>
      <w:proofErr w:type="gramStart"/>
      <w:r>
        <w:rPr>
          <w:lang w:eastAsia="en-GB"/>
        </w:rPr>
        <w:t>IND(</w:t>
      </w:r>
      <w:proofErr w:type="gramEnd"/>
      <w:r>
        <w:rPr>
          <w:lang w:eastAsia="en-GB"/>
        </w:rPr>
        <w:t xml:space="preserve">nr_Cell1, cr_38508_RRCResumeRequest(tsc_NR_ShortI_RNTI_Value1, </w:t>
      </w:r>
      <w:proofErr w:type="spellStart"/>
      <w:r>
        <w:rPr>
          <w:lang w:eastAsia="en-GB"/>
        </w:rPr>
        <w:t>mo_SMS</w:t>
      </w:r>
      <w:proofErr w:type="spellEnd"/>
      <w:r>
        <w:rPr>
          <w:lang w:eastAsia="en-GB"/>
        </w:rPr>
        <w:t>))) //@sic R5-221459 sic@</w:t>
      </w:r>
    </w:p>
    <w:p w14:paraId="0610E8A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{</w:t>
      </w:r>
    </w:p>
    <w:p w14:paraId="51BA350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</w:t>
      </w:r>
      <w:proofErr w:type="spellStart"/>
      <w:r>
        <w:rPr>
          <w:lang w:eastAsia="en-GB"/>
        </w:rPr>
        <w:t>t_WaitTime.</w:t>
      </w:r>
      <w:proofErr w:type="gramStart"/>
      <w:r>
        <w:rPr>
          <w:lang w:eastAsia="en-GB"/>
        </w:rPr>
        <w:t>stop</w:t>
      </w:r>
      <w:proofErr w:type="spellEnd"/>
      <w:r>
        <w:rPr>
          <w:lang w:eastAsia="en-GB"/>
        </w:rPr>
        <w:t>;</w:t>
      </w:r>
      <w:proofErr w:type="gramEnd"/>
    </w:p>
    <w:p w14:paraId="6F90DF4C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33");</w:t>
      </w:r>
    </w:p>
    <w:p w14:paraId="23D368B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0063E80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t_WaitTime.timeout</w:t>
      </w:r>
      <w:proofErr w:type="spellEnd"/>
      <w:r>
        <w:rPr>
          <w:lang w:eastAsia="en-GB"/>
        </w:rPr>
        <w:t xml:space="preserve"> {}</w:t>
      </w:r>
    </w:p>
    <w:p w14:paraId="13C82D7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018492B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</w:t>
      </w:r>
    </w:p>
    <w:p w14:paraId="55FE051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34"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0D169B6F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//SS changes SIB1 according to Table 11.3.1.3.3-1 and sends Short Message on PDCCH using P-RNTI. Wait for the new system information to take effect and T390 expire. (Note 1)</w:t>
      </w:r>
    </w:p>
    <w:p w14:paraId="3755B270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f_NR_CellInfo_SetSIB1_</w:t>
      </w:r>
      <w:proofErr w:type="gramStart"/>
      <w:r>
        <w:rPr>
          <w:lang w:eastAsia="en-GB"/>
        </w:rPr>
        <w:t>UacBarringInfo(</w:t>
      </w:r>
      <w:proofErr w:type="gramEnd"/>
      <w:r>
        <w:rPr>
          <w:lang w:eastAsia="en-GB"/>
        </w:rPr>
        <w:t>nr_Cell1, omit);</w:t>
      </w:r>
    </w:p>
    <w:p w14:paraId="310A5217" w14:textId="242C8EB6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f_NR_ModifySysinfo</w:t>
      </w:r>
      <w:proofErr w:type="spellEnd"/>
      <w:r>
        <w:rPr>
          <w:lang w:eastAsia="en-GB"/>
        </w:rPr>
        <w:t>(nr_Cell1</w:t>
      </w:r>
      <w:proofErr w:type="gramStart"/>
      <w:r>
        <w:rPr>
          <w:lang w:eastAsia="en-GB"/>
        </w:rPr>
        <w:t>);</w:t>
      </w:r>
      <w:proofErr w:type="gramEnd"/>
      <w:r>
        <w:rPr>
          <w:lang w:eastAsia="en-GB"/>
        </w:rPr>
        <w:t xml:space="preserve">   </w:t>
      </w:r>
    </w:p>
    <w:p w14:paraId="2526E86E" w14:textId="77777777" w:rsidR="00E1574A" w:rsidRDefault="00E1574A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7A49C95" w14:textId="72F7BD52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34A"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117BC9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t_WaitTime.start</w:t>
      </w:r>
      <w:proofErr w:type="spellEnd"/>
      <w:r>
        <w:rPr>
          <w:lang w:eastAsia="en-GB"/>
        </w:rPr>
        <w:t>(20.0</w:t>
      </w:r>
      <w:proofErr w:type="gramStart"/>
      <w:r>
        <w:rPr>
          <w:lang w:eastAsia="en-GB"/>
        </w:rPr>
        <w:t>);</w:t>
      </w:r>
      <w:proofErr w:type="gramEnd"/>
    </w:p>
    <w:p w14:paraId="36AB0376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alt {</w:t>
      </w:r>
    </w:p>
    <w:p w14:paraId="59B0A39A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//@siclog "Step 34Aa1"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8812DB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//Check: Does the UE send NR </w:t>
      </w:r>
      <w:proofErr w:type="spellStart"/>
      <w:r>
        <w:rPr>
          <w:lang w:eastAsia="en-GB"/>
        </w:rPr>
        <w:t>RRCSetupRequest</w:t>
      </w:r>
      <w:proofErr w:type="spellEnd"/>
      <w:r>
        <w:rPr>
          <w:lang w:eastAsia="en-GB"/>
        </w:rPr>
        <w:t xml:space="preserve"> with </w:t>
      </w:r>
      <w:proofErr w:type="spellStart"/>
      <w:r>
        <w:rPr>
          <w:lang w:eastAsia="en-GB"/>
        </w:rPr>
        <w:t>EstablishmentCause</w:t>
      </w:r>
      <w:proofErr w:type="spellEnd"/>
      <w:r>
        <w:rPr>
          <w:lang w:eastAsia="en-GB"/>
        </w:rPr>
        <w:t xml:space="preserve"> set to '</w:t>
      </w:r>
      <w:proofErr w:type="spellStart"/>
      <w:r>
        <w:rPr>
          <w:lang w:eastAsia="en-GB"/>
        </w:rPr>
        <w:t>mo</w:t>
      </w:r>
      <w:proofErr w:type="spellEnd"/>
      <w:r>
        <w:rPr>
          <w:lang w:eastAsia="en-GB"/>
        </w:rPr>
        <w:t>-SMS'?</w:t>
      </w:r>
    </w:p>
    <w:p w14:paraId="3EC3154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(car_NR_SRB0_RrcPdu_</w:t>
      </w:r>
      <w:proofErr w:type="gramStart"/>
      <w:r>
        <w:rPr>
          <w:lang w:eastAsia="en-GB"/>
        </w:rPr>
        <w:t>IND(</w:t>
      </w:r>
      <w:proofErr w:type="gramEnd"/>
      <w:r>
        <w:rPr>
          <w:lang w:eastAsia="en-GB"/>
        </w:rPr>
        <w:t xml:space="preserve">nr_Cell1, cr_38508_RRCSetupRequest( </w:t>
      </w:r>
      <w:proofErr w:type="spellStart"/>
      <w:r>
        <w:rPr>
          <w:lang w:eastAsia="en-GB"/>
        </w:rPr>
        <w:t>mo_SMS</w:t>
      </w:r>
      <w:proofErr w:type="spellEnd"/>
      <w:r>
        <w:rPr>
          <w:lang w:eastAsia="en-GB"/>
        </w:rPr>
        <w:t>,?)))</w:t>
      </w:r>
    </w:p>
    <w:p w14:paraId="5D150CA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0B9443A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t_WaitTime.</w:t>
      </w:r>
      <w:proofErr w:type="gramStart"/>
      <w:r>
        <w:rPr>
          <w:lang w:eastAsia="en-GB"/>
        </w:rPr>
        <w:t>stop</w:t>
      </w:r>
      <w:proofErr w:type="spellEnd"/>
      <w:r>
        <w:rPr>
          <w:lang w:eastAsia="en-GB"/>
        </w:rPr>
        <w:t>;</w:t>
      </w:r>
      <w:proofErr w:type="gramEnd"/>
    </w:p>
    <w:p w14:paraId="51F452B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34Aa1");</w:t>
      </w:r>
    </w:p>
    <w:p w14:paraId="2FA6E372" w14:textId="5E63D315" w:rsidR="00E1574A" w:rsidRPr="00E1574A" w:rsidRDefault="007F684B" w:rsidP="00E157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 w:themeColor="text1"/>
        </w:rPr>
      </w:pPr>
      <w:r>
        <w:rPr>
          <w:lang w:eastAsia="en-GB"/>
        </w:rPr>
        <w:tab/>
        <w:t xml:space="preserve">    </w:t>
      </w:r>
      <w:proofErr w:type="spellStart"/>
      <w:r w:rsidRPr="004D7C44">
        <w:rPr>
          <w:color w:val="000000" w:themeColor="text1"/>
          <w:highlight w:val="cyan"/>
        </w:rPr>
        <w:t>f_NR_ULGrantConfiguration_Start</w:t>
      </w:r>
      <w:proofErr w:type="spellEnd"/>
      <w:r w:rsidRPr="004D7C44">
        <w:rPr>
          <w:color w:val="000000" w:themeColor="text1"/>
          <w:highlight w:val="cyan"/>
        </w:rPr>
        <w:t>(</w:t>
      </w:r>
      <w:r w:rsidRPr="004D7C44">
        <w:rPr>
          <w:highlight w:val="cyan"/>
          <w:lang w:eastAsia="en-GB"/>
        </w:rPr>
        <w:t>nr_Cell1</w:t>
      </w:r>
      <w:r w:rsidRPr="00E1574A">
        <w:rPr>
          <w:color w:val="000000" w:themeColor="text1"/>
          <w:highlight w:val="cyan"/>
        </w:rPr>
        <w:t>);</w:t>
      </w:r>
      <w:r w:rsidR="00E1574A" w:rsidRPr="00E1574A">
        <w:rPr>
          <w:highlight w:val="cyan"/>
        </w:rPr>
        <w:t xml:space="preserve"> </w:t>
      </w:r>
      <w:r w:rsidR="00E1574A" w:rsidRPr="00E1574A">
        <w:rPr>
          <w:color w:val="000000" w:themeColor="text1"/>
          <w:highlight w:val="cyan"/>
        </w:rPr>
        <w:t>// @sic R5s220817 sic@</w:t>
      </w:r>
    </w:p>
    <w:p w14:paraId="74A606F6" w14:textId="30704716" w:rsidR="007F684B" w:rsidRDefault="00E1574A" w:rsidP="00E1574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E1574A">
        <w:rPr>
          <w:color w:val="000000" w:themeColor="text1"/>
        </w:rPr>
        <w:t xml:space="preserve">        }</w:t>
      </w:r>
    </w:p>
    <w:p w14:paraId="2515B8F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D65424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[] </w:t>
      </w:r>
      <w:proofErr w:type="spellStart"/>
      <w:r>
        <w:rPr>
          <w:lang w:eastAsia="en-GB"/>
        </w:rPr>
        <w:t>t_WaitTime.timeout</w:t>
      </w:r>
      <w:proofErr w:type="spellEnd"/>
    </w:p>
    <w:p w14:paraId="40AB9AB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{</w:t>
      </w:r>
    </w:p>
    <w:p w14:paraId="125C50C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//@siclog "Step 34Ab2"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A93AF6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//AT command to make the UE attempt to send another SMS over IP</w:t>
      </w:r>
    </w:p>
    <w:p w14:paraId="0EBC8C03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f_UT_IMS_</w:t>
      </w:r>
      <w:proofErr w:type="gramStart"/>
      <w:r>
        <w:rPr>
          <w:lang w:eastAsia="en-GB"/>
        </w:rPr>
        <w:t>TriggerSMS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UT);</w:t>
      </w:r>
    </w:p>
    <w:p w14:paraId="72540C2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</w:t>
      </w:r>
      <w:proofErr w:type="spellStart"/>
      <w:r>
        <w:rPr>
          <w:lang w:eastAsia="en-GB"/>
        </w:rPr>
        <w:t>f_NR_RRC_SetupRequest_</w:t>
      </w:r>
      <w:proofErr w:type="gramStart"/>
      <w:r>
        <w:rPr>
          <w:lang w:eastAsia="en-GB"/>
        </w:rPr>
        <w:t>Def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nr_Cell1, </w:t>
      </w:r>
      <w:proofErr w:type="spellStart"/>
      <w:r>
        <w:rPr>
          <w:lang w:eastAsia="en-GB"/>
        </w:rPr>
        <w:t>mo_SMS</w:t>
      </w:r>
      <w:proofErr w:type="spellEnd"/>
      <w:r>
        <w:rPr>
          <w:lang w:eastAsia="en-GB"/>
        </w:rPr>
        <w:t>);</w:t>
      </w:r>
    </w:p>
    <w:p w14:paraId="1D6335CC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34Ab3");</w:t>
      </w:r>
    </w:p>
    <w:p w14:paraId="02138FE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}</w:t>
      </w:r>
    </w:p>
    <w:p w14:paraId="43836A21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38B411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04CFCA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</w:t>
      </w:r>
    </w:p>
    <w:p w14:paraId="14865337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"Steps 36-43"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7E11F9F9" w14:textId="6C9439D8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//Steps 3-16 from generic procedure IMS MO SMS in 5GS as described in TS 38.508-1 [4] Table 4.9.19.2.2-1 take place.        </w:t>
      </w:r>
    </w:p>
    <w:p w14:paraId="12AFD1BA" w14:textId="7F0AB851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r w:rsidR="00E5096D" w:rsidRPr="00E5096D">
        <w:rPr>
          <w:lang w:eastAsia="en-GB"/>
        </w:rPr>
        <w:t>// Send RRC Connection Setup on SRB0 (CCCH): done automatically by SS in Msg4 of the RA procedure</w:t>
      </w:r>
    </w:p>
    <w:p w14:paraId="7E0D813E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f_NR_RRCSetupComplete_Def</w:t>
      </w:r>
      <w:proofErr w:type="spellEnd"/>
      <w:r>
        <w:rPr>
          <w:lang w:eastAsia="en-GB"/>
        </w:rPr>
        <w:t>(nr_Cell1,</w:t>
      </w:r>
    </w:p>
    <w:p w14:paraId="67241BF6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cr_38508_RRCSetupComplete(</w:t>
      </w:r>
      <w:proofErr w:type="spellStart"/>
      <w:r>
        <w:rPr>
          <w:lang w:eastAsia="en-GB"/>
        </w:rPr>
        <w:t>tsc_NR_RRC_TI_Def</w:t>
      </w:r>
      <w:proofErr w:type="spellEnd"/>
      <w:r>
        <w:rPr>
          <w:lang w:eastAsia="en-GB"/>
        </w:rPr>
        <w:t>),</w:t>
      </w:r>
    </w:p>
    <w:p w14:paraId="6F5190B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</w:t>
      </w:r>
      <w:proofErr w:type="spellStart"/>
      <w:r>
        <w:rPr>
          <w:lang w:eastAsia="en-GB"/>
        </w:rPr>
        <w:t>tsc_SHT_IntegrityProtected</w:t>
      </w:r>
      <w:proofErr w:type="spellEnd"/>
    </w:p>
    <w:p w14:paraId="2728DED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);</w:t>
      </w:r>
    </w:p>
    <w:p w14:paraId="65F8F65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if (not </w:t>
      </w:r>
      <w:proofErr w:type="spellStart"/>
      <w:r>
        <w:rPr>
          <w:lang w:eastAsia="en-GB"/>
        </w:rPr>
        <w:t>f_Check_NG_ServiceReqMsg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v_ReceivedMsg.Pdu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cs_NAS_KeySetIdentifier_</w:t>
      </w:r>
      <w:proofErr w:type="gramStart"/>
      <w:r>
        <w:rPr>
          <w:lang w:eastAsia="en-GB"/>
        </w:rPr>
        <w:t>lv</w:t>
      </w:r>
      <w:proofErr w:type="spellEnd"/>
      <w:r>
        <w:rPr>
          <w:lang w:eastAsia="en-GB"/>
        </w:rPr>
        <w:t>(</w:t>
      </w:r>
      <w:proofErr w:type="spellStart"/>
      <w:proofErr w:type="gramEnd"/>
      <w:r>
        <w:rPr>
          <w:lang w:eastAsia="en-GB"/>
        </w:rPr>
        <w:t>f_NR_SecurityKSIamf_Get</w:t>
      </w:r>
      <w:proofErr w:type="spellEnd"/>
      <w:r>
        <w:rPr>
          <w:lang w:eastAsia="en-GB"/>
        </w:rPr>
        <w:t xml:space="preserve"> (), </w:t>
      </w:r>
      <w:proofErr w:type="spellStart"/>
      <w:r>
        <w:rPr>
          <w:lang w:eastAsia="en-GB"/>
        </w:rPr>
        <w:t>tsc_NasKsi_NativeSecurityContext</w:t>
      </w:r>
      <w:proofErr w:type="spellEnd"/>
      <w:r>
        <w:rPr>
          <w:lang w:eastAsia="en-GB"/>
        </w:rPr>
        <w:t>), f_NG_S_TMSI2MobileIdentity(omit, f_NR5GC_CellInfo_GetGutiParameters (nr_Cell1)), '0001'B)) {  // @sic R5s200654 subject to prose CR approval sic@</w:t>
      </w:r>
    </w:p>
    <w:p w14:paraId="1B0EDEC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"Service Request Message Failed");</w:t>
      </w:r>
    </w:p>
    <w:p w14:paraId="2484CE6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15EF5762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9F7F7C9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SendCoOrdMsg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 //@sic R5s211658 sic@</w:t>
      </w:r>
    </w:p>
    <w:p w14:paraId="58E9A1CD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f_NR5GC_RRC_ConnectedState3N_Steps5_8(nr_Cell1, </w:t>
      </w:r>
      <w:proofErr w:type="spellStart"/>
      <w:r>
        <w:rPr>
          <w:lang w:eastAsia="en-GB"/>
        </w:rPr>
        <w:t>v_ReceivedMsg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15F10FC4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BF680F5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f_IMS_IPCAN_</w:t>
      </w:r>
      <w:proofErr w:type="gramStart"/>
      <w:r>
        <w:rPr>
          <w:lang w:eastAsia="en-GB"/>
        </w:rPr>
        <w:t>WaitForTrigger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IMS[tsc_Index_IMS1]);</w:t>
      </w:r>
    </w:p>
    <w:p w14:paraId="1ABE1E08" w14:textId="77777777" w:rsidR="00563A88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</w:t>
      </w:r>
    </w:p>
    <w:p w14:paraId="6746EA19" w14:textId="0A92E962" w:rsidR="00563A88" w:rsidRPr="00DA546D" w:rsidRDefault="00563A88" w:rsidP="001532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</w:t>
      </w:r>
    </w:p>
    <w:sectPr w:rsidR="00563A88" w:rsidRPr="00DA546D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F9186" w14:textId="77777777" w:rsidR="001C2CB1" w:rsidRDefault="001C2CB1">
      <w:r>
        <w:separator/>
      </w:r>
    </w:p>
  </w:endnote>
  <w:endnote w:type="continuationSeparator" w:id="0">
    <w:p w14:paraId="7E35FB54" w14:textId="77777777" w:rsidR="001C2CB1" w:rsidRDefault="001C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3C54" w14:textId="77777777" w:rsidR="001C2CB1" w:rsidRDefault="001C2CB1">
      <w:r>
        <w:separator/>
      </w:r>
    </w:p>
  </w:footnote>
  <w:footnote w:type="continuationSeparator" w:id="0">
    <w:p w14:paraId="313CDF41" w14:textId="77777777" w:rsidR="001C2CB1" w:rsidRDefault="001C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91182"/>
    <w:multiLevelType w:val="hybridMultilevel"/>
    <w:tmpl w:val="90D2467E"/>
    <w:lvl w:ilvl="0" w:tplc="447A8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6BF02A9"/>
    <w:multiLevelType w:val="hybridMultilevel"/>
    <w:tmpl w:val="E6DAD4EC"/>
    <w:lvl w:ilvl="0" w:tplc="3A7E5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55603"/>
    <w:multiLevelType w:val="hybridMultilevel"/>
    <w:tmpl w:val="CFD48680"/>
    <w:lvl w:ilvl="0" w:tplc="B4D28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3"/>
  </w:num>
  <w:num w:numId="4" w16cid:durableId="797534196">
    <w:abstractNumId w:val="11"/>
  </w:num>
  <w:num w:numId="5" w16cid:durableId="1217936849">
    <w:abstractNumId w:val="7"/>
  </w:num>
  <w:num w:numId="6" w16cid:durableId="2059350688">
    <w:abstractNumId w:val="4"/>
  </w:num>
  <w:num w:numId="7" w16cid:durableId="204223995">
    <w:abstractNumId w:val="12"/>
  </w:num>
  <w:num w:numId="8" w16cid:durableId="281309129">
    <w:abstractNumId w:val="8"/>
  </w:num>
  <w:num w:numId="9" w16cid:durableId="1568035936">
    <w:abstractNumId w:val="9"/>
  </w:num>
  <w:num w:numId="10" w16cid:durableId="922252282">
    <w:abstractNumId w:val="1"/>
  </w:num>
  <w:num w:numId="11" w16cid:durableId="1581712518">
    <w:abstractNumId w:val="2"/>
  </w:num>
  <w:num w:numId="12" w16cid:durableId="868185291">
    <w:abstractNumId w:val="10"/>
  </w:num>
  <w:num w:numId="13" w16cid:durableId="1863202599">
    <w:abstractNumId w:val="0"/>
  </w:num>
  <w:num w:numId="14" w16cid:durableId="100239754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07D9B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643"/>
    <w:rsid w:val="0003082D"/>
    <w:rsid w:val="00031A51"/>
    <w:rsid w:val="00033F02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0AF0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5949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06555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46FDB"/>
    <w:rsid w:val="00150799"/>
    <w:rsid w:val="00153291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2CB1"/>
    <w:rsid w:val="001C5C2A"/>
    <w:rsid w:val="001C5EFA"/>
    <w:rsid w:val="001C7C7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0D0E"/>
    <w:rsid w:val="00211487"/>
    <w:rsid w:val="0021236C"/>
    <w:rsid w:val="00212AF9"/>
    <w:rsid w:val="00217B0E"/>
    <w:rsid w:val="00220349"/>
    <w:rsid w:val="00221C5A"/>
    <w:rsid w:val="00222013"/>
    <w:rsid w:val="00232611"/>
    <w:rsid w:val="00232B70"/>
    <w:rsid w:val="00233AFC"/>
    <w:rsid w:val="00235365"/>
    <w:rsid w:val="002360A5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766EC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3E66"/>
    <w:rsid w:val="003253E4"/>
    <w:rsid w:val="00326378"/>
    <w:rsid w:val="0032645A"/>
    <w:rsid w:val="003328F3"/>
    <w:rsid w:val="0033294A"/>
    <w:rsid w:val="00341766"/>
    <w:rsid w:val="00341F6F"/>
    <w:rsid w:val="00342CE6"/>
    <w:rsid w:val="00342D98"/>
    <w:rsid w:val="0034341E"/>
    <w:rsid w:val="00343CD7"/>
    <w:rsid w:val="00343F6F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B45"/>
    <w:rsid w:val="003A2996"/>
    <w:rsid w:val="003A3820"/>
    <w:rsid w:val="003A6114"/>
    <w:rsid w:val="003C2766"/>
    <w:rsid w:val="003C474B"/>
    <w:rsid w:val="003C6AD0"/>
    <w:rsid w:val="003D1466"/>
    <w:rsid w:val="003D5C48"/>
    <w:rsid w:val="003E1A36"/>
    <w:rsid w:val="003E33B8"/>
    <w:rsid w:val="003E51C2"/>
    <w:rsid w:val="003E74A0"/>
    <w:rsid w:val="003F3287"/>
    <w:rsid w:val="003F40E3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512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D7C44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53C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3A88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27C22"/>
    <w:rsid w:val="006316B2"/>
    <w:rsid w:val="00631BE9"/>
    <w:rsid w:val="006379F5"/>
    <w:rsid w:val="0064139A"/>
    <w:rsid w:val="00642CCB"/>
    <w:rsid w:val="00643A7D"/>
    <w:rsid w:val="00644586"/>
    <w:rsid w:val="00647E4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0221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3A7F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1BE5"/>
    <w:rsid w:val="007E643A"/>
    <w:rsid w:val="007F0389"/>
    <w:rsid w:val="007F2D57"/>
    <w:rsid w:val="007F3701"/>
    <w:rsid w:val="007F3A9A"/>
    <w:rsid w:val="007F56A5"/>
    <w:rsid w:val="007F684B"/>
    <w:rsid w:val="007F7259"/>
    <w:rsid w:val="007F7717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5B7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2D5E"/>
    <w:rsid w:val="008A45A6"/>
    <w:rsid w:val="008A483F"/>
    <w:rsid w:val="008A60A2"/>
    <w:rsid w:val="008B0905"/>
    <w:rsid w:val="008B2743"/>
    <w:rsid w:val="008C26A7"/>
    <w:rsid w:val="008C6934"/>
    <w:rsid w:val="008C7F09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3E6D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3719"/>
    <w:rsid w:val="009273EA"/>
    <w:rsid w:val="00931590"/>
    <w:rsid w:val="00932792"/>
    <w:rsid w:val="009329ED"/>
    <w:rsid w:val="00932A85"/>
    <w:rsid w:val="0093355C"/>
    <w:rsid w:val="00934196"/>
    <w:rsid w:val="00934618"/>
    <w:rsid w:val="0093787F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05D3"/>
    <w:rsid w:val="0096262E"/>
    <w:rsid w:val="00966D6E"/>
    <w:rsid w:val="00973015"/>
    <w:rsid w:val="00974F0C"/>
    <w:rsid w:val="0097648A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1657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4B11"/>
    <w:rsid w:val="00A27D3B"/>
    <w:rsid w:val="00A31D14"/>
    <w:rsid w:val="00A3526E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66B6"/>
    <w:rsid w:val="00A57528"/>
    <w:rsid w:val="00A57D73"/>
    <w:rsid w:val="00A601CD"/>
    <w:rsid w:val="00A601E5"/>
    <w:rsid w:val="00A65F60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4EAC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54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5489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574A"/>
    <w:rsid w:val="00E1748E"/>
    <w:rsid w:val="00E20322"/>
    <w:rsid w:val="00E2067E"/>
    <w:rsid w:val="00E22222"/>
    <w:rsid w:val="00E27D3F"/>
    <w:rsid w:val="00E311C6"/>
    <w:rsid w:val="00E318A0"/>
    <w:rsid w:val="00E32E48"/>
    <w:rsid w:val="00E32FF5"/>
    <w:rsid w:val="00E34898"/>
    <w:rsid w:val="00E37029"/>
    <w:rsid w:val="00E41251"/>
    <w:rsid w:val="00E41630"/>
    <w:rsid w:val="00E44BE1"/>
    <w:rsid w:val="00E4673A"/>
    <w:rsid w:val="00E5096D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77BDF"/>
    <w:rsid w:val="00E814FE"/>
    <w:rsid w:val="00E839E7"/>
    <w:rsid w:val="00E83B5B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040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13</Pages>
  <Words>2664</Words>
  <Characters>14654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17</cp:revision>
  <cp:lastPrinted>1900-01-01T00:00:00Z</cp:lastPrinted>
  <dcterms:created xsi:type="dcterms:W3CDTF">2022-07-01T09:34:00Z</dcterms:created>
  <dcterms:modified xsi:type="dcterms:W3CDTF">2022-07-04T12:19:00Z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