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A3CA" w14:textId="5D2D4C8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808</w:t>
        </w:r>
      </w:fldSimple>
    </w:p>
    <w:p w14:paraId="210A5493" w14:textId="77777777" w:rsidR="00745C21" w:rsidRDefault="006A0BBF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6A0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27A0A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9D3C0F" w:rsidR="001E41F3" w:rsidRDefault="00A80168" w:rsidP="00B7489A">
            <w:pPr>
              <w:pStyle w:val="CRCoverPage"/>
              <w:spacing w:after="0"/>
              <w:rPr>
                <w:noProof/>
              </w:rPr>
            </w:pPr>
            <w:r w:rsidRPr="00A80168">
              <w:t>Correction for EN-DC PDCP test case 7.1.3.5.2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86B741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AF5186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6A0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D0A4B" w14:textId="77777777" w:rsidR="00684743" w:rsidRDefault="00684743" w:rsidP="006847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EUTRA PTC is currently not waiting for the final trigger from NR PTC (indicating steps 7-8b2 are completed) before proceeding to postamble.</w:t>
            </w:r>
          </w:p>
          <w:p w14:paraId="708AA7DE" w14:textId="4824AE81" w:rsidR="0046272D" w:rsidRDefault="0046272D" w:rsidP="00684743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77915" w:rsidR="0046272D" w:rsidRPr="0035396C" w:rsidRDefault="00684743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wait for coordination trigger at the end of EUTRA test body.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53B02" w:rsidR="00684BAA" w:rsidRPr="00BD4675" w:rsidRDefault="0046272D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9AFF5" w:rsidR="0046272D" w:rsidRDefault="0035396C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7.1.3.5.2.ENDC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46272D" w:rsidRDefault="00A70CE7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01279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07DDC71" w14:textId="0BA716F1" w:rsidR="006A0452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A0452" w:rsidRPr="00143D28">
        <w:rPr>
          <w:rFonts w:cs="Arial"/>
          <w:iCs/>
        </w:rPr>
        <w:t>Table of Contents</w:t>
      </w:r>
      <w:r w:rsidR="006A0452">
        <w:tab/>
      </w:r>
      <w:r w:rsidR="006A0452">
        <w:fldChar w:fldCharType="begin"/>
      </w:r>
      <w:r w:rsidR="006A0452">
        <w:instrText xml:space="preserve"> PAGEREF _Toc106012793 \h </w:instrText>
      </w:r>
      <w:r w:rsidR="006A0452">
        <w:fldChar w:fldCharType="separate"/>
      </w:r>
      <w:r w:rsidR="006A0452">
        <w:t>2</w:t>
      </w:r>
      <w:r w:rsidR="006A0452">
        <w:fldChar w:fldCharType="end"/>
      </w:r>
    </w:p>
    <w:p w14:paraId="277EBF02" w14:textId="4FD9C20E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_Toc106012794 \h </w:instrText>
      </w:r>
      <w:r>
        <w:fldChar w:fldCharType="separate"/>
      </w:r>
      <w:r>
        <w:t>3</w:t>
      </w:r>
      <w:r>
        <w:fldChar w:fldCharType="end"/>
      </w:r>
    </w:p>
    <w:p w14:paraId="44726F31" w14:textId="5B3C2B6C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_Toc106012795 \h </w:instrText>
      </w:r>
      <w:r>
        <w:fldChar w:fldCharType="separate"/>
      </w:r>
      <w:r>
        <w:t>3</w:t>
      </w:r>
      <w:r>
        <w:fldChar w:fldCharType="end"/>
      </w:r>
    </w:p>
    <w:p w14:paraId="75207EDE" w14:textId="249E828B" w:rsidR="006A0452" w:rsidRDefault="006A045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3D2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3D28">
        <w:rPr>
          <w:b/>
          <w:lang w:val="pt-BR"/>
        </w:rPr>
        <w:t xml:space="preserve">Change </w:t>
      </w:r>
      <w:r w:rsidRPr="00143D28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_Toc106012796 \h </w:instrText>
      </w:r>
      <w:r>
        <w:fldChar w:fldCharType="separate"/>
      </w:r>
      <w:r>
        <w:t>3</w:t>
      </w:r>
      <w:r>
        <w:fldChar w:fldCharType="end"/>
      </w:r>
    </w:p>
    <w:p w14:paraId="325A0C2F" w14:textId="7AB0033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01279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622852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6012795"/>
      <w:r w:rsidRPr="00854C55">
        <w:rPr>
          <w:b/>
        </w:rPr>
        <w:t>Corrections required</w:t>
      </w:r>
      <w:bookmarkEnd w:id="4"/>
      <w:bookmarkEnd w:id="5"/>
      <w:bookmarkEnd w:id="6"/>
    </w:p>
    <w:p w14:paraId="555A231F" w14:textId="7AF2762E" w:rsidR="00DC7A19" w:rsidRDefault="00DC7A19" w:rsidP="00DC7A19"/>
    <w:p w14:paraId="78795FDB" w14:textId="5F3EDBAC" w:rsidR="006E6FC1" w:rsidRDefault="006E6FC1" w:rsidP="006E6FC1">
      <w:pPr>
        <w:pStyle w:val="Heading2"/>
        <w:rPr>
          <w:lang w:val="en-US" w:eastAsia="en-GB"/>
        </w:rPr>
      </w:pPr>
      <w:r>
        <w:t xml:space="preserve">2.1 </w:t>
      </w:r>
      <w:r w:rsidRPr="00E751F5">
        <w:t xml:space="preserve">Change </w:t>
      </w:r>
      <w: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E6FC1" w14:paraId="7513A508" w14:textId="77777777" w:rsidTr="003E4224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5F4B18" w14:textId="77777777" w:rsidR="006E6FC1" w:rsidRDefault="006E6FC1" w:rsidP="003E4224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D0BF58" w14:textId="10AFF5C8" w:rsidR="006E6FC1" w:rsidRDefault="006E6FC1" w:rsidP="003E4224">
            <w:pPr>
              <w:tabs>
                <w:tab w:val="left" w:pos="700"/>
              </w:tabs>
              <w:rPr>
                <w:rFonts w:ascii="Arial" w:hAnsi="Arial" w:cs="Arial"/>
              </w:rPr>
            </w:pPr>
            <w:r>
              <w:t xml:space="preserve"> fl_TC_7_1_3_5_2_EUTRA_TestBody()</w:t>
            </w:r>
          </w:p>
          <w:p w14:paraId="384974D3" w14:textId="77777777" w:rsidR="006E6FC1" w:rsidRPr="00273DEC" w:rsidRDefault="006E6FC1" w:rsidP="003E4224">
            <w:pPr>
              <w:rPr>
                <w:rFonts w:ascii="Arial" w:hAnsi="Arial" w:cs="Arial"/>
              </w:rPr>
            </w:pPr>
          </w:p>
        </w:tc>
      </w:tr>
      <w:tr w:rsidR="006E6FC1" w14:paraId="4DA7712D" w14:textId="77777777" w:rsidTr="003E4224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AF10B5" w14:textId="77777777" w:rsidR="006E6FC1" w:rsidRDefault="006E6FC1" w:rsidP="003E4224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209958" w14:textId="2F76C74C" w:rsidR="006E6FC1" w:rsidRPr="00113D01" w:rsidRDefault="006E6FC1" w:rsidP="003E4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F309BF">
              <w:rPr>
                <w:rFonts w:ascii="Arial" w:hAnsi="Arial" w:cs="Arial"/>
              </w:rPr>
              <w:t xml:space="preserve">EUTRA PTC is currently not waiting for the final trigger from NR PTC (indicating steps </w:t>
            </w:r>
            <w:r w:rsidR="00EE7370">
              <w:rPr>
                <w:rFonts w:ascii="Arial" w:hAnsi="Arial" w:cs="Arial"/>
              </w:rPr>
              <w:t>7-8b2 are completed) before proceeding to postamble.</w:t>
            </w:r>
          </w:p>
        </w:tc>
      </w:tr>
      <w:tr w:rsidR="006E6FC1" w14:paraId="0E974229" w14:textId="77777777" w:rsidTr="003E4224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ADABA2" w14:textId="77777777" w:rsidR="006E6FC1" w:rsidRDefault="006E6FC1" w:rsidP="003E4224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E28FD" w14:textId="263AF611" w:rsidR="006E6FC1" w:rsidRPr="00731724" w:rsidRDefault="006E6FC1" w:rsidP="003E4224">
            <w:pPr>
              <w:pStyle w:val="CRCoverPage"/>
              <w:spacing w:after="0"/>
              <w:rPr>
                <w:rFonts w:cs="Arial"/>
              </w:rPr>
            </w:pPr>
            <w:r w:rsidRPr="00731724">
              <w:rPr>
                <w:rFonts w:cs="Arial"/>
              </w:rPr>
              <w:t xml:space="preserve">Added </w:t>
            </w:r>
            <w:r w:rsidR="009B1DDE">
              <w:rPr>
                <w:lang w:eastAsia="zh-CN"/>
              </w:rPr>
              <w:t>wait for coordination trigger</w:t>
            </w:r>
            <w:r>
              <w:rPr>
                <w:lang w:eastAsia="zh-CN"/>
              </w:rPr>
              <w:t xml:space="preserve"> at the end of EUTRA test body.</w:t>
            </w:r>
          </w:p>
        </w:tc>
      </w:tr>
      <w:tr w:rsidR="006E6FC1" w14:paraId="1B679C66" w14:textId="77777777" w:rsidTr="003E4224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D1E6F9" w14:textId="77777777" w:rsidR="006E6FC1" w:rsidRDefault="006E6FC1" w:rsidP="003E4224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96D49F" w14:textId="77777777" w:rsidR="006E6FC1" w:rsidRDefault="006E6FC1" w:rsidP="003E4224">
            <w:pPr>
              <w:rPr>
                <w:rFonts w:ascii="Arial" w:hAnsi="Arial" w:cs="Arial"/>
              </w:rPr>
            </w:pPr>
            <w:r w:rsidRPr="00731724">
              <w:rPr>
                <w:rFonts w:ascii="Arial" w:hAnsi="Arial" w:cs="Arial"/>
              </w:rPr>
              <w:t>PDCP_ENDC_EUTRA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6E6FC1" w14:paraId="56855A60" w14:textId="77777777" w:rsidTr="003E4224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E7B737" w14:textId="77777777" w:rsidR="006E6FC1" w:rsidRDefault="006E6FC1" w:rsidP="003E4224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6CA1BC" w14:textId="62A2E790" w:rsidR="006E6FC1" w:rsidRDefault="00244BE3" w:rsidP="003E4224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Accepted.</w:t>
            </w:r>
            <w:bookmarkStart w:id="7" w:name="_GoBack"/>
            <w:bookmarkEnd w:id="7"/>
          </w:p>
        </w:tc>
      </w:tr>
    </w:tbl>
    <w:p w14:paraId="54E8EDBD" w14:textId="77777777" w:rsidR="006E6FC1" w:rsidRPr="00441AF6" w:rsidRDefault="006E6FC1" w:rsidP="006E6FC1">
      <w:pPr>
        <w:rPr>
          <w:rFonts w:eastAsia="Calibri"/>
          <w:lang w:val="en-US"/>
        </w:rPr>
      </w:pPr>
    </w:p>
    <w:p w14:paraId="06F555D6" w14:textId="77777777" w:rsidR="006E6FC1" w:rsidRPr="00744877" w:rsidRDefault="006E6FC1" w:rsidP="006E6FC1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744877">
        <w:rPr>
          <w:b/>
          <w:bCs/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6E6FC1" w14:paraId="7E6FAB6A" w14:textId="77777777" w:rsidTr="003E4224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AB4FB" w14:textId="77777777" w:rsidR="006E6FC1" w:rsidRDefault="006E6FC1" w:rsidP="003E4224">
            <w:pPr>
              <w:ind w:firstLine="195"/>
            </w:pPr>
            <w:r>
              <w:t>function fl_TC_7_1_3_5_2_EUTRA_TestBody()runs on EUTRA_5GS_PTC</w:t>
            </w:r>
          </w:p>
          <w:p w14:paraId="232DCA8A" w14:textId="77777777" w:rsidR="006E6FC1" w:rsidRDefault="006E6FC1" w:rsidP="003E4224">
            <w:pPr>
              <w:ind w:firstLine="195"/>
            </w:pPr>
            <w:r>
              <w:t xml:space="preserve">  {</w:t>
            </w:r>
          </w:p>
          <w:p w14:paraId="2EBFE34E" w14:textId="77777777" w:rsidR="006E6FC1" w:rsidRDefault="006E6FC1" w:rsidP="003E4224">
            <w:pPr>
              <w:ind w:firstLine="195"/>
            </w:pPr>
            <w:r>
              <w:t xml:space="preserve">    //@siclog "Step 0B" siclog@</w:t>
            </w:r>
          </w:p>
          <w:p w14:paraId="127FF2A4" w14:textId="77777777" w:rsidR="006E6FC1" w:rsidRDefault="006E6FC1" w:rsidP="003E4224">
            <w:pPr>
              <w:ind w:firstLine="195"/>
            </w:pPr>
            <w:r>
              <w:t xml:space="preserve">   f_EUTRA38_508_ENDC_Reconfiguration (eutra_Cell1, RBConfig_Only); //@sic R5-204426 sic@</w:t>
            </w:r>
          </w:p>
          <w:p w14:paraId="518C461C" w14:textId="77777777" w:rsidR="006E6FC1" w:rsidRDefault="006E6FC1" w:rsidP="003E4224">
            <w:pPr>
              <w:ind w:firstLine="195"/>
            </w:pPr>
            <w:r>
              <w:t xml:space="preserve">   f_EUTRA_NR_SendCoOrd(NR,cms_EUTRA_NR_Trigger);//@sic R5s220567 sic@</w:t>
            </w:r>
          </w:p>
          <w:p w14:paraId="0D6A736C" w14:textId="77777777" w:rsidR="006E6FC1" w:rsidRDefault="006E6FC1" w:rsidP="003E4224">
            <w:pPr>
              <w:ind w:firstLine="195"/>
            </w:pPr>
            <w:r>
              <w:t xml:space="preserve">   //@siclog "Step 2B" siclog@</w:t>
            </w:r>
          </w:p>
          <w:p w14:paraId="47DAA224" w14:textId="77777777" w:rsidR="006E6FC1" w:rsidRDefault="006E6FC1" w:rsidP="003E4224">
            <w:pPr>
              <w:ind w:firstLine="195"/>
            </w:pPr>
            <w:r>
              <w:t xml:space="preserve">   f_EUTRA38_508_ENDC_Reconfiguration (eutra_Cell1, RBConfig_Only); //@sic R5-220641 sic@</w:t>
            </w:r>
          </w:p>
          <w:p w14:paraId="298B29DA" w14:textId="77777777" w:rsidR="006E6FC1" w:rsidRDefault="006E6FC1" w:rsidP="003E4224">
            <w:pPr>
              <w:ind w:firstLine="195"/>
            </w:pPr>
            <w:r>
              <w:t xml:space="preserve">   f_EUTRA_NR_SendCoOrd(NR,cms_EUTRA_NR_Trigger);//@sic R5s220567 sic@</w:t>
            </w:r>
          </w:p>
          <w:p w14:paraId="5AD163D0" w14:textId="77777777" w:rsidR="006E6FC1" w:rsidRDefault="006E6FC1" w:rsidP="003E4224">
            <w:pPr>
              <w:ind w:firstLine="195"/>
            </w:pPr>
            <w:r>
              <w:t xml:space="preserve">   //@siclog "Step 6" siclog@</w:t>
            </w:r>
          </w:p>
          <w:p w14:paraId="2DEF17AD" w14:textId="77777777" w:rsidR="006E6FC1" w:rsidRDefault="006E6FC1" w:rsidP="003E4224">
            <w:pPr>
              <w:ind w:firstLine="195"/>
            </w:pPr>
            <w:r>
              <w:t xml:space="preserve">   f_EUTRA38_508_ENDC_Reconfiguration (eutra_Cell1, RBConfig_Only); //@sic R5-220641 sic@</w:t>
            </w:r>
          </w:p>
          <w:p w14:paraId="486C1E04" w14:textId="77777777" w:rsidR="006E6FC1" w:rsidRDefault="006E6FC1" w:rsidP="003E4224">
            <w:pPr>
              <w:ind w:firstLine="195"/>
            </w:pPr>
            <w:r>
              <w:t xml:space="preserve">   f_EUTRA_NR_SendCoOrd(NR,cms_EUTRA_NR_Trigger);//@sic R5s220567 sic@</w:t>
            </w:r>
          </w:p>
          <w:p w14:paraId="76C854F1" w14:textId="77777777" w:rsidR="006E6FC1" w:rsidRDefault="006E6FC1" w:rsidP="003E4224">
            <w:pPr>
              <w:ind w:firstLine="195"/>
            </w:pPr>
            <w:r>
              <w:t xml:space="preserve">      }</w:t>
            </w:r>
          </w:p>
        </w:tc>
      </w:tr>
    </w:tbl>
    <w:p w14:paraId="1D100A1B" w14:textId="77777777" w:rsidR="006E6FC1" w:rsidRPr="00441AF6" w:rsidRDefault="006E6FC1" w:rsidP="006E6FC1">
      <w:pPr>
        <w:rPr>
          <w:rFonts w:eastAsia="Calibri"/>
          <w:lang w:val="en-US"/>
        </w:rPr>
      </w:pPr>
    </w:p>
    <w:p w14:paraId="0B606662" w14:textId="77777777" w:rsidR="006E6FC1" w:rsidRPr="00744877" w:rsidRDefault="006E6FC1" w:rsidP="006E6FC1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744877">
        <w:rPr>
          <w:b/>
          <w:bCs/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6E6FC1" w14:paraId="010E0377" w14:textId="77777777" w:rsidTr="003E4224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7667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function fl_TC_7_1_3_5_2_EUTRA_TestBody()runs on EUTRA_5GS_PTC</w:t>
            </w:r>
          </w:p>
          <w:p w14:paraId="397EF4C2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568077D0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//@siclog "Step 0B" siclog@</w:t>
            </w:r>
          </w:p>
          <w:p w14:paraId="19814F64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f_EUTRA38_508_ENDC_Reconfiguration (eutra_Cell1, RBConfig_Only); //@sic R5-204426 sic@</w:t>
            </w:r>
          </w:p>
          <w:p w14:paraId="10CF673A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f_EUTRA_NR_SendCoOrd(NR,cms_EUTRA_NR_Trigger);//@sic R5s220567 sic@</w:t>
            </w:r>
          </w:p>
          <w:p w14:paraId="7FB7E2E0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//@siclog "Step 2B" siclog@</w:t>
            </w:r>
          </w:p>
          <w:p w14:paraId="4C879E2A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f_EUTRA38_508_ENDC_Reconfiguration (eutra_Cell1, RBConfig_Only); //@sic R5-220641 sic@</w:t>
            </w:r>
          </w:p>
          <w:p w14:paraId="09CB9597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f_EUTRA_NR_SendCoOrd(NR,cms_EUTRA_NR_Trigger);//@sic R5s220567 sic@</w:t>
            </w:r>
          </w:p>
          <w:p w14:paraId="62367DA6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//@siclog "Step 6" siclog@</w:t>
            </w:r>
          </w:p>
          <w:p w14:paraId="5F7F2132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f_EUTRA38_508_ENDC_Reconfiguration (eutra_Cell1, RBConfig_Only); //@sic R5-220641 sic@</w:t>
            </w:r>
          </w:p>
          <w:p w14:paraId="2B29577A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f_EUTRA_NR_SendCoOrd(NR,cms_EUTRA_NR_Trigger);//@sic R5s220567 sic@</w:t>
            </w:r>
          </w:p>
          <w:p w14:paraId="6C0DB4C4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273DEC">
              <w:rPr>
                <w:highlight w:val="yellow"/>
                <w:lang w:eastAsia="zh-CN"/>
              </w:rPr>
              <w:t>f_EUTRA_NR_WaitForCoOrd_Trigger(NR);</w:t>
            </w:r>
          </w:p>
          <w:p w14:paraId="64DCAE0D" w14:textId="77777777" w:rsidR="006E6FC1" w:rsidRDefault="006E6FC1" w:rsidP="003E4224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14:paraId="11A79E70" w14:textId="77777777" w:rsidR="006E6FC1" w:rsidRDefault="006E6FC1" w:rsidP="006E6FC1">
      <w:pPr>
        <w:keepNext/>
        <w:keepLines/>
        <w:spacing w:before="180"/>
        <w:outlineLvl w:val="1"/>
        <w:rPr>
          <w:lang w:val="en-US" w:eastAsia="en-GB"/>
        </w:rPr>
      </w:pPr>
    </w:p>
    <w:p w14:paraId="6675D6A0" w14:textId="77777777" w:rsidR="006E6FC1" w:rsidRPr="00441AF6" w:rsidRDefault="006E6FC1" w:rsidP="006E6FC1">
      <w:pPr>
        <w:rPr>
          <w:rFonts w:eastAsia="Calibri"/>
          <w:lang w:val="en-US"/>
        </w:rPr>
      </w:pPr>
    </w:p>
    <w:p w14:paraId="42ACC11D" w14:textId="77777777" w:rsidR="006E6FC1" w:rsidRDefault="006E6FC1" w:rsidP="00DC7A19"/>
    <w:sectPr w:rsidR="006E6FC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E21D5" w14:textId="77777777" w:rsidR="00D31493" w:rsidRDefault="00D31493">
      <w:r>
        <w:separator/>
      </w:r>
    </w:p>
  </w:endnote>
  <w:endnote w:type="continuationSeparator" w:id="0">
    <w:p w14:paraId="636CB953" w14:textId="77777777" w:rsidR="00D31493" w:rsidRDefault="00D31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60155" w14:textId="77777777" w:rsidR="00AE1D69" w:rsidRDefault="00AE1D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39496" w14:textId="77777777" w:rsidR="00AE1D69" w:rsidRDefault="00AE1D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00C35" w14:textId="77777777" w:rsidR="00AE1D69" w:rsidRDefault="00AE1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FC463" w14:textId="77777777" w:rsidR="00D31493" w:rsidRDefault="00D31493">
      <w:r>
        <w:separator/>
      </w:r>
    </w:p>
  </w:footnote>
  <w:footnote w:type="continuationSeparator" w:id="0">
    <w:p w14:paraId="7054A2BD" w14:textId="77777777" w:rsidR="00D31493" w:rsidRDefault="00D31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19D772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44BE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0F05EDF" wp14:editId="20744CB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7349187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56DA668" w14:textId="08F276FA" w:rsidR="00244BE3" w:rsidRPr="00A11327" w:rsidRDefault="00244BE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F05ED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7349187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56DA668" w14:textId="08F276FA" w:rsidR="00244BE3" w:rsidRPr="00A11327" w:rsidRDefault="00244BE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97611" w14:textId="380913BE" w:rsidR="00AE1D69" w:rsidRDefault="00244BE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473DC2" wp14:editId="7B191E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433C988" w14:textId="26AEB2E0" w:rsidR="00244BE3" w:rsidRPr="00A11327" w:rsidRDefault="00244BE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473D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433C988" w14:textId="26AEB2E0" w:rsidR="00244BE3" w:rsidRPr="00A11327" w:rsidRDefault="00244BE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5BBA1" w14:textId="6CDCF562" w:rsidR="00AE1D69" w:rsidRDefault="00244BE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3BE94DA" wp14:editId="716170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32250219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0D9B33B" w14:textId="14D19CA0" w:rsidR="00244BE3" w:rsidRPr="00A11327" w:rsidRDefault="00244BE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BE94D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32250219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0D9B33B" w14:textId="14D19CA0" w:rsidR="00244BE3" w:rsidRPr="00A11327" w:rsidRDefault="00244BE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69C90CDB" w:rsidR="00695808" w:rsidRDefault="00244BE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0FF1EA0" wp14:editId="3646D4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589656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DDDD567" w14:textId="5356CDB5" w:rsidR="00244BE3" w:rsidRPr="00A11327" w:rsidRDefault="00244BE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FF1EA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589656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DDDD567" w14:textId="5356CDB5" w:rsidR="00244BE3" w:rsidRPr="00A11327" w:rsidRDefault="00244BE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6B73FF8F" w:rsidR="00695808" w:rsidRDefault="00695808">
    <w:pPr>
      <w:pStyle w:val="Header"/>
      <w:tabs>
        <w:tab w:val="right" w:pos="9639"/>
      </w:tabs>
    </w:pPr>
    <w:r>
      <w:tab/>
    </w:r>
    <w:r w:rsidR="00244BE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1FFC8B" wp14:editId="52285A6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6525629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97EEC7F" w14:textId="1A3F351C" w:rsidR="00244BE3" w:rsidRPr="00A11327" w:rsidRDefault="00244BE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1FFC8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6525629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97EEC7F" w14:textId="1A3F351C" w:rsidR="00244BE3" w:rsidRPr="00A11327" w:rsidRDefault="00244BE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6D236477" w:rsidR="00695808" w:rsidRDefault="00244BE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1D22D09" wp14:editId="771652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9904211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F01A623" w14:textId="00C3892E" w:rsidR="00244BE3" w:rsidRPr="00A11327" w:rsidRDefault="00244BE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D22D0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9904211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F01A623" w14:textId="00C3892E" w:rsidR="00244BE3" w:rsidRPr="00A11327" w:rsidRDefault="00244BE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0"/>
  </w:num>
  <w:num w:numId="6">
    <w:abstractNumId w:val="13"/>
  </w:num>
  <w:num w:numId="7">
    <w:abstractNumId w:val="10"/>
  </w:num>
  <w:num w:numId="8">
    <w:abstractNumId w:val="9"/>
  </w:num>
  <w:num w:numId="9">
    <w:abstractNumId w:val="14"/>
  </w:num>
  <w:num w:numId="10">
    <w:abstractNumId w:val="2"/>
  </w:num>
  <w:num w:numId="11">
    <w:abstractNumId w:val="4"/>
  </w:num>
  <w:num w:numId="12">
    <w:abstractNumId w:val="7"/>
  </w:num>
  <w:num w:numId="13">
    <w:abstractNumId w:val="1"/>
  </w:num>
  <w:num w:numId="14">
    <w:abstractNumId w:val="12"/>
  </w:num>
  <w:num w:numId="15">
    <w:abstractNumId w:val="3"/>
  </w:num>
  <w:num w:numId="16">
    <w:abstractNumId w:val="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755C9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E2565"/>
    <w:rsid w:val="001E41F3"/>
    <w:rsid w:val="001E790C"/>
    <w:rsid w:val="002034C2"/>
    <w:rsid w:val="0021430A"/>
    <w:rsid w:val="00242E5E"/>
    <w:rsid w:val="00244BE3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34123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B76D2"/>
    <w:rsid w:val="005E2C44"/>
    <w:rsid w:val="00621188"/>
    <w:rsid w:val="006257ED"/>
    <w:rsid w:val="00653DE4"/>
    <w:rsid w:val="00665C47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6E85"/>
    <w:rsid w:val="00743FD0"/>
    <w:rsid w:val="00744877"/>
    <w:rsid w:val="00745C21"/>
    <w:rsid w:val="0074764B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67A79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7D9"/>
    <w:rsid w:val="009912E7"/>
    <w:rsid w:val="00991B88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389F"/>
    <w:rsid w:val="00A70CE7"/>
    <w:rsid w:val="00A72630"/>
    <w:rsid w:val="00A7671C"/>
    <w:rsid w:val="00A80168"/>
    <w:rsid w:val="00A84249"/>
    <w:rsid w:val="00AA2CBC"/>
    <w:rsid w:val="00AA67EB"/>
    <w:rsid w:val="00AC4CF7"/>
    <w:rsid w:val="00AC5820"/>
    <w:rsid w:val="00AD1CD8"/>
    <w:rsid w:val="00AE1D69"/>
    <w:rsid w:val="00AE518C"/>
    <w:rsid w:val="00AF5186"/>
    <w:rsid w:val="00B0233C"/>
    <w:rsid w:val="00B258BB"/>
    <w:rsid w:val="00B31734"/>
    <w:rsid w:val="00B328F2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31493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E049DE"/>
    <w:rsid w:val="00E13F3D"/>
    <w:rsid w:val="00E20D6E"/>
    <w:rsid w:val="00E34898"/>
    <w:rsid w:val="00E42691"/>
    <w:rsid w:val="00E75843"/>
    <w:rsid w:val="00EB09B7"/>
    <w:rsid w:val="00EE7370"/>
    <w:rsid w:val="00EE7D7C"/>
    <w:rsid w:val="00F02DF8"/>
    <w:rsid w:val="00F0528C"/>
    <w:rsid w:val="00F16AA1"/>
    <w:rsid w:val="00F25D98"/>
    <w:rsid w:val="00F2700A"/>
    <w:rsid w:val="00F300FB"/>
    <w:rsid w:val="00F309BF"/>
    <w:rsid w:val="00F34F6A"/>
    <w:rsid w:val="00F6218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244BE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244BE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244BE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44BE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244BE3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A3587-5D66-411D-B75D-85DC6CB4C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Vazquez Millan Sheila 1CD5</cp:lastModifiedBy>
  <cp:revision>3</cp:revision>
  <cp:lastPrinted>1900-01-01T08:00:00Z</cp:lastPrinted>
  <dcterms:created xsi:type="dcterms:W3CDTF">2022-06-24T09:07:00Z</dcterms:created>
  <dcterms:modified xsi:type="dcterms:W3CDTF">2022-06-24T09:07:00Z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2022-06-24T09:06:55Z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36655f7c-ed1c-42b5-bf9c-f86dc20dbcf8</vt:lpwstr>
  </property>
  <property fmtid="{D5CDD505-2E9C-101B-9397-08002B2CF9AE}" pid="27" name="MSIP_Label_9764cdcd-3664-4d05-9615-7cbf65a4f0a8_ContentBits">
    <vt:lpwstr>0</vt:lpwstr>
  </property>
</Properties>
</file>