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EDF78" w14:textId="77777777" w:rsidR="008F21C8" w:rsidRDefault="008F21C8" w:rsidP="008F21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R5s220804</w:t>
        </w:r>
      </w:fldSimple>
    </w:p>
    <w:p w14:paraId="5F9FB597" w14:textId="77777777" w:rsidR="008F21C8" w:rsidRDefault="00000000" w:rsidP="008F21C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F21C8" w:rsidRPr="00BA51D9">
          <w:rPr>
            <w:b/>
            <w:noProof/>
            <w:sz w:val="24"/>
          </w:rPr>
          <w:t>Online</w:t>
        </w:r>
      </w:fldSimple>
      <w:r w:rsidR="008F21C8">
        <w:rPr>
          <w:b/>
          <w:noProof/>
          <w:sz w:val="24"/>
        </w:rPr>
        <w:t xml:space="preserve">, </w:t>
      </w:r>
      <w:r w:rsidR="008F21C8">
        <w:fldChar w:fldCharType="begin"/>
      </w:r>
      <w:r w:rsidR="008F21C8">
        <w:instrText xml:space="preserve"> DOCPROPERTY  Country  \* MERGEFORMAT </w:instrText>
      </w:r>
      <w:r w:rsidR="008F21C8">
        <w:fldChar w:fldCharType="end"/>
      </w:r>
      <w:r w:rsidR="008F21C8">
        <w:rPr>
          <w:b/>
          <w:noProof/>
          <w:sz w:val="24"/>
        </w:rPr>
        <w:t xml:space="preserve">, </w:t>
      </w:r>
      <w:fldSimple w:instr=" DOCPROPERTY  StartDate  \* MERGEFORMAT ">
        <w:r w:rsidR="008F21C8" w:rsidRPr="00BA51D9">
          <w:rPr>
            <w:b/>
            <w:noProof/>
            <w:sz w:val="24"/>
          </w:rPr>
          <w:t>10th Dec 2021</w:t>
        </w:r>
      </w:fldSimple>
      <w:r w:rsidR="008F21C8">
        <w:rPr>
          <w:b/>
          <w:noProof/>
          <w:sz w:val="24"/>
        </w:rPr>
        <w:t xml:space="preserve"> - </w:t>
      </w:r>
      <w:fldSimple w:instr=" DOCPROPERTY  EndDate  \* MERGEFORMAT ">
        <w:r w:rsidR="008F21C8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21C8" w14:paraId="450A17DE" w14:textId="77777777" w:rsidTr="00FB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064823" w14:textId="77777777" w:rsidR="008F21C8" w:rsidRDefault="008F21C8" w:rsidP="00FB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F21C8" w14:paraId="252177BD" w14:textId="77777777" w:rsidTr="00FB3A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427F7C" w14:textId="77777777" w:rsidR="008F21C8" w:rsidRDefault="008F21C8" w:rsidP="00FB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21C8" w14:paraId="37435344" w14:textId="77777777" w:rsidTr="00FB3A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B5046" w14:textId="77777777" w:rsidR="008F21C8" w:rsidRDefault="008F21C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1C8" w14:paraId="4A5A27DE" w14:textId="77777777" w:rsidTr="00FB3A72">
        <w:tc>
          <w:tcPr>
            <w:tcW w:w="142" w:type="dxa"/>
            <w:tcBorders>
              <w:left w:val="single" w:sz="4" w:space="0" w:color="auto"/>
            </w:tcBorders>
          </w:tcPr>
          <w:p w14:paraId="2CDE1645" w14:textId="77777777" w:rsidR="008F21C8" w:rsidRDefault="008F21C8" w:rsidP="00FB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09223E" w14:textId="77777777" w:rsidR="008F21C8" w:rsidRPr="00410371" w:rsidRDefault="00000000" w:rsidP="00FB3A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F21C8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C7381CE" w14:textId="77777777" w:rsidR="008F21C8" w:rsidRDefault="008F21C8" w:rsidP="00FB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7C181" w14:textId="77777777" w:rsidR="008F21C8" w:rsidRPr="00410371" w:rsidRDefault="00000000" w:rsidP="00FB3A7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F21C8" w:rsidRPr="00410371">
                <w:rPr>
                  <w:b/>
                  <w:noProof/>
                  <w:sz w:val="28"/>
                </w:rPr>
                <w:t>2615</w:t>
              </w:r>
            </w:fldSimple>
          </w:p>
        </w:tc>
        <w:tc>
          <w:tcPr>
            <w:tcW w:w="709" w:type="dxa"/>
          </w:tcPr>
          <w:p w14:paraId="39D773DD" w14:textId="77777777" w:rsidR="008F21C8" w:rsidRDefault="008F21C8" w:rsidP="00FB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84C4D2" w14:textId="77777777" w:rsidR="008F21C8" w:rsidRPr="00410371" w:rsidRDefault="00000000" w:rsidP="00FB3A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F21C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57F7679" w14:textId="77777777" w:rsidR="008F21C8" w:rsidRDefault="008F21C8" w:rsidP="00FB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F0ACB0" w14:textId="77777777" w:rsidR="008F21C8" w:rsidRPr="00410371" w:rsidRDefault="00000000" w:rsidP="00FB3A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F21C8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1DC6A4" w14:textId="77777777" w:rsidR="008F21C8" w:rsidRDefault="008F21C8" w:rsidP="00FB3A72">
            <w:pPr>
              <w:pStyle w:val="CRCoverPage"/>
              <w:spacing w:after="0"/>
              <w:rPr>
                <w:noProof/>
              </w:rPr>
            </w:pPr>
          </w:p>
        </w:tc>
      </w:tr>
      <w:tr w:rsidR="008F21C8" w14:paraId="5ADCBE1C" w14:textId="77777777" w:rsidTr="00FB3A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84284" w14:textId="77777777" w:rsidR="008F21C8" w:rsidRDefault="008F21C8" w:rsidP="00FB3A72">
            <w:pPr>
              <w:pStyle w:val="CRCoverPage"/>
              <w:spacing w:after="0"/>
              <w:rPr>
                <w:noProof/>
              </w:rPr>
            </w:pPr>
          </w:p>
        </w:tc>
      </w:tr>
      <w:tr w:rsidR="008F21C8" w14:paraId="0981100F" w14:textId="77777777" w:rsidTr="00FB3A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761143" w14:textId="77777777" w:rsidR="008F21C8" w:rsidRPr="00F25D98" w:rsidRDefault="008F21C8" w:rsidP="00FB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21C8" w14:paraId="570BCBA1" w14:textId="77777777" w:rsidTr="00FB3A72">
        <w:tc>
          <w:tcPr>
            <w:tcW w:w="9641" w:type="dxa"/>
            <w:gridSpan w:val="9"/>
          </w:tcPr>
          <w:p w14:paraId="3751C553" w14:textId="77777777" w:rsidR="008F21C8" w:rsidRDefault="008F21C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8FCE74" w14:textId="77777777" w:rsidR="008F21C8" w:rsidRDefault="008F21C8" w:rsidP="008F21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21C8" w14:paraId="1E00C306" w14:textId="77777777" w:rsidTr="00FB3A72">
        <w:tc>
          <w:tcPr>
            <w:tcW w:w="2835" w:type="dxa"/>
          </w:tcPr>
          <w:p w14:paraId="79F038B7" w14:textId="77777777" w:rsidR="008F21C8" w:rsidRDefault="008F21C8" w:rsidP="00FB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BCB8FF" w14:textId="77777777" w:rsidR="008F21C8" w:rsidRDefault="008F21C8" w:rsidP="00FB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11D37F" w14:textId="77777777" w:rsidR="008F21C8" w:rsidRDefault="008F21C8" w:rsidP="00FB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EB8635" w14:textId="77777777" w:rsidR="008F21C8" w:rsidRDefault="008F21C8" w:rsidP="00FB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885547" w14:textId="77777777" w:rsidR="008F21C8" w:rsidRDefault="008F21C8" w:rsidP="00FB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3C5D35" w14:textId="77777777" w:rsidR="008F21C8" w:rsidRDefault="008F21C8" w:rsidP="00FB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0A0FC" w14:textId="77777777" w:rsidR="008F21C8" w:rsidRDefault="008F21C8" w:rsidP="00FB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BC9825" w14:textId="77777777" w:rsidR="008F21C8" w:rsidRDefault="008F21C8" w:rsidP="00FB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25B0EA" w14:textId="77777777" w:rsidR="008F21C8" w:rsidRDefault="008F21C8" w:rsidP="00FB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4671A2" w14:textId="77777777" w:rsidR="008F21C8" w:rsidRDefault="008F21C8" w:rsidP="008F21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21C8" w14:paraId="0CF3A583" w14:textId="77777777" w:rsidTr="00FB3A72">
        <w:tc>
          <w:tcPr>
            <w:tcW w:w="9640" w:type="dxa"/>
            <w:gridSpan w:val="11"/>
          </w:tcPr>
          <w:p w14:paraId="0F821887" w14:textId="77777777" w:rsidR="008F21C8" w:rsidRDefault="008F21C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1C8" w14:paraId="00202981" w14:textId="77777777" w:rsidTr="00FB3A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213FBB" w14:textId="77777777" w:rsidR="008F21C8" w:rsidRDefault="008F21C8" w:rsidP="00FB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6E6C6" w14:textId="77777777" w:rsidR="008F21C8" w:rsidRDefault="00000000" w:rsidP="00FB3A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F21C8">
                <w:t>Correction to function f_NR5GC_EmergencyCallLimitedService</w:t>
              </w:r>
            </w:fldSimple>
          </w:p>
        </w:tc>
      </w:tr>
      <w:tr w:rsidR="008F21C8" w14:paraId="2A116FB6" w14:textId="77777777" w:rsidTr="00FB3A72">
        <w:tc>
          <w:tcPr>
            <w:tcW w:w="1843" w:type="dxa"/>
            <w:tcBorders>
              <w:left w:val="single" w:sz="4" w:space="0" w:color="auto"/>
            </w:tcBorders>
          </w:tcPr>
          <w:p w14:paraId="6CE4D8BB" w14:textId="77777777" w:rsidR="008F21C8" w:rsidRDefault="008F21C8" w:rsidP="00FB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5B77D8" w14:textId="77777777" w:rsidR="008F21C8" w:rsidRDefault="008F21C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1C8" w14:paraId="6A682A7C" w14:textId="77777777" w:rsidTr="00FB3A72">
        <w:tc>
          <w:tcPr>
            <w:tcW w:w="1843" w:type="dxa"/>
            <w:tcBorders>
              <w:left w:val="single" w:sz="4" w:space="0" w:color="auto"/>
            </w:tcBorders>
          </w:tcPr>
          <w:p w14:paraId="79F77593" w14:textId="77777777" w:rsidR="008F21C8" w:rsidRDefault="008F21C8" w:rsidP="00FB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668E27" w14:textId="77777777" w:rsidR="008F21C8" w:rsidRDefault="00000000" w:rsidP="00FB3A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F21C8">
                <w:rPr>
                  <w:noProof/>
                </w:rPr>
                <w:t>ROHDE &amp; SCHWARZ</w:t>
              </w:r>
            </w:fldSimple>
          </w:p>
        </w:tc>
      </w:tr>
      <w:tr w:rsidR="008F21C8" w14:paraId="40AAC3C0" w14:textId="77777777" w:rsidTr="00FB3A72">
        <w:tc>
          <w:tcPr>
            <w:tcW w:w="1843" w:type="dxa"/>
            <w:tcBorders>
              <w:left w:val="single" w:sz="4" w:space="0" w:color="auto"/>
            </w:tcBorders>
          </w:tcPr>
          <w:p w14:paraId="3932B95B" w14:textId="77777777" w:rsidR="008F21C8" w:rsidRDefault="008F21C8" w:rsidP="00FB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FD9785" w14:textId="77777777" w:rsidR="008F21C8" w:rsidRDefault="00915DEB" w:rsidP="00FB3A7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F21C8">
              <w:fldChar w:fldCharType="begin"/>
            </w:r>
            <w:r w:rsidR="008F21C8">
              <w:instrText xml:space="preserve"> DOCPROPERTY  SourceIfTsg  \* MERGEFORMAT </w:instrText>
            </w:r>
            <w:r w:rsidR="008F21C8">
              <w:fldChar w:fldCharType="end"/>
            </w:r>
          </w:p>
        </w:tc>
      </w:tr>
      <w:tr w:rsidR="008F21C8" w14:paraId="5D9DF395" w14:textId="77777777" w:rsidTr="00FB3A72">
        <w:tc>
          <w:tcPr>
            <w:tcW w:w="1843" w:type="dxa"/>
            <w:tcBorders>
              <w:left w:val="single" w:sz="4" w:space="0" w:color="auto"/>
            </w:tcBorders>
          </w:tcPr>
          <w:p w14:paraId="72246EF2" w14:textId="77777777" w:rsidR="008F21C8" w:rsidRDefault="008F21C8" w:rsidP="00FB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C11DB7" w14:textId="77777777" w:rsidR="008F21C8" w:rsidRDefault="008F21C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1C8" w14:paraId="11EA74EC" w14:textId="77777777" w:rsidTr="00FB3A72">
        <w:tc>
          <w:tcPr>
            <w:tcW w:w="1843" w:type="dxa"/>
            <w:tcBorders>
              <w:left w:val="single" w:sz="4" w:space="0" w:color="auto"/>
            </w:tcBorders>
          </w:tcPr>
          <w:p w14:paraId="0F968FF2" w14:textId="77777777" w:rsidR="008F21C8" w:rsidRDefault="008F21C8" w:rsidP="00FB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1CF136" w14:textId="77777777" w:rsidR="008F21C8" w:rsidRDefault="00000000" w:rsidP="00FB3A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F21C8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75E643B" w14:textId="77777777" w:rsidR="008F21C8" w:rsidRDefault="008F21C8" w:rsidP="00FB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380D70" w14:textId="77777777" w:rsidR="008F21C8" w:rsidRDefault="008F21C8" w:rsidP="00FB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687202" w14:textId="77777777" w:rsidR="008F21C8" w:rsidRDefault="00000000" w:rsidP="00FB3A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F21C8">
                <w:rPr>
                  <w:noProof/>
                </w:rPr>
                <w:t>2022-06-21</w:t>
              </w:r>
            </w:fldSimple>
          </w:p>
        </w:tc>
      </w:tr>
      <w:tr w:rsidR="008F21C8" w14:paraId="3F9CFD69" w14:textId="77777777" w:rsidTr="00FB3A72">
        <w:tc>
          <w:tcPr>
            <w:tcW w:w="1843" w:type="dxa"/>
            <w:tcBorders>
              <w:left w:val="single" w:sz="4" w:space="0" w:color="auto"/>
            </w:tcBorders>
          </w:tcPr>
          <w:p w14:paraId="6A942C11" w14:textId="77777777" w:rsidR="008F21C8" w:rsidRDefault="008F21C8" w:rsidP="00FB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6B7A11" w14:textId="77777777" w:rsidR="008F21C8" w:rsidRDefault="008F21C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36BB9D" w14:textId="77777777" w:rsidR="008F21C8" w:rsidRDefault="008F21C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C83CEC" w14:textId="77777777" w:rsidR="008F21C8" w:rsidRDefault="008F21C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D5D6C4" w14:textId="77777777" w:rsidR="008F21C8" w:rsidRDefault="008F21C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1C8" w14:paraId="657AE572" w14:textId="77777777" w:rsidTr="00FB3A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B287AE" w14:textId="77777777" w:rsidR="008F21C8" w:rsidRDefault="008F21C8" w:rsidP="00FB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BCC37" w14:textId="77777777" w:rsidR="008F21C8" w:rsidRDefault="00000000" w:rsidP="00FB3A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F21C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A6480C" w14:textId="77777777" w:rsidR="008F21C8" w:rsidRDefault="008F21C8" w:rsidP="00FB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6EE0B" w14:textId="77777777" w:rsidR="008F21C8" w:rsidRDefault="008F21C8" w:rsidP="00FB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86F53C" w14:textId="77777777" w:rsidR="008F21C8" w:rsidRDefault="00000000" w:rsidP="00FB3A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F21C8">
                <w:rPr>
                  <w:noProof/>
                </w:rPr>
                <w:t>Rel-17</w:t>
              </w:r>
            </w:fldSimple>
          </w:p>
        </w:tc>
      </w:tr>
      <w:tr w:rsidR="008F21C8" w14:paraId="0546E8EA" w14:textId="77777777" w:rsidTr="00FB3A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C140C6" w14:textId="77777777" w:rsidR="008F21C8" w:rsidRDefault="008F21C8" w:rsidP="00FB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DEB729" w14:textId="77777777" w:rsidR="008F21C8" w:rsidRDefault="008F21C8" w:rsidP="00FB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256175" w14:textId="77777777" w:rsidR="008F21C8" w:rsidRDefault="008F21C8" w:rsidP="00FB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189CE0" w14:textId="77777777" w:rsidR="008F21C8" w:rsidRPr="007C2097" w:rsidRDefault="008F21C8" w:rsidP="00FB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F21C8" w14:paraId="3E4126AE" w14:textId="77777777" w:rsidTr="00FB3A72">
        <w:tc>
          <w:tcPr>
            <w:tcW w:w="1843" w:type="dxa"/>
          </w:tcPr>
          <w:p w14:paraId="0C61FA95" w14:textId="77777777" w:rsidR="008F21C8" w:rsidRDefault="008F21C8" w:rsidP="00FB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D6D8A0" w14:textId="77777777" w:rsidR="008F21C8" w:rsidRDefault="008F21C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1C8" w14:paraId="4F44648A" w14:textId="77777777" w:rsidTr="00FB3A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75A8C4" w14:textId="77777777" w:rsidR="008F21C8" w:rsidRDefault="008F21C8" w:rsidP="008F2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D852F4" w14:textId="77777777" w:rsidR="008F21C8" w:rsidRDefault="008F21C8" w:rsidP="008F21C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TTCN implementation of testcase 11.4.5, the function </w:t>
            </w:r>
            <w:r w:rsidRPr="005E040A">
              <w:rPr>
                <w:rFonts w:cs="Arial"/>
                <w:lang w:eastAsia="en-GB"/>
              </w:rPr>
              <w:t>f_NR5GC_EmergencyCallLimitedService</w:t>
            </w:r>
            <w:r w:rsidRPr="005E040A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5E040A">
              <w:rPr>
                <w:rFonts w:cs="Arial"/>
                <w:lang w:eastAsia="en-GB"/>
              </w:rPr>
              <w:t>f_NR5GC_EmergencyCallPDUSession</w:t>
            </w:r>
            <w:r>
              <w:rPr>
                <w:rFonts w:cs="Arial"/>
                <w:lang w:eastAsia="en-GB"/>
              </w:rPr>
              <w:t xml:space="preserve"> is called which establishes a PDU Session for Emergency. After this the NR PTC sends a coordination message to IMS PTC so that procedure for IMS Emergency Voice call (A.6) is performed. Once this is done, the IMS PTC sends a coordination message to the NR PTC to add voice. After this, the IMS PTC waits for a coordination message from the NR PTC to release the call :</w:t>
            </w:r>
          </w:p>
          <w:p w14:paraId="55F315C2" w14:textId="77777777" w:rsidR="008F21C8" w:rsidRDefault="008F21C8" w:rsidP="008F21C8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 w:rsidRPr="004B1656">
              <w:rPr>
                <w:rFonts w:cs="Arial"/>
                <w:lang w:eastAsia="en-GB"/>
              </w:rPr>
              <w:t>f_IMS_EmergencyCallAndReleaseWithoutRegistration</w:t>
            </w:r>
            <w:proofErr w:type="spellEnd"/>
            <w:r w:rsidRPr="004B1656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Pr="004B1656">
              <w:rPr>
                <w:rFonts w:cs="Arial"/>
                <w:lang w:eastAsia="en-GB"/>
              </w:rPr>
              <w:t>f_IMS_IPCAN_WaitForTrigger</w:t>
            </w:r>
            <w:proofErr w:type="spellEnd"/>
            <w:r w:rsidRPr="004B1656">
              <w:rPr>
                <w:rFonts w:cs="Arial"/>
                <w:lang w:eastAsia="en-GB"/>
              </w:rPr>
              <w:t xml:space="preserve">(IPCAN); </w:t>
            </w:r>
          </w:p>
          <w:p w14:paraId="69969960" w14:textId="77777777" w:rsidR="008F21C8" w:rsidRDefault="008F21C8" w:rsidP="008F21C8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5186F947" w14:textId="77777777" w:rsidR="008F21C8" w:rsidRDefault="008F21C8" w:rsidP="008F21C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Once the NR PTC receives the coordination message from IMS PTC, the function </w:t>
            </w:r>
            <w:r w:rsidRPr="004B1656">
              <w:rPr>
                <w:rFonts w:cs="Arial"/>
                <w:lang w:eastAsia="en-GB"/>
              </w:rPr>
              <w:t>f_NR5GC_ModifyPDUSession_AddVoice</w:t>
            </w:r>
            <w:r>
              <w:rPr>
                <w:rFonts w:cs="Arial"/>
                <w:lang w:eastAsia="en-GB"/>
              </w:rPr>
              <w:t xml:space="preserve"> is called to add voice (</w:t>
            </w:r>
            <w:r w:rsidRPr="005E040A">
              <w:rPr>
                <w:rFonts w:cs="Arial"/>
                <w:lang w:eastAsia="en-GB"/>
              </w:rPr>
              <w:t>f_NR5GC_EmergencyCallLimitedService</w:t>
            </w:r>
            <w:r w:rsidRPr="005E040A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5E040A">
              <w:rPr>
                <w:rFonts w:cs="Arial"/>
                <w:lang w:eastAsia="en-GB"/>
              </w:rPr>
              <w:t>f_NR5GC_EmergencyCallPDUSession</w:t>
            </w:r>
            <w:r w:rsidRPr="004B1656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4B1656">
              <w:rPr>
                <w:rFonts w:cs="Arial"/>
                <w:lang w:eastAsia="en-GB"/>
              </w:rPr>
              <w:t>f_NR5GC_ModifyPDUSession_AddVoice</w:t>
            </w:r>
            <w:r>
              <w:rPr>
                <w:rFonts w:cs="Arial"/>
                <w:lang w:eastAsia="en-GB"/>
              </w:rPr>
              <w:t>), and then then a coordination message is expected from IMS PTC :</w:t>
            </w:r>
          </w:p>
          <w:p w14:paraId="4215E6DE" w14:textId="77777777" w:rsidR="008F21C8" w:rsidRDefault="008F21C8" w:rsidP="008F21C8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5E040A">
              <w:rPr>
                <w:rFonts w:cs="Arial"/>
                <w:lang w:eastAsia="en-GB"/>
              </w:rPr>
              <w:t>f_NR5GC_EmergencyCallLimitedService</w:t>
            </w:r>
            <w:r w:rsidRPr="005E040A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5E040A">
              <w:rPr>
                <w:rFonts w:cs="Arial"/>
                <w:lang w:eastAsia="en-GB"/>
              </w:rPr>
              <w:t>f_NR5GC_EmergencyCallPDUSession</w:t>
            </w:r>
            <w:r w:rsidRPr="004B1656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4B1656">
              <w:rPr>
                <w:rFonts w:cs="Arial"/>
                <w:lang w:eastAsia="en-GB"/>
              </w:rPr>
              <w:t>f_NR5GC_ModifyPDUSession_AddVoice</w:t>
            </w:r>
            <w:r w:rsidRPr="004B1656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Pr="004B1656">
              <w:rPr>
                <w:rFonts w:cs="Arial"/>
                <w:lang w:eastAsia="en-GB"/>
              </w:rPr>
              <w:t>f_IMS_IPCAN_WaitForTrigger</w:t>
            </w:r>
            <w:proofErr w:type="spellEnd"/>
            <w:r w:rsidRPr="004B1656">
              <w:rPr>
                <w:rFonts w:cs="Arial"/>
                <w:lang w:eastAsia="en-GB"/>
              </w:rPr>
              <w:t>(IMS[tsc_Index_IMS2]);</w:t>
            </w:r>
          </w:p>
          <w:p w14:paraId="5D46B6D3" w14:textId="77777777" w:rsidR="008F21C8" w:rsidRDefault="008F21C8" w:rsidP="008F21C8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7CE0B73B" w14:textId="77777777" w:rsidR="008F21C8" w:rsidRDefault="008F21C8" w:rsidP="008F21C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At this stage, both, the NR PTC and IMS PTC are waiting for a coordination message and the testcase gets stuck.</w:t>
            </w:r>
          </w:p>
          <w:p w14:paraId="53E258EE" w14:textId="77777777" w:rsidR="008F21C8" w:rsidRDefault="008F21C8" w:rsidP="008F21C8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2D7A7E1A" w14:textId="77777777" w:rsidR="008F21C8" w:rsidRPr="00E5624B" w:rsidRDefault="008F21C8" w:rsidP="008F21C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needs to be addressed.</w:t>
            </w:r>
          </w:p>
        </w:tc>
      </w:tr>
      <w:tr w:rsidR="008F21C8" w14:paraId="108AF56C" w14:textId="77777777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1EBB6" w14:textId="77777777" w:rsidR="008F21C8" w:rsidRDefault="008F21C8" w:rsidP="008F21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C55F8" w14:textId="77777777" w:rsidR="008F21C8" w:rsidRPr="00CF39F2" w:rsidRDefault="008F21C8" w:rsidP="008F21C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F21C8" w14:paraId="665058E0" w14:textId="77777777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5DA0B" w14:textId="77777777" w:rsidR="008F21C8" w:rsidRDefault="008F21C8" w:rsidP="008F2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BABF79" w14:textId="77777777" w:rsidR="008F21C8" w:rsidRPr="002E56F0" w:rsidRDefault="008F21C8" w:rsidP="008F21C8">
            <w:pPr>
              <w:pStyle w:val="CRCoverPage"/>
              <w:spacing w:after="0"/>
              <w:rPr>
                <w:rFonts w:cs="Arial"/>
              </w:rPr>
            </w:pPr>
            <w:r w:rsidRPr="002E56F0">
              <w:rPr>
                <w:rFonts w:cs="Arial"/>
                <w:lang w:eastAsia="en-GB"/>
              </w:rPr>
              <w:t xml:space="preserve">After the NR PTC has added voice by calling function f_NR5GC_ModifyPDUSession_AddVoice, it should send a coordination message to IMS PTC, rather than wait for a coordination message. </w:t>
            </w:r>
          </w:p>
        </w:tc>
      </w:tr>
      <w:tr w:rsidR="008F21C8" w14:paraId="4D65B591" w14:textId="77777777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E7400" w14:textId="77777777" w:rsidR="008F21C8" w:rsidRDefault="008F21C8" w:rsidP="008F21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64E9AF" w14:textId="77777777" w:rsidR="008F21C8" w:rsidRPr="002E56F0" w:rsidRDefault="008F21C8" w:rsidP="008F21C8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F21C8" w14:paraId="4B46BDF7" w14:textId="77777777" w:rsidTr="00FB3A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F35118" w14:textId="77777777" w:rsidR="008F21C8" w:rsidRDefault="008F21C8" w:rsidP="008F2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AE240" w14:textId="77777777" w:rsidR="008F21C8" w:rsidRPr="002E56F0" w:rsidRDefault="008F21C8" w:rsidP="008F21C8">
            <w:pPr>
              <w:pStyle w:val="CRCoverPage"/>
              <w:spacing w:after="0"/>
              <w:rPr>
                <w:rFonts w:cs="Arial"/>
              </w:rPr>
            </w:pPr>
            <w:r w:rsidRPr="002E56F0">
              <w:rPr>
                <w:rFonts w:cs="Arial"/>
                <w:lang w:eastAsia="en-GB"/>
              </w:rPr>
              <w:t>Thus, instead of calling f_NR5GC_EmergencyCallLimitedService</w:t>
            </w:r>
            <w:r w:rsidRPr="002E56F0">
              <w:rPr>
                <w:rFonts w:cs="Arial"/>
                <w:lang w:eastAsia="en-GB"/>
              </w:rPr>
              <w:sym w:font="Wingdings" w:char="F0E0"/>
            </w:r>
            <w:r w:rsidRPr="002E56F0">
              <w:t xml:space="preserve"> </w:t>
            </w:r>
            <w:r w:rsidRPr="002E56F0">
              <w:rPr>
                <w:rFonts w:cs="Arial"/>
                <w:lang w:eastAsia="en-GB"/>
              </w:rPr>
              <w:t>f_NR5GC_EmergencyCallPDUSession</w:t>
            </w:r>
            <w:r w:rsidRPr="002E56F0">
              <w:rPr>
                <w:rFonts w:cs="Arial"/>
                <w:lang w:eastAsia="en-GB"/>
              </w:rPr>
              <w:sym w:font="Wingdings" w:char="F0E0"/>
            </w:r>
            <w:r w:rsidRPr="002E56F0">
              <w:t xml:space="preserve"> </w:t>
            </w:r>
            <w:r w:rsidRPr="002E56F0">
              <w:rPr>
                <w:rFonts w:cs="Arial"/>
                <w:lang w:eastAsia="en-GB"/>
              </w:rPr>
              <w:t>f_NR5GC_ModifyPDUSession_AddVoice</w:t>
            </w:r>
            <w:r w:rsidRPr="002E56F0">
              <w:rPr>
                <w:rFonts w:cs="Arial"/>
                <w:lang w:eastAsia="en-GB"/>
              </w:rPr>
              <w:sym w:font="Wingdings" w:char="F0E0"/>
            </w:r>
            <w:r w:rsidRPr="002E56F0">
              <w:t xml:space="preserve"> </w:t>
            </w:r>
            <w:proofErr w:type="spellStart"/>
            <w:r w:rsidRPr="002E56F0">
              <w:rPr>
                <w:rFonts w:cs="Arial"/>
                <w:lang w:eastAsia="en-GB"/>
              </w:rPr>
              <w:t>f_IMS_IPCAN_WaitForTrigger</w:t>
            </w:r>
            <w:proofErr w:type="spellEnd"/>
            <w:r w:rsidRPr="002E56F0">
              <w:rPr>
                <w:rFonts w:cs="Arial"/>
                <w:lang w:eastAsia="en-GB"/>
              </w:rPr>
              <w:t>(IMS[tsc_Index_IMS2]);</w:t>
            </w:r>
          </w:p>
        </w:tc>
      </w:tr>
      <w:tr w:rsidR="008F21C8" w14:paraId="3F2278A9" w14:textId="77777777" w:rsidTr="00FB3A72">
        <w:tc>
          <w:tcPr>
            <w:tcW w:w="2694" w:type="dxa"/>
            <w:gridSpan w:val="2"/>
          </w:tcPr>
          <w:p w14:paraId="73F28B5D" w14:textId="77777777" w:rsidR="008F21C8" w:rsidRDefault="008F21C8" w:rsidP="008F21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D9586F" w14:textId="77777777" w:rsidR="008F21C8" w:rsidRDefault="008F21C8" w:rsidP="008F21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1C8" w14:paraId="791B1C95" w14:textId="77777777" w:rsidTr="00FB3A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7BB92C" w14:textId="77777777" w:rsidR="008F21C8" w:rsidRDefault="008F21C8" w:rsidP="008F2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7B954B" w14:textId="77777777" w:rsidR="008F21C8" w:rsidRDefault="008F21C8" w:rsidP="008F21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11.4.5.NR5GC and other NR5GC emergency call testcases.</w:t>
            </w:r>
          </w:p>
        </w:tc>
      </w:tr>
      <w:tr w:rsidR="008F21C8" w14:paraId="7F44697B" w14:textId="77777777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48521" w14:textId="77777777" w:rsidR="008F21C8" w:rsidRDefault="008F21C8" w:rsidP="008F21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4065A" w14:textId="77777777" w:rsidR="008F21C8" w:rsidRDefault="008F21C8" w:rsidP="008F21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1C8" w14:paraId="460A7970" w14:textId="77777777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F9C20" w14:textId="77777777" w:rsidR="008F21C8" w:rsidRDefault="008F21C8" w:rsidP="008F2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56EFC" w14:textId="77777777" w:rsidR="008F21C8" w:rsidRDefault="008F21C8" w:rsidP="008F21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5FA105" w14:textId="77777777" w:rsidR="008F21C8" w:rsidRDefault="008F21C8" w:rsidP="008F21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B13719" w14:textId="77777777" w:rsidR="008F21C8" w:rsidRDefault="008F21C8" w:rsidP="008F21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9BA4B5" w14:textId="77777777" w:rsidR="008F21C8" w:rsidRDefault="008F21C8" w:rsidP="008F21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1C8" w14:paraId="7110728A" w14:textId="77777777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194AF" w14:textId="77777777" w:rsidR="008F21C8" w:rsidRDefault="008F21C8" w:rsidP="008F2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11ACA1" w14:textId="77777777" w:rsidR="008F21C8" w:rsidRDefault="008F21C8" w:rsidP="008F21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87906" w14:textId="77777777" w:rsidR="008F21C8" w:rsidRDefault="008F21C8" w:rsidP="008F21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E7C188" w14:textId="77777777" w:rsidR="008F21C8" w:rsidRDefault="008F21C8" w:rsidP="008F21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F85CE4" w14:textId="77777777" w:rsidR="008F21C8" w:rsidRDefault="008F21C8" w:rsidP="008F21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1C8" w14:paraId="6A77942C" w14:textId="77777777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6FE90" w14:textId="77777777" w:rsidR="008F21C8" w:rsidRDefault="008F21C8" w:rsidP="008F21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60997A" w14:textId="77777777" w:rsidR="008F21C8" w:rsidRDefault="008F21C8" w:rsidP="008F21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CBBE2" w14:textId="77777777" w:rsidR="008F21C8" w:rsidRDefault="008F21C8" w:rsidP="008F21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F0896C" w14:textId="77777777" w:rsidR="008F21C8" w:rsidRDefault="008F21C8" w:rsidP="008F21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D4B02E" w14:textId="77777777" w:rsidR="008F21C8" w:rsidRDefault="008F21C8" w:rsidP="008F21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1C8" w14:paraId="1E0E6DA6" w14:textId="77777777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C566C" w14:textId="77777777" w:rsidR="008F21C8" w:rsidRDefault="008F21C8" w:rsidP="008F21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0C1912" w14:textId="77777777" w:rsidR="008F21C8" w:rsidRDefault="008F21C8" w:rsidP="008F21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A84FB" w14:textId="77777777" w:rsidR="008F21C8" w:rsidRDefault="008F21C8" w:rsidP="008F21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3C68EC" w14:textId="77777777" w:rsidR="008F21C8" w:rsidRDefault="008F21C8" w:rsidP="008F21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921A79" w14:textId="77777777" w:rsidR="008F21C8" w:rsidRDefault="008F21C8" w:rsidP="008F21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1C8" w14:paraId="3AC8202E" w14:textId="77777777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13D0B" w14:textId="77777777" w:rsidR="008F21C8" w:rsidRDefault="008F21C8" w:rsidP="008F21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F8A44" w14:textId="77777777" w:rsidR="008F21C8" w:rsidRDefault="008F21C8" w:rsidP="008F21C8">
            <w:pPr>
              <w:pStyle w:val="CRCoverPage"/>
              <w:spacing w:after="0"/>
              <w:rPr>
                <w:noProof/>
              </w:rPr>
            </w:pPr>
          </w:p>
        </w:tc>
      </w:tr>
      <w:tr w:rsidR="008F21C8" w14:paraId="794400DB" w14:textId="77777777" w:rsidTr="00FB3A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875782" w14:textId="77777777" w:rsidR="008F21C8" w:rsidRDefault="008F21C8" w:rsidP="008F2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4E50E" w14:textId="77777777" w:rsidR="008F21C8" w:rsidRDefault="008F21C8" w:rsidP="008F21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21C8" w:rsidRPr="008863B9" w14:paraId="216D3814" w14:textId="77777777" w:rsidTr="00FB3A7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E1C94B" w14:textId="77777777" w:rsidR="008F21C8" w:rsidRPr="008863B9" w:rsidRDefault="008F21C8" w:rsidP="008F2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F42647" w14:textId="77777777" w:rsidR="008F21C8" w:rsidRPr="008863B9" w:rsidRDefault="008F21C8" w:rsidP="008F21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21C8" w14:paraId="721E80D7" w14:textId="77777777" w:rsidTr="00FB3A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D1946" w14:textId="77777777" w:rsidR="008F21C8" w:rsidRDefault="008F21C8" w:rsidP="008F2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F939A" w14:textId="77777777" w:rsidR="008F21C8" w:rsidRDefault="008F21C8" w:rsidP="008F21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41A8BA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F29B58" w14:textId="77777777" w:rsidR="009478EE" w:rsidRDefault="009478EE" w:rsidP="009478EE">
      <w:pPr>
        <w:rPr>
          <w:noProof/>
        </w:rPr>
      </w:pPr>
    </w:p>
    <w:p w14:paraId="123E6C84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671823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7FD5CCDB" w14:textId="77777777" w:rsidR="00B47C04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47C04" w:rsidRPr="006943EB">
        <w:rPr>
          <w:rFonts w:ascii="Arial" w:hAnsi="Arial" w:cs="Arial"/>
          <w:iCs/>
        </w:rPr>
        <w:t>Table of Contents</w:t>
      </w:r>
      <w:r w:rsidR="00B47C04">
        <w:tab/>
      </w:r>
      <w:r w:rsidR="00B47C04">
        <w:fldChar w:fldCharType="begin"/>
      </w:r>
      <w:r w:rsidR="00B47C04">
        <w:instrText xml:space="preserve"> PAGEREF _Toc106718236 \h </w:instrText>
      </w:r>
      <w:r w:rsidR="00B47C04">
        <w:fldChar w:fldCharType="separate"/>
      </w:r>
      <w:r w:rsidR="00B47C04">
        <w:t>3</w:t>
      </w:r>
      <w:r w:rsidR="00B47C04">
        <w:fldChar w:fldCharType="end"/>
      </w:r>
    </w:p>
    <w:p w14:paraId="4820E3A5" w14:textId="77777777" w:rsidR="00B47C04" w:rsidRDefault="00B47C0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943E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943E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_Toc106718237 \h </w:instrText>
      </w:r>
      <w:r>
        <w:fldChar w:fldCharType="separate"/>
      </w:r>
      <w:r>
        <w:t>3</w:t>
      </w:r>
      <w:r>
        <w:fldChar w:fldCharType="end"/>
      </w:r>
    </w:p>
    <w:p w14:paraId="30CA14F9" w14:textId="77777777" w:rsidR="00B47C04" w:rsidRDefault="00B47C0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943E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943EB">
        <w:rPr>
          <w:b/>
        </w:rPr>
        <w:t>Corrections required for function f_NR5GC_EmergencyCallLimitedService</w:t>
      </w:r>
      <w:r>
        <w:tab/>
      </w:r>
      <w:r>
        <w:fldChar w:fldCharType="begin"/>
      </w:r>
      <w:r>
        <w:instrText xml:space="preserve"> PAGEREF _Toc106718238 \h </w:instrText>
      </w:r>
      <w:r>
        <w:fldChar w:fldCharType="separate"/>
      </w:r>
      <w:r>
        <w:t>3</w:t>
      </w:r>
      <w:r>
        <w:fldChar w:fldCharType="end"/>
      </w:r>
    </w:p>
    <w:p w14:paraId="53935ABD" w14:textId="77777777" w:rsidR="00B47C04" w:rsidRDefault="00B47C0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943E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943EB">
        <w:rPr>
          <w:rFonts w:cs="Arial"/>
          <w:b/>
          <w:color w:val="000000"/>
          <w:lang w:eastAsia="en-GB"/>
        </w:rPr>
        <w:t>Correction to f_NR5GC_EmergencyCallLimitedService</w:t>
      </w:r>
      <w:r>
        <w:tab/>
      </w:r>
      <w:r>
        <w:fldChar w:fldCharType="begin"/>
      </w:r>
      <w:r>
        <w:instrText xml:space="preserve"> PAGEREF _Toc106718239 \h </w:instrText>
      </w:r>
      <w:r>
        <w:fldChar w:fldCharType="separate"/>
      </w:r>
      <w:r>
        <w:t>3</w:t>
      </w:r>
      <w:r>
        <w:fldChar w:fldCharType="end"/>
      </w:r>
    </w:p>
    <w:p w14:paraId="570CED09" w14:textId="77777777" w:rsidR="00A00EC6" w:rsidRDefault="007A73E5" w:rsidP="00A00EC6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r w:rsidR="00A00EC6" w:rsidRPr="00A00EC6">
        <w:rPr>
          <w:b/>
          <w:lang w:eastAsia="ja-JP"/>
        </w:rPr>
        <w:t xml:space="preserve"> </w:t>
      </w:r>
      <w:bookmarkStart w:id="7" w:name="_Toc106718237"/>
      <w:r w:rsidR="00A00EC6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</w:p>
    <w:p w14:paraId="25EE4D16" w14:textId="77777777" w:rsidR="00A00EC6" w:rsidRDefault="00A00EC6" w:rsidP="00A00E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14:paraId="420FFE2A" w14:textId="77777777" w:rsidR="00A00EC6" w:rsidRDefault="00A00EC6" w:rsidP="00A00E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7A965B6F" w14:textId="77777777" w:rsidR="00A00EC6" w:rsidRDefault="00A00EC6" w:rsidP="00A00E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4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14:paraId="753EAAC8" w14:textId="77777777" w:rsidR="007A73E5" w:rsidRDefault="007A73E5" w:rsidP="007A73E5">
      <w:pPr>
        <w:rPr>
          <w:b/>
          <w:sz w:val="24"/>
          <w:lang w:eastAsia="ja-JP"/>
        </w:rPr>
      </w:pPr>
    </w:p>
    <w:p w14:paraId="002AA56F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8" w:name="_Toc122434488"/>
      <w:bookmarkStart w:id="9" w:name="_Toc295288959"/>
      <w:bookmarkStart w:id="10" w:name="_Toc106718238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8"/>
      <w:bookmarkEnd w:id="9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6D4B48">
        <w:rPr>
          <w:b/>
        </w:rPr>
        <w:t xml:space="preserve">function </w:t>
      </w:r>
      <w:r w:rsidR="006D4B48" w:rsidRPr="006D4B48">
        <w:rPr>
          <w:b/>
        </w:rPr>
        <w:t>f_NR5GC_EmergencyCallLimitedService</w:t>
      </w:r>
      <w:bookmarkEnd w:id="10"/>
    </w:p>
    <w:p w14:paraId="7F1940A7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1" w:name="_Toc106718239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6D4B48" w:rsidRPr="006D4B48">
        <w:rPr>
          <w:rFonts w:cs="Arial"/>
          <w:b/>
          <w:color w:val="000000"/>
          <w:lang w:eastAsia="en-GB"/>
        </w:rPr>
        <w:t>f_NR5GC_EmergencyCallLimitedService</w:t>
      </w:r>
      <w:bookmarkEnd w:id="1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7BA8FC25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242C1" w14:textId="77777777" w:rsidR="005D27CA" w:rsidRDefault="003C2F42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A02F" w14:textId="77777777" w:rsidR="005D27CA" w:rsidRPr="00CC39F9" w:rsidRDefault="006D4B48" w:rsidP="004545A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6D4B48">
              <w:rPr>
                <w:rFonts w:cs="Arial"/>
                <w:lang w:eastAsia="en-GB"/>
              </w:rPr>
              <w:t>f_NR5GC_EmergencyCallLimitedService</w:t>
            </w:r>
          </w:p>
        </w:tc>
      </w:tr>
      <w:tr w:rsidR="00FA485A" w14:paraId="44102F57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E05D0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C579" w14:textId="77777777" w:rsidR="004B1656" w:rsidRDefault="002F2731" w:rsidP="002F273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In the current TTCN implementation</w:t>
            </w:r>
            <w:r w:rsidR="005E040A">
              <w:rPr>
                <w:rFonts w:cs="Arial"/>
                <w:lang w:eastAsia="en-GB"/>
              </w:rPr>
              <w:t xml:space="preserve"> of testcase 11.4.5, the function </w:t>
            </w:r>
            <w:r w:rsidR="005E040A" w:rsidRPr="005E040A">
              <w:rPr>
                <w:rFonts w:cs="Arial"/>
                <w:lang w:eastAsia="en-GB"/>
              </w:rPr>
              <w:t>f_NR5GC_EmergencyCallLimitedService</w:t>
            </w:r>
            <w:r w:rsidR="005E040A" w:rsidRPr="005E040A">
              <w:rPr>
                <w:rFonts w:cs="Arial"/>
                <w:lang w:eastAsia="en-GB"/>
              </w:rPr>
              <w:sym w:font="Wingdings" w:char="F0E0"/>
            </w:r>
            <w:r w:rsidR="005E040A">
              <w:t xml:space="preserve"> </w:t>
            </w:r>
            <w:r w:rsidR="005E040A" w:rsidRPr="005E040A">
              <w:rPr>
                <w:rFonts w:cs="Arial"/>
                <w:lang w:eastAsia="en-GB"/>
              </w:rPr>
              <w:t>f_NR5GC_EmergencyCallPDUSession</w:t>
            </w:r>
            <w:r w:rsidR="005E040A">
              <w:rPr>
                <w:rFonts w:cs="Arial"/>
                <w:lang w:eastAsia="en-GB"/>
              </w:rPr>
              <w:t xml:space="preserve"> is called which establishes a PDU Session for Emergency. After this</w:t>
            </w:r>
            <w:r w:rsidR="004B1656">
              <w:rPr>
                <w:rFonts w:cs="Arial"/>
                <w:lang w:eastAsia="en-GB"/>
              </w:rPr>
              <w:t xml:space="preserve"> the NR PTC sends a coordination message to IMS PTC so that procedure for IMS Emergency Voice call (A.6) is performed. Once this is done, the IMS PTC sends a coordination message to the NR PTC to add voice. After this, the IMS PTC waits for a coordination message from the NR PTC to release the call :</w:t>
            </w:r>
          </w:p>
          <w:p w14:paraId="4F515C51" w14:textId="77777777" w:rsidR="004B1656" w:rsidRDefault="004B1656" w:rsidP="002F2731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 w:rsidRPr="004B1656">
              <w:rPr>
                <w:rFonts w:cs="Arial"/>
                <w:lang w:eastAsia="en-GB"/>
              </w:rPr>
              <w:t>f_IMS_EmergencyCallAndReleaseWithoutRegistration</w:t>
            </w:r>
            <w:proofErr w:type="spellEnd"/>
            <w:r w:rsidRPr="004B1656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Pr="004B1656">
              <w:rPr>
                <w:rFonts w:cs="Arial"/>
                <w:lang w:eastAsia="en-GB"/>
              </w:rPr>
              <w:t>f_IMS_IPCAN_WaitForTrigger</w:t>
            </w:r>
            <w:proofErr w:type="spellEnd"/>
            <w:r w:rsidRPr="004B1656">
              <w:rPr>
                <w:rFonts w:cs="Arial"/>
                <w:lang w:eastAsia="en-GB"/>
              </w:rPr>
              <w:t xml:space="preserve">(IPCAN); </w:t>
            </w:r>
          </w:p>
          <w:p w14:paraId="7F4F7374" w14:textId="77777777" w:rsidR="004B1656" w:rsidRDefault="004B1656" w:rsidP="002F2731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260D15CA" w14:textId="77777777" w:rsidR="004B1656" w:rsidRDefault="004B1656" w:rsidP="002F273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lastRenderedPageBreak/>
              <w:t xml:space="preserve">Once the NR PTC receives the coordination message from IMS PTC, the function </w:t>
            </w:r>
            <w:r w:rsidRPr="004B1656">
              <w:rPr>
                <w:rFonts w:cs="Arial"/>
                <w:lang w:eastAsia="en-GB"/>
              </w:rPr>
              <w:t>f_NR5GC_ModifyPDUSession_AddVoice</w:t>
            </w:r>
            <w:r>
              <w:rPr>
                <w:rFonts w:cs="Arial"/>
                <w:lang w:eastAsia="en-GB"/>
              </w:rPr>
              <w:t xml:space="preserve"> is called to add voice (</w:t>
            </w:r>
            <w:r w:rsidRPr="005E040A">
              <w:rPr>
                <w:rFonts w:cs="Arial"/>
                <w:lang w:eastAsia="en-GB"/>
              </w:rPr>
              <w:t>f_NR5GC_EmergencyCallLimitedService</w:t>
            </w:r>
            <w:r w:rsidRPr="005E040A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5E040A">
              <w:rPr>
                <w:rFonts w:cs="Arial"/>
                <w:lang w:eastAsia="en-GB"/>
              </w:rPr>
              <w:t>f_NR5GC_EmergencyCallPDUSession</w:t>
            </w:r>
            <w:r w:rsidRPr="004B1656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4B1656">
              <w:rPr>
                <w:rFonts w:cs="Arial"/>
                <w:lang w:eastAsia="en-GB"/>
              </w:rPr>
              <w:t>f_NR5GC_ModifyPDUSession_AddVoice</w:t>
            </w:r>
            <w:r>
              <w:rPr>
                <w:rFonts w:cs="Arial"/>
                <w:lang w:eastAsia="en-GB"/>
              </w:rPr>
              <w:t>), and then then a coordination message is expected from IMS PTC :</w:t>
            </w:r>
          </w:p>
          <w:p w14:paraId="5F09A88B" w14:textId="77777777" w:rsidR="004B1656" w:rsidRDefault="004B1656" w:rsidP="002F2731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5E040A">
              <w:rPr>
                <w:rFonts w:cs="Arial"/>
                <w:lang w:eastAsia="en-GB"/>
              </w:rPr>
              <w:t>f_NR5GC_EmergencyCallLimitedService</w:t>
            </w:r>
            <w:r w:rsidRPr="005E040A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5E040A">
              <w:rPr>
                <w:rFonts w:cs="Arial"/>
                <w:lang w:eastAsia="en-GB"/>
              </w:rPr>
              <w:t>f_NR5GC_EmergencyCallPDUSession</w:t>
            </w:r>
            <w:r w:rsidRPr="004B1656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4B1656">
              <w:rPr>
                <w:rFonts w:cs="Arial"/>
                <w:lang w:eastAsia="en-GB"/>
              </w:rPr>
              <w:t>f_NR5GC_ModifyPDUSession_AddVoice</w:t>
            </w:r>
            <w:r w:rsidRPr="004B1656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Pr="004B1656">
              <w:rPr>
                <w:rFonts w:cs="Arial"/>
                <w:lang w:eastAsia="en-GB"/>
              </w:rPr>
              <w:t>f_IMS_IPCAN_WaitForTrigger</w:t>
            </w:r>
            <w:proofErr w:type="spellEnd"/>
            <w:r w:rsidRPr="004B1656">
              <w:rPr>
                <w:rFonts w:cs="Arial"/>
                <w:lang w:eastAsia="en-GB"/>
              </w:rPr>
              <w:t>(IMS[tsc_Index_IMS2]);</w:t>
            </w:r>
          </w:p>
          <w:p w14:paraId="1093C540" w14:textId="77777777" w:rsidR="004B1656" w:rsidRDefault="004B1656" w:rsidP="002F2731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1002D92E" w14:textId="77777777" w:rsidR="004B1656" w:rsidRDefault="004B1656" w:rsidP="002F273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At this stage, both, the NR PTC and IMS PTC are waiting for a coordination message and the testcase gets stuck.</w:t>
            </w:r>
          </w:p>
          <w:p w14:paraId="585284A3" w14:textId="77777777" w:rsidR="004B1656" w:rsidRDefault="004B1656" w:rsidP="002F2731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70B753A1" w14:textId="77777777" w:rsidR="00457E6A" w:rsidRPr="00826B27" w:rsidRDefault="004B1656" w:rsidP="004B1656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lang w:eastAsia="en-GB"/>
              </w:rPr>
              <w:t>This needs to be addressed.</w:t>
            </w:r>
          </w:p>
        </w:tc>
      </w:tr>
      <w:tr w:rsidR="00FA485A" w14:paraId="7C7DD04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ED27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D51F" w14:textId="77777777" w:rsidR="004B1656" w:rsidRDefault="004B1656" w:rsidP="004B165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After the NR PTC has added voice by calling function </w:t>
            </w:r>
            <w:r w:rsidRPr="004B1656">
              <w:rPr>
                <w:rFonts w:cs="Arial"/>
                <w:lang w:eastAsia="en-GB"/>
              </w:rPr>
              <w:t>f_NR5GC_ModifyPDUSession_AddVoice</w:t>
            </w:r>
            <w:r>
              <w:rPr>
                <w:rFonts w:cs="Arial"/>
                <w:lang w:eastAsia="en-GB"/>
              </w:rPr>
              <w:t xml:space="preserve">, it should send a coordination message to IMS PTC, rather than wait for a coordination message. </w:t>
            </w:r>
          </w:p>
          <w:p w14:paraId="720EEBF0" w14:textId="77777777" w:rsidR="004B1656" w:rsidRDefault="004B1656" w:rsidP="004B1656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417E42AF" w14:textId="77777777" w:rsidR="004B1656" w:rsidRDefault="004B1656" w:rsidP="004B165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Thus, instead of calling </w:t>
            </w:r>
            <w:r w:rsidRPr="005E040A">
              <w:rPr>
                <w:rFonts w:cs="Arial"/>
                <w:lang w:eastAsia="en-GB"/>
              </w:rPr>
              <w:t>f_NR5GC_EmergencyCallLimitedService</w:t>
            </w:r>
            <w:r w:rsidRPr="005E040A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5E040A">
              <w:rPr>
                <w:rFonts w:cs="Arial"/>
                <w:lang w:eastAsia="en-GB"/>
              </w:rPr>
              <w:t>f_NR5GC_EmergencyCallPDUSession</w:t>
            </w:r>
            <w:r w:rsidRPr="004B1656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4B1656">
              <w:rPr>
                <w:rFonts w:cs="Arial"/>
                <w:lang w:eastAsia="en-GB"/>
              </w:rPr>
              <w:t>f_NR5GC_ModifyPDUSession_AddVoice</w:t>
            </w:r>
            <w:r w:rsidRPr="004B1656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Pr="004B1656">
              <w:rPr>
                <w:rFonts w:cs="Arial"/>
                <w:lang w:eastAsia="en-GB"/>
              </w:rPr>
              <w:t>f_IMS_IPCAN_WaitForTrigger</w:t>
            </w:r>
            <w:proofErr w:type="spellEnd"/>
            <w:r w:rsidRPr="004B1656">
              <w:rPr>
                <w:rFonts w:cs="Arial"/>
                <w:lang w:eastAsia="en-GB"/>
              </w:rPr>
              <w:t>(IMS[tsc_Index_IMS2]);</w:t>
            </w:r>
          </w:p>
          <w:p w14:paraId="23D10E04" w14:textId="77777777" w:rsidR="004B1656" w:rsidRDefault="004B1656" w:rsidP="004B165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Following should be called :</w:t>
            </w:r>
          </w:p>
          <w:p w14:paraId="26136C26" w14:textId="77777777" w:rsidR="004B1656" w:rsidRDefault="004B1656" w:rsidP="004B1656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5E040A">
              <w:rPr>
                <w:rFonts w:cs="Arial"/>
                <w:lang w:eastAsia="en-GB"/>
              </w:rPr>
              <w:t>f_NR5GC_EmergencyCallLimitedService</w:t>
            </w:r>
            <w:r w:rsidRPr="005E040A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5E040A">
              <w:rPr>
                <w:rFonts w:cs="Arial"/>
                <w:lang w:eastAsia="en-GB"/>
              </w:rPr>
              <w:t>f_NR5GC_EmergencyCallPDUSession</w:t>
            </w:r>
            <w:r w:rsidRPr="004B1656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4B1656">
              <w:rPr>
                <w:rFonts w:cs="Arial"/>
                <w:lang w:eastAsia="en-GB"/>
              </w:rPr>
              <w:t>f_NR5GC_ModifyPDUSession_AddVoice</w:t>
            </w:r>
            <w:r w:rsidRPr="004B1656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Pr="004B1656">
              <w:rPr>
                <w:rFonts w:cs="Arial"/>
                <w:lang w:eastAsia="en-GB"/>
              </w:rPr>
              <w:t>f_IMS_IPCAN_SendCoOrdMsg</w:t>
            </w:r>
            <w:proofErr w:type="spellEnd"/>
            <w:r w:rsidRPr="004B1656">
              <w:rPr>
                <w:rFonts w:cs="Arial"/>
                <w:lang w:eastAsia="en-GB"/>
              </w:rPr>
              <w:t>(IMS[tsc_Index_IMS2]);</w:t>
            </w:r>
          </w:p>
          <w:p w14:paraId="5228A63A" w14:textId="77777777" w:rsidR="00826B27" w:rsidRPr="00A72665" w:rsidRDefault="00826B27" w:rsidP="000E4CEB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FA485A" w14:paraId="4EDE58B5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A331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4F76" w14:textId="77777777" w:rsidR="00FA485A" w:rsidRPr="00CC39F9" w:rsidRDefault="004B1656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NR5GC_IMSProcedures.ttcn</w:t>
            </w:r>
          </w:p>
        </w:tc>
      </w:tr>
      <w:tr w:rsidR="009762F8" w14:paraId="6C27090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DE561" w14:textId="77777777" w:rsidR="009762F8" w:rsidRDefault="009762F8" w:rsidP="009762F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9AF9" w14:textId="243973E8" w:rsidR="009762F8" w:rsidRPr="00610852" w:rsidRDefault="00610852" w:rsidP="009762F8">
            <w:pPr>
              <w:rPr>
                <w:rFonts w:ascii="Arial" w:hAnsi="Arial"/>
                <w:highlight w:val="cyan"/>
                <w:lang w:eastAsia="zh-CN"/>
              </w:rPr>
            </w:pPr>
            <w:r w:rsidRPr="00610852">
              <w:rPr>
                <w:rFonts w:ascii="Arial" w:hAnsi="Arial"/>
                <w:highlight w:val="cyan"/>
                <w:lang w:eastAsia="zh-CN"/>
              </w:rPr>
              <w:t xml:space="preserve">Accepted </w:t>
            </w:r>
            <w:r w:rsidR="00D435F5">
              <w:rPr>
                <w:rFonts w:ascii="Arial" w:hAnsi="Arial"/>
                <w:highlight w:val="cyan"/>
                <w:lang w:eastAsia="zh-CN"/>
              </w:rPr>
              <w:t xml:space="preserve">in principle </w:t>
            </w:r>
            <w:r w:rsidRPr="00610852">
              <w:rPr>
                <w:rFonts w:ascii="Arial" w:hAnsi="Arial"/>
                <w:highlight w:val="cyan"/>
                <w:lang w:eastAsia="zh-CN"/>
              </w:rPr>
              <w:t>but implemented differently – See implementation for R5s220821</w:t>
            </w:r>
          </w:p>
        </w:tc>
      </w:tr>
    </w:tbl>
    <w:p w14:paraId="3092A285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047192B9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49192DD2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84D9" w14:textId="77777777" w:rsidR="006325AB" w:rsidRDefault="007A2F52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3EF330CE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function f_NR5GC_EmergencyCallLimitedService(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p_IncludeTAIList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:= true) runs on NR5GC_PTC</w:t>
            </w:r>
          </w:p>
          <w:p w14:paraId="12A41C9D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CEA7B57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A8A9D50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2C1BE56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NG_NAS_SecurityParams_Type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v_NAS_SecurityParams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DAFAC87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v_RRC_SecurityParams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77A953B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NAS_SecurityReturnType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v_NAS_SecurityReturnValue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4BBCF46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v_ASN_PLMN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40B9E46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NAS_PlmnId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:= f_NR_Asn2Nas_PlmnId(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v_ASN_PLMN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CC3C85C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NG_NAS_GutiParameters_Type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v_GutiParams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:= f_NR5GC_CellInfo_GetGutiParameters 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DEA3E98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NG_MobileIdentity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v_GUTIToSend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:= f_NG_GutiParameters2MobileIdentity 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v_GutiParams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E7050DE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TrackingAreaCode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v_TAC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f_NR_CellInfo_GetTAC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5DB3408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NG_TrackingAreaIdList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v_TAIList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cs_NG_TAIListNonConsecutive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, {bit2oct(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v_TAC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)});</w:t>
            </w:r>
          </w:p>
          <w:p w14:paraId="0567F984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0DBF1EE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p_IncludeTAIList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) { // @sic R5s211510 sic@</w:t>
            </w:r>
          </w:p>
          <w:p w14:paraId="10DCFB0D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v_TAIList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0897CF0F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2EF2D4E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// Steps 1-3 RRC connection Setup</w:t>
            </w:r>
          </w:p>
          <w:p w14:paraId="6CA9EA07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, emergency, 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tsc_SHT_IntegrityProtected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4D840B39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f_Check_NG_RegistrationReqMsg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, Emergency)) {</w:t>
            </w:r>
          </w:p>
          <w:p w14:paraId="5DAF6D23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(__FILE__, __LINE__, "Registration Request Message Failed");</w:t>
            </w:r>
          </w:p>
          <w:p w14:paraId="2DFAB2FB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05B103CE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(__FILE__, __LINE__, "IMS Emergency Call Establishment: Registration Request");</w:t>
            </w:r>
          </w:p>
          <w:p w14:paraId="72EBA749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57D973A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E1F61B6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// Store GMM Mobility Info now</w:t>
            </w:r>
          </w:p>
          <w:p w14:paraId="24F47490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f_NR5GC_MobileInfo_SetGMM_MobilityInfo(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1286BF0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6C1B5CD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// Set all algorithms to 0</w:t>
            </w:r>
          </w:p>
          <w:p w14:paraId="20682442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v_NAS_SecurityParams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:= f_NR5GC_Security_Get();</w:t>
            </w:r>
          </w:p>
          <w:p w14:paraId="5643C6F3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v_RRC_SecurityParams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0134435B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D089CD3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v_NAS_SecurityParams.NAS_Integrity.Algorithm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:= '0000'B; // IA0</w:t>
            </w:r>
          </w:p>
          <w:p w14:paraId="5E752F48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v_NAS_SecurityParams.NAS_Ciphering.Algorithm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:= '0000'B; // EA0</w:t>
            </w:r>
          </w:p>
          <w:p w14:paraId="50A3C049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v_NAS_SecurityParams.KSIamf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:= '000'B;</w:t>
            </w:r>
          </w:p>
          <w:p w14:paraId="35149646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f_NR5GC_Security_Set(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v_NAS_SecurityParams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1D5C887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v_RRC_SecurityParams.AS_Integrity.Algorithm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:= nia0;</w:t>
            </w:r>
          </w:p>
          <w:p w14:paraId="317ADFBA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v_RRC_SecurityParams.AS_Ciphering.Algorithm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:= nea0;</w:t>
            </w:r>
          </w:p>
          <w:p w14:paraId="51E59FA3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f_NR_Security_Set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v_RRC_SecurityParams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12A0B7A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072A4C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//Steps 4-5</w:t>
            </w:r>
          </w:p>
          <w:p w14:paraId="2EEEA3DD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v_NAS_SecurityReturnValue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f_NR_NASSecurityModeProcedure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v_NAS_SecurityParams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Initial_NoSecurity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); // @sic R5s210518 sic@</w:t>
            </w:r>
          </w:p>
          <w:p w14:paraId="141131AD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(__FILE__, __LINE__, "IMS Emergency Call Establishment: Step 5");</w:t>
            </w:r>
          </w:p>
          <w:p w14:paraId="72AB6BE6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5573D48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//Steps 6-7</w:t>
            </w:r>
          </w:p>
          <w:p w14:paraId="6ED6CE31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f_NR_RRC_ActivateSecurity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v_NAS_SecurityReturnValue.NasCount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)); // Use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NasCount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returned from NAS S.M. Complete</w:t>
            </w:r>
          </w:p>
          <w:p w14:paraId="41B1223D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(__FILE__, __LINE__, "IMS Emergency Call Establishment: Step 7");</w:t>
            </w:r>
          </w:p>
          <w:p w14:paraId="437B627D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6F7E3790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//Steps 8-9</w:t>
            </w:r>
          </w:p>
          <w:p w14:paraId="58268D91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f_NR_Capability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A11D010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867CE3A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//Step 10</w:t>
            </w:r>
          </w:p>
          <w:p w14:paraId="415F6DCC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cas_NR_SRB_NasPdu_REQ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5040627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tsc_NR_RbId_SRB1,</w:t>
            </w:r>
          </w:p>
          <w:p w14:paraId="066CADE2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</w:t>
            </w:r>
          </w:p>
          <w:p w14:paraId="125774EC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02D2F97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f_Get_NG_RegistrationAcceptMsg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Initial_Secure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08793FE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,  // @sic R5-206426 sic@</w:t>
            </w:r>
          </w:p>
          <w:p w14:paraId="0C452C7A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v_GUTIToSend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4C7F672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v_TAIList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14:paraId="1646611D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5084604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// Step 11</w:t>
            </w:r>
          </w:p>
          <w:p w14:paraId="4972CEEF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f_NR5GC_Registration_Complete(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4798B9A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ED788C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// Steps 13-18</w:t>
            </w:r>
          </w:p>
          <w:p w14:paraId="12367864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f_NR5GC_EmergencyCallPDUSession(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, tsc_NR_RbId_SRB1); // @sic R5s210518 sic@</w:t>
            </w:r>
          </w:p>
          <w:p w14:paraId="4EB54C86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f_IMS_IPCAN_WaitForTrigger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(IMS[tsc_Index_IMS2]);</w:t>
            </w:r>
          </w:p>
          <w:p w14:paraId="1C45935D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// Emergency call now active</w:t>
            </w:r>
          </w:p>
          <w:p w14:paraId="343312BB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(__FILE__, __LINE__, "IMS Emergency Call Established");</w:t>
            </w:r>
          </w:p>
          <w:p w14:paraId="26624F66" w14:textId="77777777" w:rsid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248CD020" w14:textId="77777777" w:rsidR="007A2F52" w:rsidRPr="00411FB9" w:rsidRDefault="007A2F52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65FFB517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1DD33176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03683664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4A3E" w14:textId="77777777" w:rsidR="006325AB" w:rsidRDefault="007A2F52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60B60636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function f_NR5GC_EmergencyCallLimitedService(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p_IncludeTAIList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:= true) runs on NR5GC_PTC</w:t>
            </w:r>
          </w:p>
          <w:p w14:paraId="42192FB7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B48611C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2C26304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65D3CE2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NG_NAS_SecurityParams_Type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v_NAS_SecurityParams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1F59F4A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v_RRC_SecurityParams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6ECCE18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NAS_SecurityReturnType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v_NAS_SecurityReturnValue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5AB646E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v_ASN_PLMN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B38B796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NAS_PlmnId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:= f_NR_Asn2Nas_PlmnId(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v_ASN_PLMN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9E7D76C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NG_NAS_GutiParameters_Type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v_GutiParams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:= f_NR5GC_CellInfo_GetGutiParameters 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E403396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NG_MobileIdentity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v_GUTIToSend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:= f_NG_GutiParameters2MobileIdentity 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v_GutiParams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007C3CD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TrackingAreaCode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v_TAC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f_NR_CellInfo_GetTAC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4EF8628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NG_TrackingAreaIdList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v_TAIList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cs_NG_TAIListNonConsecutive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, {bit2oct(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v_TAC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)});</w:t>
            </w:r>
          </w:p>
          <w:p w14:paraId="23FAA1F2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1238CAA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p_IncludeTAIList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) { // @sic R5s211510 sic@</w:t>
            </w:r>
          </w:p>
          <w:p w14:paraId="2BD8481A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v_TAIList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2352C7F7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9CE2340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// Steps 1-3 RRC connection Setup</w:t>
            </w:r>
          </w:p>
          <w:p w14:paraId="342B23E5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, emergency, 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tsc_SHT_IntegrityProtected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760CD344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f_Check_NG_RegistrationReqMsg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, Emergency)) {</w:t>
            </w:r>
          </w:p>
          <w:p w14:paraId="6511D80E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(__FILE__, __LINE__, "Registration Request Message Failed");</w:t>
            </w:r>
          </w:p>
          <w:p w14:paraId="789A70C4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57E50DAE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(__FILE__, __LINE__, "IMS Emergency Call Establishment: Registration Request");</w:t>
            </w:r>
          </w:p>
          <w:p w14:paraId="094ABD6E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351EA0C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88C93F8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// Store GMM Mobility Info now</w:t>
            </w:r>
          </w:p>
          <w:p w14:paraId="5415611E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f_NR5GC_MobileInfo_SetGMM_MobilityInfo(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33B9570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FE0C5DA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// Set all algorithms to 0</w:t>
            </w:r>
          </w:p>
          <w:p w14:paraId="5D12FFB4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v_NAS_SecurityParams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:= f_NR5GC_Security_Get();</w:t>
            </w:r>
          </w:p>
          <w:p w14:paraId="3CE88F7B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v_RRC_SecurityParams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40D53B86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F59555A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v_NAS_SecurityParams.NAS_Integrity.Algorithm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:= '0000'B; // IA0</w:t>
            </w:r>
          </w:p>
          <w:p w14:paraId="312C3716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v_NAS_SecurityParams.NAS_Ciphering.Algorithm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:= '0000'B; // EA0</w:t>
            </w:r>
          </w:p>
          <w:p w14:paraId="084A1539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v_NAS_SecurityParams.KSIamf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:= '000'B;</w:t>
            </w:r>
          </w:p>
          <w:p w14:paraId="1D1CD119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f_NR5GC_Security_Set(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v_NAS_SecurityParams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58E780E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v_RRC_SecurityParams.AS_Integrity.Algorithm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:= nia0;</w:t>
            </w:r>
          </w:p>
          <w:p w14:paraId="75A0B854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v_RRC_SecurityParams.AS_Ciphering.Algorithm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:= nea0;</w:t>
            </w:r>
          </w:p>
          <w:p w14:paraId="31CC6979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f_NR_Security_Set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v_RRC_SecurityParams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9F723A6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91F3EDD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//Steps 4-5</w:t>
            </w:r>
          </w:p>
          <w:p w14:paraId="6EBBA0E3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v_NAS_SecurityReturnValue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f_NR_NASSecurityModeProcedure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v_NAS_SecurityParams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Initial_NoSecurity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); // @sic R5s210518 sic@</w:t>
            </w:r>
          </w:p>
          <w:p w14:paraId="2F18274A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(__FILE__, __LINE__, "IMS Emergency Call Establishment: Step 5");</w:t>
            </w:r>
          </w:p>
          <w:p w14:paraId="4CA8216A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916D00C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//Steps 6-7</w:t>
            </w:r>
          </w:p>
          <w:p w14:paraId="2B3855D2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f_NR_RRC_ActivateSecurity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v_NAS_SecurityReturnValue.NasCount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)); // Use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NasCount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returned from NAS S.M. Complete</w:t>
            </w:r>
          </w:p>
          <w:p w14:paraId="2B411DA0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(__FILE__, __LINE__, "IMS Emergency Call Establishment: Step 7");</w:t>
            </w:r>
          </w:p>
          <w:p w14:paraId="7C1A4FC6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1873582B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//Steps 8-9</w:t>
            </w:r>
          </w:p>
          <w:p w14:paraId="1C0A1934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f_NR_Capability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A75A07A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D9A5831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//Step 10</w:t>
            </w:r>
          </w:p>
          <w:p w14:paraId="45360A8B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cas_NR_SRB_NasPdu_REQ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53F5FEC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tsc_NR_RbId_SRB1,</w:t>
            </w:r>
          </w:p>
          <w:p w14:paraId="2B4FAA04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</w:t>
            </w:r>
          </w:p>
          <w:p w14:paraId="2A3A27A8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4102775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f_Get_NG_RegistrationAcceptMsg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(Initial_Secure,</w:t>
            </w:r>
          </w:p>
          <w:p w14:paraId="4AC67BA9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,  // @sic R5-206426 sic@</w:t>
            </w:r>
          </w:p>
          <w:p w14:paraId="3B82D929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v_GUTIToSend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5D1E0C6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v_TAIList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14:paraId="7FA8CE76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A059076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// Step 11</w:t>
            </w:r>
          </w:p>
          <w:p w14:paraId="1283C1A2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f_NR5GC_Registration_Complete(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3A81142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1AAEDAA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// Steps 13-18</w:t>
            </w:r>
          </w:p>
          <w:p w14:paraId="556C60AF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f_NR5GC_EmergencyCallPDUSession(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, tsc_NR_RbId_SRB1); // @sic R5s210518 sic@</w:t>
            </w:r>
          </w:p>
          <w:p w14:paraId="39C5EFD1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f_IMS_IPCAN_SendCoOrdMsg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(IMS[tsc_Index_IMS2]);//WA#11_4_5</w:t>
            </w:r>
          </w:p>
          <w:p w14:paraId="798E0162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D730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//WA#11_4_5 </w:t>
            </w:r>
            <w:r w:rsidRPr="00DD7300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COMMENTED OUT</w:t>
            </w:r>
            <w:r w:rsidRPr="00DD730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f_IMS_IPCAN_WaitForTrigger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(IMS[tsc_Index_IMS2]);</w:t>
            </w:r>
          </w:p>
          <w:p w14:paraId="57D81259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// Emergency call now active</w:t>
            </w:r>
          </w:p>
          <w:p w14:paraId="1744C304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(__FILE__, __LINE__, "IMS Emergency Call Established");</w:t>
            </w:r>
          </w:p>
          <w:p w14:paraId="43FA2C65" w14:textId="77777777" w:rsid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6F860484" w14:textId="77777777" w:rsidR="007A2F52" w:rsidRPr="00DA356D" w:rsidRDefault="007A2F52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4FFB464F" w14:textId="77777777" w:rsidR="00295CE5" w:rsidRDefault="00295CE5" w:rsidP="006E7773">
      <w:pPr>
        <w:rPr>
          <w:lang w:eastAsia="en-GB"/>
        </w:rPr>
      </w:pPr>
    </w:p>
    <w:p w14:paraId="75C53670" w14:textId="77777777" w:rsidR="009C53C6" w:rsidRPr="006325AB" w:rsidRDefault="009C53C6" w:rsidP="009C53C6">
      <w:pPr>
        <w:spacing w:after="0"/>
        <w:rPr>
          <w:rFonts w:ascii="Arial" w:hAnsi="Arial"/>
          <w:b/>
          <w:color w:val="000000"/>
          <w:lang w:eastAsia="en-GB"/>
        </w:rPr>
      </w:pPr>
    </w:p>
    <w:p w14:paraId="29C65C8D" w14:textId="77777777" w:rsidR="00602F42" w:rsidRPr="006325AB" w:rsidRDefault="00602F42" w:rsidP="00602F42">
      <w:pPr>
        <w:spacing w:after="0"/>
        <w:rPr>
          <w:rFonts w:ascii="Arial" w:hAnsi="Arial"/>
          <w:b/>
          <w:color w:val="000000"/>
          <w:lang w:eastAsia="en-GB"/>
        </w:rPr>
      </w:pPr>
    </w:p>
    <w:p w14:paraId="39D95C6C" w14:textId="77777777" w:rsidR="00E909C3" w:rsidRPr="006325AB" w:rsidRDefault="00E909C3" w:rsidP="00E909C3">
      <w:pPr>
        <w:spacing w:after="0"/>
        <w:rPr>
          <w:rFonts w:ascii="Arial" w:hAnsi="Arial"/>
          <w:b/>
          <w:color w:val="000000"/>
          <w:lang w:eastAsia="en-GB"/>
        </w:rPr>
      </w:pPr>
    </w:p>
    <w:p w14:paraId="62BB74D9" w14:textId="77777777" w:rsidR="00CF3AF4" w:rsidRPr="006325AB" w:rsidRDefault="00CF3AF4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CF3AF4" w:rsidRPr="006325AB" w:rsidSect="00B76E1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5E766" w14:textId="77777777" w:rsidR="00BA47C8" w:rsidRDefault="00BA47C8">
      <w:r>
        <w:separator/>
      </w:r>
    </w:p>
  </w:endnote>
  <w:endnote w:type="continuationSeparator" w:id="0">
    <w:p w14:paraId="599A9B7E" w14:textId="77777777" w:rsidR="00BA47C8" w:rsidRDefault="00BA4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C6015" w14:textId="77777777" w:rsidR="00BA47C8" w:rsidRDefault="00BA47C8">
      <w:r>
        <w:separator/>
      </w:r>
    </w:p>
  </w:footnote>
  <w:footnote w:type="continuationSeparator" w:id="0">
    <w:p w14:paraId="0DD618B1" w14:textId="77777777" w:rsidR="00BA47C8" w:rsidRDefault="00BA47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43576" w14:textId="77777777" w:rsidR="00D10CAD" w:rsidRDefault="00D10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AD129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F5CE636" wp14:editId="59F88CC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0524220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FB5738F" w14:textId="77777777"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0524220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DC6AA" w14:textId="77777777" w:rsidR="006325AB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F3E263B" wp14:editId="7E4D812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3579357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D213581" w14:textId="77777777"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3579357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69861" w14:textId="77777777"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E604EDD" wp14:editId="4FBE802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1121875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6A74EB1" w14:textId="77777777"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mdzNQIAAGkEAAAOAAAAZHJzL2Uyb0RvYy54bWysVMFuGjEQvVfqP1i+lwWikAqxRJSIqhJK&#10;IkGVY2W8XljJ67Fswy79+j57WZKmPVW9mFnP+M3MezP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Bmmdz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1121875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171AD" w14:textId="77777777" w:rsidR="00D10CAD" w:rsidRDefault="00D10CAD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021AB" w14:textId="77777777"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A481CFB" wp14:editId="1B8CB2D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590518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D003DE0" w14:textId="77777777"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BXRxWj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590518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7373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EDA741C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6DB67B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06A4F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57069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E7838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8B821E8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452B3ED1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3327E5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F5CFB"/>
    <w:multiLevelType w:val="hybridMultilevel"/>
    <w:tmpl w:val="BDB413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A14340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5" w15:restartNumberingAfterBreak="0">
    <w:nsid w:val="6C485438"/>
    <w:multiLevelType w:val="hybridMultilevel"/>
    <w:tmpl w:val="4D8441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39494B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1603"/>
    <w:multiLevelType w:val="hybridMultilevel"/>
    <w:tmpl w:val="5B5E9B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B123DC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E367CE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F88569C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32183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898458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6266309">
    <w:abstractNumId w:val="9"/>
  </w:num>
  <w:num w:numId="4" w16cid:durableId="715619915">
    <w:abstractNumId w:val="21"/>
  </w:num>
  <w:num w:numId="5" w16cid:durableId="267274209">
    <w:abstractNumId w:val="13"/>
  </w:num>
  <w:num w:numId="6" w16cid:durableId="456948429">
    <w:abstractNumId w:val="22"/>
  </w:num>
  <w:num w:numId="7" w16cid:durableId="1527209410">
    <w:abstractNumId w:val="34"/>
  </w:num>
  <w:num w:numId="8" w16cid:durableId="1864318724">
    <w:abstractNumId w:val="8"/>
  </w:num>
  <w:num w:numId="9" w16cid:durableId="214314471">
    <w:abstractNumId w:val="20"/>
  </w:num>
  <w:num w:numId="10" w16cid:durableId="421265743">
    <w:abstractNumId w:val="41"/>
  </w:num>
  <w:num w:numId="11" w16cid:durableId="1587416002">
    <w:abstractNumId w:val="16"/>
  </w:num>
  <w:num w:numId="12" w16cid:durableId="1647975187">
    <w:abstractNumId w:val="24"/>
  </w:num>
  <w:num w:numId="13" w16cid:durableId="1607618698">
    <w:abstractNumId w:val="3"/>
  </w:num>
  <w:num w:numId="14" w16cid:durableId="919220377">
    <w:abstractNumId w:val="18"/>
  </w:num>
  <w:num w:numId="15" w16cid:durableId="1731733316">
    <w:abstractNumId w:val="1"/>
  </w:num>
  <w:num w:numId="16" w16cid:durableId="1656110723">
    <w:abstractNumId w:val="2"/>
  </w:num>
  <w:num w:numId="17" w16cid:durableId="1648852790">
    <w:abstractNumId w:val="7"/>
  </w:num>
  <w:num w:numId="18" w16cid:durableId="203639095">
    <w:abstractNumId w:val="25"/>
  </w:num>
  <w:num w:numId="19" w16cid:durableId="56169716">
    <w:abstractNumId w:val="40"/>
  </w:num>
  <w:num w:numId="20" w16cid:durableId="558828104">
    <w:abstractNumId w:val="33"/>
  </w:num>
  <w:num w:numId="21" w16cid:durableId="1031953846">
    <w:abstractNumId w:val="10"/>
  </w:num>
  <w:num w:numId="22" w16cid:durableId="1679115774">
    <w:abstractNumId w:val="27"/>
  </w:num>
  <w:num w:numId="23" w16cid:durableId="337270126">
    <w:abstractNumId w:val="32"/>
  </w:num>
  <w:num w:numId="24" w16cid:durableId="462357957">
    <w:abstractNumId w:val="17"/>
  </w:num>
  <w:num w:numId="25" w16cid:durableId="91049450">
    <w:abstractNumId w:val="30"/>
  </w:num>
  <w:num w:numId="26" w16cid:durableId="1474827947">
    <w:abstractNumId w:val="4"/>
  </w:num>
  <w:num w:numId="27" w16cid:durableId="1653094825">
    <w:abstractNumId w:val="6"/>
  </w:num>
  <w:num w:numId="28" w16cid:durableId="76441235">
    <w:abstractNumId w:val="26"/>
  </w:num>
  <w:num w:numId="29" w16cid:durableId="1198742809">
    <w:abstractNumId w:val="37"/>
  </w:num>
  <w:num w:numId="30" w16cid:durableId="107118306">
    <w:abstractNumId w:val="12"/>
  </w:num>
  <w:num w:numId="31" w16cid:durableId="1171290614">
    <w:abstractNumId w:val="5"/>
  </w:num>
  <w:num w:numId="32" w16cid:durableId="656498326">
    <w:abstractNumId w:val="15"/>
  </w:num>
  <w:num w:numId="33" w16cid:durableId="1263881923">
    <w:abstractNumId w:val="0"/>
  </w:num>
  <w:num w:numId="34" w16cid:durableId="549266846">
    <w:abstractNumId w:val="38"/>
  </w:num>
  <w:num w:numId="35" w16cid:durableId="569391623">
    <w:abstractNumId w:val="23"/>
  </w:num>
  <w:num w:numId="36" w16cid:durableId="186872791">
    <w:abstractNumId w:val="19"/>
  </w:num>
  <w:num w:numId="37" w16cid:durableId="1790928462">
    <w:abstractNumId w:val="36"/>
  </w:num>
  <w:num w:numId="38" w16cid:durableId="248581787">
    <w:abstractNumId w:val="14"/>
  </w:num>
  <w:num w:numId="39" w16cid:durableId="887061208">
    <w:abstractNumId w:val="28"/>
  </w:num>
  <w:num w:numId="40" w16cid:durableId="1014310544">
    <w:abstractNumId w:val="11"/>
  </w:num>
  <w:num w:numId="41" w16cid:durableId="73091183">
    <w:abstractNumId w:val="39"/>
  </w:num>
  <w:num w:numId="42" w16cid:durableId="1839492347">
    <w:abstractNumId w:val="31"/>
  </w:num>
  <w:num w:numId="43" w16cid:durableId="288053938">
    <w:abstractNumId w:val="35"/>
  </w:num>
  <w:num w:numId="44" w16cid:durableId="1922564719">
    <w:abstractNumId w:val="29"/>
  </w:num>
  <w:num w:numId="45" w16cid:durableId="151410821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A"/>
    <w:rsid w:val="00001833"/>
    <w:rsid w:val="00001872"/>
    <w:rsid w:val="00001FBC"/>
    <w:rsid w:val="00005833"/>
    <w:rsid w:val="00007575"/>
    <w:rsid w:val="00011C14"/>
    <w:rsid w:val="00022E4A"/>
    <w:rsid w:val="00024866"/>
    <w:rsid w:val="0003629C"/>
    <w:rsid w:val="00036FE7"/>
    <w:rsid w:val="00053290"/>
    <w:rsid w:val="00054E62"/>
    <w:rsid w:val="00057DBD"/>
    <w:rsid w:val="000614B3"/>
    <w:rsid w:val="0006562C"/>
    <w:rsid w:val="000665CE"/>
    <w:rsid w:val="000731C4"/>
    <w:rsid w:val="00073E12"/>
    <w:rsid w:val="000749BF"/>
    <w:rsid w:val="00085D06"/>
    <w:rsid w:val="0008604A"/>
    <w:rsid w:val="0009581D"/>
    <w:rsid w:val="00096F61"/>
    <w:rsid w:val="00097354"/>
    <w:rsid w:val="000A1153"/>
    <w:rsid w:val="000A1C38"/>
    <w:rsid w:val="000A30FB"/>
    <w:rsid w:val="000A4903"/>
    <w:rsid w:val="000A4AB6"/>
    <w:rsid w:val="000A55CC"/>
    <w:rsid w:val="000A6394"/>
    <w:rsid w:val="000A7D1D"/>
    <w:rsid w:val="000B3353"/>
    <w:rsid w:val="000B70AF"/>
    <w:rsid w:val="000B7FED"/>
    <w:rsid w:val="000C038A"/>
    <w:rsid w:val="000C104F"/>
    <w:rsid w:val="000C610A"/>
    <w:rsid w:val="000C6598"/>
    <w:rsid w:val="000D40AB"/>
    <w:rsid w:val="000E4CEB"/>
    <w:rsid w:val="000F119F"/>
    <w:rsid w:val="000F140E"/>
    <w:rsid w:val="000F34D6"/>
    <w:rsid w:val="0010027D"/>
    <w:rsid w:val="001109AC"/>
    <w:rsid w:val="00112785"/>
    <w:rsid w:val="0011415B"/>
    <w:rsid w:val="00120725"/>
    <w:rsid w:val="001209DE"/>
    <w:rsid w:val="0012136E"/>
    <w:rsid w:val="00126237"/>
    <w:rsid w:val="001302CE"/>
    <w:rsid w:val="00134670"/>
    <w:rsid w:val="001373AB"/>
    <w:rsid w:val="00145D43"/>
    <w:rsid w:val="00146DCF"/>
    <w:rsid w:val="00163547"/>
    <w:rsid w:val="00164CFC"/>
    <w:rsid w:val="00173835"/>
    <w:rsid w:val="00177487"/>
    <w:rsid w:val="0018198A"/>
    <w:rsid w:val="00186753"/>
    <w:rsid w:val="001901A2"/>
    <w:rsid w:val="00192C46"/>
    <w:rsid w:val="001A08B3"/>
    <w:rsid w:val="001A0D31"/>
    <w:rsid w:val="001A709A"/>
    <w:rsid w:val="001A7B60"/>
    <w:rsid w:val="001B3FE8"/>
    <w:rsid w:val="001B52F0"/>
    <w:rsid w:val="001B7A65"/>
    <w:rsid w:val="001C084D"/>
    <w:rsid w:val="001C43A0"/>
    <w:rsid w:val="001C574F"/>
    <w:rsid w:val="001C5C2A"/>
    <w:rsid w:val="001E3D37"/>
    <w:rsid w:val="001E41F3"/>
    <w:rsid w:val="001F0D28"/>
    <w:rsid w:val="001F1817"/>
    <w:rsid w:val="001F406A"/>
    <w:rsid w:val="001F5134"/>
    <w:rsid w:val="001F6A59"/>
    <w:rsid w:val="002040A1"/>
    <w:rsid w:val="00205A6F"/>
    <w:rsid w:val="00214573"/>
    <w:rsid w:val="00220349"/>
    <w:rsid w:val="00221C5A"/>
    <w:rsid w:val="0022339A"/>
    <w:rsid w:val="00223B81"/>
    <w:rsid w:val="00234682"/>
    <w:rsid w:val="00240F86"/>
    <w:rsid w:val="00241A66"/>
    <w:rsid w:val="00245CA4"/>
    <w:rsid w:val="002564C6"/>
    <w:rsid w:val="002570D2"/>
    <w:rsid w:val="0026004D"/>
    <w:rsid w:val="0026151F"/>
    <w:rsid w:val="00263668"/>
    <w:rsid w:val="002640DD"/>
    <w:rsid w:val="00275D12"/>
    <w:rsid w:val="00284FEB"/>
    <w:rsid w:val="002860C4"/>
    <w:rsid w:val="00286C29"/>
    <w:rsid w:val="002901A3"/>
    <w:rsid w:val="00290606"/>
    <w:rsid w:val="00295CE5"/>
    <w:rsid w:val="002A4DCB"/>
    <w:rsid w:val="002B14D3"/>
    <w:rsid w:val="002B5741"/>
    <w:rsid w:val="002C7E01"/>
    <w:rsid w:val="002D6876"/>
    <w:rsid w:val="002E008A"/>
    <w:rsid w:val="002E0D93"/>
    <w:rsid w:val="002F02D4"/>
    <w:rsid w:val="002F2731"/>
    <w:rsid w:val="002F45F1"/>
    <w:rsid w:val="002F5F47"/>
    <w:rsid w:val="002F710F"/>
    <w:rsid w:val="002F7D40"/>
    <w:rsid w:val="00305409"/>
    <w:rsid w:val="00305B7A"/>
    <w:rsid w:val="00310217"/>
    <w:rsid w:val="0031061D"/>
    <w:rsid w:val="00315C52"/>
    <w:rsid w:val="00316F13"/>
    <w:rsid w:val="003216F1"/>
    <w:rsid w:val="00322277"/>
    <w:rsid w:val="00322D46"/>
    <w:rsid w:val="003237E0"/>
    <w:rsid w:val="0033294A"/>
    <w:rsid w:val="0033554F"/>
    <w:rsid w:val="00341F6F"/>
    <w:rsid w:val="00342D98"/>
    <w:rsid w:val="00343CD7"/>
    <w:rsid w:val="00345383"/>
    <w:rsid w:val="00346D77"/>
    <w:rsid w:val="003556DC"/>
    <w:rsid w:val="003609EF"/>
    <w:rsid w:val="0036231A"/>
    <w:rsid w:val="00374009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0A8"/>
    <w:rsid w:val="003926A3"/>
    <w:rsid w:val="00393BCA"/>
    <w:rsid w:val="003B2CB3"/>
    <w:rsid w:val="003B51F6"/>
    <w:rsid w:val="003C2766"/>
    <w:rsid w:val="003C2F42"/>
    <w:rsid w:val="003C3B4C"/>
    <w:rsid w:val="003C78DB"/>
    <w:rsid w:val="003D1466"/>
    <w:rsid w:val="003D1BC0"/>
    <w:rsid w:val="003D2484"/>
    <w:rsid w:val="003D6308"/>
    <w:rsid w:val="003E0B29"/>
    <w:rsid w:val="003E1A36"/>
    <w:rsid w:val="003E51C2"/>
    <w:rsid w:val="003F0DB3"/>
    <w:rsid w:val="003F3287"/>
    <w:rsid w:val="003F432E"/>
    <w:rsid w:val="00406AD3"/>
    <w:rsid w:val="00410371"/>
    <w:rsid w:val="00411482"/>
    <w:rsid w:val="00411FB9"/>
    <w:rsid w:val="00412379"/>
    <w:rsid w:val="00412F20"/>
    <w:rsid w:val="0041471B"/>
    <w:rsid w:val="004153A1"/>
    <w:rsid w:val="00415491"/>
    <w:rsid w:val="0041677B"/>
    <w:rsid w:val="00416FA7"/>
    <w:rsid w:val="004231DA"/>
    <w:rsid w:val="0042409E"/>
    <w:rsid w:val="004242F1"/>
    <w:rsid w:val="00426761"/>
    <w:rsid w:val="0043163D"/>
    <w:rsid w:val="0043219B"/>
    <w:rsid w:val="00433730"/>
    <w:rsid w:val="00437076"/>
    <w:rsid w:val="00440313"/>
    <w:rsid w:val="0044047D"/>
    <w:rsid w:val="00440D0A"/>
    <w:rsid w:val="004438DB"/>
    <w:rsid w:val="00446488"/>
    <w:rsid w:val="004545A7"/>
    <w:rsid w:val="00457E6A"/>
    <w:rsid w:val="00460215"/>
    <w:rsid w:val="00461008"/>
    <w:rsid w:val="00461F12"/>
    <w:rsid w:val="004635E5"/>
    <w:rsid w:val="0046421D"/>
    <w:rsid w:val="004717EA"/>
    <w:rsid w:val="00482B43"/>
    <w:rsid w:val="00495060"/>
    <w:rsid w:val="004976F0"/>
    <w:rsid w:val="004A0763"/>
    <w:rsid w:val="004A2AED"/>
    <w:rsid w:val="004B01A5"/>
    <w:rsid w:val="004B1656"/>
    <w:rsid w:val="004B2C2D"/>
    <w:rsid w:val="004B2E8A"/>
    <w:rsid w:val="004B526E"/>
    <w:rsid w:val="004B75B7"/>
    <w:rsid w:val="004C252A"/>
    <w:rsid w:val="004D455F"/>
    <w:rsid w:val="004D5164"/>
    <w:rsid w:val="004D6098"/>
    <w:rsid w:val="004E1CA1"/>
    <w:rsid w:val="004E386F"/>
    <w:rsid w:val="004E4136"/>
    <w:rsid w:val="004F40C4"/>
    <w:rsid w:val="004F49AF"/>
    <w:rsid w:val="004F642B"/>
    <w:rsid w:val="004F661B"/>
    <w:rsid w:val="005045C7"/>
    <w:rsid w:val="005105E0"/>
    <w:rsid w:val="0051196A"/>
    <w:rsid w:val="005135A1"/>
    <w:rsid w:val="0051580D"/>
    <w:rsid w:val="005241D6"/>
    <w:rsid w:val="00526222"/>
    <w:rsid w:val="005279F5"/>
    <w:rsid w:val="00530662"/>
    <w:rsid w:val="00532891"/>
    <w:rsid w:val="00543471"/>
    <w:rsid w:val="00547111"/>
    <w:rsid w:val="00550D59"/>
    <w:rsid w:val="00554485"/>
    <w:rsid w:val="00564EDF"/>
    <w:rsid w:val="005663EF"/>
    <w:rsid w:val="0056673A"/>
    <w:rsid w:val="00566F6F"/>
    <w:rsid w:val="0058168B"/>
    <w:rsid w:val="0058240F"/>
    <w:rsid w:val="00583778"/>
    <w:rsid w:val="00583784"/>
    <w:rsid w:val="00587F6A"/>
    <w:rsid w:val="00591E5D"/>
    <w:rsid w:val="00592D74"/>
    <w:rsid w:val="00596753"/>
    <w:rsid w:val="005A2FDD"/>
    <w:rsid w:val="005A3293"/>
    <w:rsid w:val="005A7C8E"/>
    <w:rsid w:val="005B379D"/>
    <w:rsid w:val="005B4127"/>
    <w:rsid w:val="005C1313"/>
    <w:rsid w:val="005C303C"/>
    <w:rsid w:val="005D27CA"/>
    <w:rsid w:val="005D4FB3"/>
    <w:rsid w:val="005E040A"/>
    <w:rsid w:val="005E18C6"/>
    <w:rsid w:val="005E2C44"/>
    <w:rsid w:val="005E42FB"/>
    <w:rsid w:val="005E4350"/>
    <w:rsid w:val="005F08D8"/>
    <w:rsid w:val="005F12D6"/>
    <w:rsid w:val="005F391D"/>
    <w:rsid w:val="005F740E"/>
    <w:rsid w:val="006006C1"/>
    <w:rsid w:val="00602F42"/>
    <w:rsid w:val="00610852"/>
    <w:rsid w:val="00610C5B"/>
    <w:rsid w:val="00610F63"/>
    <w:rsid w:val="00611D08"/>
    <w:rsid w:val="006125D9"/>
    <w:rsid w:val="00613D6B"/>
    <w:rsid w:val="00614602"/>
    <w:rsid w:val="006154AD"/>
    <w:rsid w:val="00617D68"/>
    <w:rsid w:val="00620F69"/>
    <w:rsid w:val="00621188"/>
    <w:rsid w:val="006257ED"/>
    <w:rsid w:val="00625935"/>
    <w:rsid w:val="006316B2"/>
    <w:rsid w:val="006325AB"/>
    <w:rsid w:val="00636DEB"/>
    <w:rsid w:val="00642CCB"/>
    <w:rsid w:val="00642D47"/>
    <w:rsid w:val="00644586"/>
    <w:rsid w:val="00652A36"/>
    <w:rsid w:val="0065364E"/>
    <w:rsid w:val="006537B5"/>
    <w:rsid w:val="0065613F"/>
    <w:rsid w:val="00661E2C"/>
    <w:rsid w:val="00662F93"/>
    <w:rsid w:val="00666EE9"/>
    <w:rsid w:val="00667016"/>
    <w:rsid w:val="006723CA"/>
    <w:rsid w:val="0068444E"/>
    <w:rsid w:val="00686F06"/>
    <w:rsid w:val="00690904"/>
    <w:rsid w:val="00693944"/>
    <w:rsid w:val="00695808"/>
    <w:rsid w:val="00696273"/>
    <w:rsid w:val="006A5853"/>
    <w:rsid w:val="006A6982"/>
    <w:rsid w:val="006A737E"/>
    <w:rsid w:val="006B46FB"/>
    <w:rsid w:val="006B7B2F"/>
    <w:rsid w:val="006C1422"/>
    <w:rsid w:val="006D0191"/>
    <w:rsid w:val="006D4B48"/>
    <w:rsid w:val="006E21FB"/>
    <w:rsid w:val="006E4465"/>
    <w:rsid w:val="006E5627"/>
    <w:rsid w:val="006E623A"/>
    <w:rsid w:val="006E7773"/>
    <w:rsid w:val="006F0958"/>
    <w:rsid w:val="006F0E88"/>
    <w:rsid w:val="006F39D5"/>
    <w:rsid w:val="006F6B99"/>
    <w:rsid w:val="006F7B09"/>
    <w:rsid w:val="0070056D"/>
    <w:rsid w:val="00704829"/>
    <w:rsid w:val="00707080"/>
    <w:rsid w:val="007101FB"/>
    <w:rsid w:val="0072421A"/>
    <w:rsid w:val="0072522A"/>
    <w:rsid w:val="0073208D"/>
    <w:rsid w:val="007324C2"/>
    <w:rsid w:val="00733998"/>
    <w:rsid w:val="0073742E"/>
    <w:rsid w:val="0073773F"/>
    <w:rsid w:val="00751FE3"/>
    <w:rsid w:val="00755C92"/>
    <w:rsid w:val="00762213"/>
    <w:rsid w:val="00763BA2"/>
    <w:rsid w:val="007656FE"/>
    <w:rsid w:val="007658A5"/>
    <w:rsid w:val="007728D7"/>
    <w:rsid w:val="00772A07"/>
    <w:rsid w:val="00773E5C"/>
    <w:rsid w:val="00784FE8"/>
    <w:rsid w:val="00792342"/>
    <w:rsid w:val="00792398"/>
    <w:rsid w:val="00793772"/>
    <w:rsid w:val="007977A8"/>
    <w:rsid w:val="007A2F52"/>
    <w:rsid w:val="007A73E5"/>
    <w:rsid w:val="007B512A"/>
    <w:rsid w:val="007C13F4"/>
    <w:rsid w:val="007C2097"/>
    <w:rsid w:val="007C28A7"/>
    <w:rsid w:val="007D4F07"/>
    <w:rsid w:val="007D6A07"/>
    <w:rsid w:val="007D6DB1"/>
    <w:rsid w:val="007D7566"/>
    <w:rsid w:val="007D7F98"/>
    <w:rsid w:val="007E64BC"/>
    <w:rsid w:val="007F0389"/>
    <w:rsid w:val="007F3701"/>
    <w:rsid w:val="007F7259"/>
    <w:rsid w:val="00800A71"/>
    <w:rsid w:val="00801700"/>
    <w:rsid w:val="00801CF0"/>
    <w:rsid w:val="008040A8"/>
    <w:rsid w:val="008058E1"/>
    <w:rsid w:val="0081160A"/>
    <w:rsid w:val="00824C2C"/>
    <w:rsid w:val="00825391"/>
    <w:rsid w:val="00825C07"/>
    <w:rsid w:val="00826B27"/>
    <w:rsid w:val="008279FA"/>
    <w:rsid w:val="008343E6"/>
    <w:rsid w:val="00837970"/>
    <w:rsid w:val="00842AC6"/>
    <w:rsid w:val="008445AF"/>
    <w:rsid w:val="00846A0E"/>
    <w:rsid w:val="00850679"/>
    <w:rsid w:val="0085441A"/>
    <w:rsid w:val="00857495"/>
    <w:rsid w:val="008626E7"/>
    <w:rsid w:val="008653B9"/>
    <w:rsid w:val="00870EE7"/>
    <w:rsid w:val="0087510D"/>
    <w:rsid w:val="00875564"/>
    <w:rsid w:val="00880F55"/>
    <w:rsid w:val="00883A39"/>
    <w:rsid w:val="008863B9"/>
    <w:rsid w:val="0089088C"/>
    <w:rsid w:val="0089338A"/>
    <w:rsid w:val="00895087"/>
    <w:rsid w:val="008A2B56"/>
    <w:rsid w:val="008A45A6"/>
    <w:rsid w:val="008B2743"/>
    <w:rsid w:val="008B2A57"/>
    <w:rsid w:val="008D4141"/>
    <w:rsid w:val="008E6B1F"/>
    <w:rsid w:val="008F21C8"/>
    <w:rsid w:val="008F686C"/>
    <w:rsid w:val="00900B0A"/>
    <w:rsid w:val="00901400"/>
    <w:rsid w:val="00904EBA"/>
    <w:rsid w:val="00907B05"/>
    <w:rsid w:val="0091261A"/>
    <w:rsid w:val="00913E0B"/>
    <w:rsid w:val="009148DE"/>
    <w:rsid w:val="00915DEB"/>
    <w:rsid w:val="00916386"/>
    <w:rsid w:val="009179C3"/>
    <w:rsid w:val="0092709E"/>
    <w:rsid w:val="00934F8D"/>
    <w:rsid w:val="00935A53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72DD5"/>
    <w:rsid w:val="00973015"/>
    <w:rsid w:val="0097387E"/>
    <w:rsid w:val="009762F8"/>
    <w:rsid w:val="009777D9"/>
    <w:rsid w:val="00982269"/>
    <w:rsid w:val="00984B89"/>
    <w:rsid w:val="00986821"/>
    <w:rsid w:val="00991B88"/>
    <w:rsid w:val="00997041"/>
    <w:rsid w:val="0099750A"/>
    <w:rsid w:val="009A07BF"/>
    <w:rsid w:val="009A4E0F"/>
    <w:rsid w:val="009A5255"/>
    <w:rsid w:val="009A5753"/>
    <w:rsid w:val="009A579D"/>
    <w:rsid w:val="009A768F"/>
    <w:rsid w:val="009B0B50"/>
    <w:rsid w:val="009B5164"/>
    <w:rsid w:val="009C08BC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1062"/>
    <w:rsid w:val="009F28D2"/>
    <w:rsid w:val="009F59CC"/>
    <w:rsid w:val="009F734F"/>
    <w:rsid w:val="009F7D81"/>
    <w:rsid w:val="00A0030B"/>
    <w:rsid w:val="00A00487"/>
    <w:rsid w:val="00A00EC6"/>
    <w:rsid w:val="00A0746C"/>
    <w:rsid w:val="00A13FEA"/>
    <w:rsid w:val="00A158BB"/>
    <w:rsid w:val="00A16089"/>
    <w:rsid w:val="00A21A05"/>
    <w:rsid w:val="00A230E4"/>
    <w:rsid w:val="00A246B6"/>
    <w:rsid w:val="00A25A1D"/>
    <w:rsid w:val="00A3630F"/>
    <w:rsid w:val="00A36C0A"/>
    <w:rsid w:val="00A40634"/>
    <w:rsid w:val="00A4424B"/>
    <w:rsid w:val="00A47E70"/>
    <w:rsid w:val="00A50CF0"/>
    <w:rsid w:val="00A52B35"/>
    <w:rsid w:val="00A52F6F"/>
    <w:rsid w:val="00A56B94"/>
    <w:rsid w:val="00A57528"/>
    <w:rsid w:val="00A601CD"/>
    <w:rsid w:val="00A63670"/>
    <w:rsid w:val="00A66C63"/>
    <w:rsid w:val="00A67032"/>
    <w:rsid w:val="00A70BC7"/>
    <w:rsid w:val="00A72118"/>
    <w:rsid w:val="00A72665"/>
    <w:rsid w:val="00A7410A"/>
    <w:rsid w:val="00A7583C"/>
    <w:rsid w:val="00A75C74"/>
    <w:rsid w:val="00A7671C"/>
    <w:rsid w:val="00A8049F"/>
    <w:rsid w:val="00A81EA3"/>
    <w:rsid w:val="00A84550"/>
    <w:rsid w:val="00A90724"/>
    <w:rsid w:val="00A916D2"/>
    <w:rsid w:val="00A91947"/>
    <w:rsid w:val="00A971DA"/>
    <w:rsid w:val="00AA0376"/>
    <w:rsid w:val="00AA2892"/>
    <w:rsid w:val="00AA2CBC"/>
    <w:rsid w:val="00AA49EB"/>
    <w:rsid w:val="00AA5847"/>
    <w:rsid w:val="00AB07AE"/>
    <w:rsid w:val="00AB0D3A"/>
    <w:rsid w:val="00AB4631"/>
    <w:rsid w:val="00AB6981"/>
    <w:rsid w:val="00AC0CD4"/>
    <w:rsid w:val="00AC5820"/>
    <w:rsid w:val="00AD0A4A"/>
    <w:rsid w:val="00AD129C"/>
    <w:rsid w:val="00AD1CD8"/>
    <w:rsid w:val="00AD7555"/>
    <w:rsid w:val="00AE78D5"/>
    <w:rsid w:val="00AF590B"/>
    <w:rsid w:val="00B010C6"/>
    <w:rsid w:val="00B017A9"/>
    <w:rsid w:val="00B022E3"/>
    <w:rsid w:val="00B04ADC"/>
    <w:rsid w:val="00B05D84"/>
    <w:rsid w:val="00B10E9C"/>
    <w:rsid w:val="00B16127"/>
    <w:rsid w:val="00B17EC1"/>
    <w:rsid w:val="00B2531E"/>
    <w:rsid w:val="00B258BB"/>
    <w:rsid w:val="00B26407"/>
    <w:rsid w:val="00B3074E"/>
    <w:rsid w:val="00B44EDD"/>
    <w:rsid w:val="00B454F7"/>
    <w:rsid w:val="00B47C04"/>
    <w:rsid w:val="00B51BA6"/>
    <w:rsid w:val="00B52828"/>
    <w:rsid w:val="00B54720"/>
    <w:rsid w:val="00B5725C"/>
    <w:rsid w:val="00B67B97"/>
    <w:rsid w:val="00B67F44"/>
    <w:rsid w:val="00B7036E"/>
    <w:rsid w:val="00B7315D"/>
    <w:rsid w:val="00B75E77"/>
    <w:rsid w:val="00B7624F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EC5"/>
    <w:rsid w:val="00BA47C8"/>
    <w:rsid w:val="00BA51D9"/>
    <w:rsid w:val="00BB1BF6"/>
    <w:rsid w:val="00BB5645"/>
    <w:rsid w:val="00BB5DFC"/>
    <w:rsid w:val="00BC00D3"/>
    <w:rsid w:val="00BC40B1"/>
    <w:rsid w:val="00BD279D"/>
    <w:rsid w:val="00BD542D"/>
    <w:rsid w:val="00BD5479"/>
    <w:rsid w:val="00BD6BB8"/>
    <w:rsid w:val="00BE47A2"/>
    <w:rsid w:val="00BE4DD2"/>
    <w:rsid w:val="00BF1721"/>
    <w:rsid w:val="00BF53F2"/>
    <w:rsid w:val="00BF60DF"/>
    <w:rsid w:val="00C0055E"/>
    <w:rsid w:val="00C01A4C"/>
    <w:rsid w:val="00C06FC3"/>
    <w:rsid w:val="00C07A7D"/>
    <w:rsid w:val="00C1082F"/>
    <w:rsid w:val="00C10D23"/>
    <w:rsid w:val="00C13D0C"/>
    <w:rsid w:val="00C2142E"/>
    <w:rsid w:val="00C23C46"/>
    <w:rsid w:val="00C259BF"/>
    <w:rsid w:val="00C25A80"/>
    <w:rsid w:val="00C27B36"/>
    <w:rsid w:val="00C30684"/>
    <w:rsid w:val="00C30A15"/>
    <w:rsid w:val="00C34763"/>
    <w:rsid w:val="00C41AB6"/>
    <w:rsid w:val="00C4494A"/>
    <w:rsid w:val="00C471F1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184"/>
    <w:rsid w:val="00CE0B19"/>
    <w:rsid w:val="00CE0BFA"/>
    <w:rsid w:val="00CE3B53"/>
    <w:rsid w:val="00CE5930"/>
    <w:rsid w:val="00CE7AF9"/>
    <w:rsid w:val="00CF1024"/>
    <w:rsid w:val="00CF2063"/>
    <w:rsid w:val="00CF39F2"/>
    <w:rsid w:val="00CF3AF4"/>
    <w:rsid w:val="00CF4FC5"/>
    <w:rsid w:val="00D00537"/>
    <w:rsid w:val="00D03582"/>
    <w:rsid w:val="00D03F9A"/>
    <w:rsid w:val="00D04A2E"/>
    <w:rsid w:val="00D05437"/>
    <w:rsid w:val="00D06BBD"/>
    <w:rsid w:val="00D06D51"/>
    <w:rsid w:val="00D10CAD"/>
    <w:rsid w:val="00D15B17"/>
    <w:rsid w:val="00D17487"/>
    <w:rsid w:val="00D235D8"/>
    <w:rsid w:val="00D24991"/>
    <w:rsid w:val="00D25A5F"/>
    <w:rsid w:val="00D308C2"/>
    <w:rsid w:val="00D30F61"/>
    <w:rsid w:val="00D32B66"/>
    <w:rsid w:val="00D34E67"/>
    <w:rsid w:val="00D435F5"/>
    <w:rsid w:val="00D50255"/>
    <w:rsid w:val="00D52BD7"/>
    <w:rsid w:val="00D61539"/>
    <w:rsid w:val="00D62E17"/>
    <w:rsid w:val="00D63444"/>
    <w:rsid w:val="00D66520"/>
    <w:rsid w:val="00D66757"/>
    <w:rsid w:val="00D66BA7"/>
    <w:rsid w:val="00D6759F"/>
    <w:rsid w:val="00D720E3"/>
    <w:rsid w:val="00D7237E"/>
    <w:rsid w:val="00D7387B"/>
    <w:rsid w:val="00D80A88"/>
    <w:rsid w:val="00D86DC8"/>
    <w:rsid w:val="00D94DF1"/>
    <w:rsid w:val="00DA0394"/>
    <w:rsid w:val="00DA356D"/>
    <w:rsid w:val="00DA6F00"/>
    <w:rsid w:val="00DB3570"/>
    <w:rsid w:val="00DB3586"/>
    <w:rsid w:val="00DB440E"/>
    <w:rsid w:val="00DC0D26"/>
    <w:rsid w:val="00DC3B85"/>
    <w:rsid w:val="00DC5165"/>
    <w:rsid w:val="00DD0F43"/>
    <w:rsid w:val="00DD11FD"/>
    <w:rsid w:val="00DD53E1"/>
    <w:rsid w:val="00DD6978"/>
    <w:rsid w:val="00DD7300"/>
    <w:rsid w:val="00DD7F13"/>
    <w:rsid w:val="00DE237C"/>
    <w:rsid w:val="00DE34CF"/>
    <w:rsid w:val="00DE477E"/>
    <w:rsid w:val="00DE67FB"/>
    <w:rsid w:val="00DF0FB2"/>
    <w:rsid w:val="00DF343E"/>
    <w:rsid w:val="00DF69F6"/>
    <w:rsid w:val="00DF6E9B"/>
    <w:rsid w:val="00DF7FEC"/>
    <w:rsid w:val="00E03645"/>
    <w:rsid w:val="00E136D6"/>
    <w:rsid w:val="00E13F3D"/>
    <w:rsid w:val="00E14D7D"/>
    <w:rsid w:val="00E1748E"/>
    <w:rsid w:val="00E20322"/>
    <w:rsid w:val="00E2067E"/>
    <w:rsid w:val="00E31E12"/>
    <w:rsid w:val="00E32E48"/>
    <w:rsid w:val="00E34898"/>
    <w:rsid w:val="00E35995"/>
    <w:rsid w:val="00E37029"/>
    <w:rsid w:val="00E37D16"/>
    <w:rsid w:val="00E37FB0"/>
    <w:rsid w:val="00E41660"/>
    <w:rsid w:val="00E531DF"/>
    <w:rsid w:val="00E541FB"/>
    <w:rsid w:val="00E5624B"/>
    <w:rsid w:val="00E57B51"/>
    <w:rsid w:val="00E61068"/>
    <w:rsid w:val="00E61DC5"/>
    <w:rsid w:val="00E65DC4"/>
    <w:rsid w:val="00E716C1"/>
    <w:rsid w:val="00E717C5"/>
    <w:rsid w:val="00E769F3"/>
    <w:rsid w:val="00E777D7"/>
    <w:rsid w:val="00E77B87"/>
    <w:rsid w:val="00E81386"/>
    <w:rsid w:val="00E814FE"/>
    <w:rsid w:val="00E83DFE"/>
    <w:rsid w:val="00E852E7"/>
    <w:rsid w:val="00E86031"/>
    <w:rsid w:val="00E8742B"/>
    <w:rsid w:val="00E909C3"/>
    <w:rsid w:val="00E9504A"/>
    <w:rsid w:val="00EA0458"/>
    <w:rsid w:val="00EA18C5"/>
    <w:rsid w:val="00EA32C8"/>
    <w:rsid w:val="00EA6BD9"/>
    <w:rsid w:val="00EA7E97"/>
    <w:rsid w:val="00EB0815"/>
    <w:rsid w:val="00EB09B7"/>
    <w:rsid w:val="00EB0DD2"/>
    <w:rsid w:val="00EB40F5"/>
    <w:rsid w:val="00EB71A3"/>
    <w:rsid w:val="00EC34D8"/>
    <w:rsid w:val="00EC51B2"/>
    <w:rsid w:val="00EC54C7"/>
    <w:rsid w:val="00EC7307"/>
    <w:rsid w:val="00EC7947"/>
    <w:rsid w:val="00ED605E"/>
    <w:rsid w:val="00EE16C4"/>
    <w:rsid w:val="00EE7D7C"/>
    <w:rsid w:val="00EF2028"/>
    <w:rsid w:val="00F0098D"/>
    <w:rsid w:val="00F11469"/>
    <w:rsid w:val="00F173A4"/>
    <w:rsid w:val="00F22BA9"/>
    <w:rsid w:val="00F25D98"/>
    <w:rsid w:val="00F300FB"/>
    <w:rsid w:val="00F45D31"/>
    <w:rsid w:val="00F510C9"/>
    <w:rsid w:val="00F5365A"/>
    <w:rsid w:val="00F5509A"/>
    <w:rsid w:val="00F60DF0"/>
    <w:rsid w:val="00F637A3"/>
    <w:rsid w:val="00F65966"/>
    <w:rsid w:val="00F65E51"/>
    <w:rsid w:val="00F73479"/>
    <w:rsid w:val="00F75DFD"/>
    <w:rsid w:val="00F76F15"/>
    <w:rsid w:val="00F770AB"/>
    <w:rsid w:val="00F8051F"/>
    <w:rsid w:val="00F83E9A"/>
    <w:rsid w:val="00F9565F"/>
    <w:rsid w:val="00F95DCB"/>
    <w:rsid w:val="00F95EDD"/>
    <w:rsid w:val="00FA1F4E"/>
    <w:rsid w:val="00FA2C28"/>
    <w:rsid w:val="00FA4588"/>
    <w:rsid w:val="00FA485A"/>
    <w:rsid w:val="00FB4454"/>
    <w:rsid w:val="00FB4F2E"/>
    <w:rsid w:val="00FB598F"/>
    <w:rsid w:val="00FB6386"/>
    <w:rsid w:val="00FB79F3"/>
    <w:rsid w:val="00FC3E53"/>
    <w:rsid w:val="00FC75B0"/>
    <w:rsid w:val="00FD22E5"/>
    <w:rsid w:val="00FD44EF"/>
    <w:rsid w:val="00FD7BE3"/>
    <w:rsid w:val="00FE05DB"/>
    <w:rsid w:val="00FE3228"/>
    <w:rsid w:val="00FE668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97A7D4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25A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D129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D129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D129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D129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D129C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Parikshit.bhise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EC88C-80F4-4620-9CF4-862AEC36B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8</Pages>
  <Words>2140</Words>
  <Characters>12198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14310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2022-07-21T15:39:00Z</dcterms:created>
  <dcterms:modified xsi:type="dcterms:W3CDTF">2022-07-22T13:20:00Z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e9ac9c2-fcd2-4d0b-8613-b7f540967ed5_Enabled">
    <vt:lpwstr>true</vt:lpwstr>
  </property>
  <property fmtid="{D5CDD505-2E9C-101B-9397-08002B2CF9AE}" pid="22" name="MSIP_Label_ae9ac9c2-fcd2-4d0b-8613-b7f540967ed5_SetDate">
    <vt:lpwstr>2022-06-17T12:59:49Z</vt:lpwstr>
  </property>
  <property fmtid="{D5CDD505-2E9C-101B-9397-08002B2CF9AE}" pid="23" name="MSIP_Label_ae9ac9c2-fcd2-4d0b-8613-b7f540967ed5_Method">
    <vt:lpwstr>Privileged</vt:lpwstr>
  </property>
  <property fmtid="{D5CDD505-2E9C-101B-9397-08002B2CF9AE}" pid="24" name="MSIP_Label_ae9ac9c2-fcd2-4d0b-8613-b7f540967ed5_Name">
    <vt:lpwstr>COMPANY RESTRICTED - BUSINESS USE</vt:lpwstr>
  </property>
  <property fmtid="{D5CDD505-2E9C-101B-9397-08002B2CF9AE}" pid="25" name="MSIP_Label_ae9ac9c2-fcd2-4d0b-8613-b7f540967ed5_SiteId">
    <vt:lpwstr>74bddbd9-705c-456e-aabd-99beb719a2b2</vt:lpwstr>
  </property>
  <property fmtid="{D5CDD505-2E9C-101B-9397-08002B2CF9AE}" pid="26" name="MSIP_Label_ae9ac9c2-fcd2-4d0b-8613-b7f540967ed5_ActionId">
    <vt:lpwstr>e08a0500-628c-4cab-97c9-8a0290876042</vt:lpwstr>
  </property>
  <property fmtid="{D5CDD505-2E9C-101B-9397-08002B2CF9AE}" pid="27" name="MSIP_Label_ae9ac9c2-fcd2-4d0b-8613-b7f540967ed5_ContentBits">
    <vt:lpwstr>0</vt:lpwstr>
  </property>
</Properties>
</file>