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07255" w14:textId="77777777" w:rsidR="002D0E13" w:rsidRDefault="002D0E13" w:rsidP="002D0E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E1A28">
        <w:fldChar w:fldCharType="begin"/>
      </w:r>
      <w:r w:rsidR="003E1A28">
        <w:instrText xml:space="preserve"> DOCPROPERTY  TSG/WGRef  \* MERGEFORMAT </w:instrText>
      </w:r>
      <w:r w:rsidR="003E1A28">
        <w:fldChar w:fldCharType="separate"/>
      </w:r>
      <w:r>
        <w:rPr>
          <w:b/>
          <w:noProof/>
          <w:sz w:val="24"/>
        </w:rPr>
        <w:t>RAN5</w:t>
      </w:r>
      <w:r w:rsidR="003E1A2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E1A28">
        <w:fldChar w:fldCharType="begin"/>
      </w:r>
      <w:r w:rsidR="003E1A28">
        <w:instrText xml:space="preserve"> DOCPROPERTY  MtgSeq  \* MERGEFORMAT </w:instrText>
      </w:r>
      <w:r w:rsidR="003E1A28">
        <w:fldChar w:fldCharType="separate"/>
      </w:r>
      <w:r w:rsidRPr="00EB09B7">
        <w:rPr>
          <w:b/>
          <w:noProof/>
          <w:sz w:val="24"/>
        </w:rPr>
        <w:t>2022</w:t>
      </w:r>
      <w:r w:rsidR="003E1A28">
        <w:rPr>
          <w:b/>
          <w:noProof/>
          <w:sz w:val="24"/>
        </w:rPr>
        <w:fldChar w:fldCharType="end"/>
      </w:r>
      <w:r w:rsidR="003E1A28">
        <w:fldChar w:fldCharType="begin"/>
      </w:r>
      <w:r w:rsidR="003E1A28">
        <w:instrText xml:space="preserve"> DOCPROPERTY  MtgTitle  \* MERGEFORMAT </w:instrText>
      </w:r>
      <w:r w:rsidR="003E1A28">
        <w:fldChar w:fldCharType="separate"/>
      </w:r>
      <w:r>
        <w:rPr>
          <w:b/>
          <w:noProof/>
          <w:sz w:val="24"/>
        </w:rPr>
        <w:t>-TTCN email</w:t>
      </w:r>
      <w:r w:rsidR="003E1A2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E1A28">
        <w:fldChar w:fldCharType="begin"/>
      </w:r>
      <w:r w:rsidR="003E1A28">
        <w:instrText xml:space="preserve"> DOCPROPERTY  Tdoc#  \* MERGEFORMAT </w:instrText>
      </w:r>
      <w:r w:rsidR="003E1A28">
        <w:fldChar w:fldCharType="separate"/>
      </w:r>
      <w:r w:rsidRPr="00E13F3D">
        <w:rPr>
          <w:b/>
          <w:i/>
          <w:noProof/>
          <w:sz w:val="28"/>
        </w:rPr>
        <w:t>R5s220798</w:t>
      </w:r>
      <w:r w:rsidR="003E1A28">
        <w:rPr>
          <w:b/>
          <w:i/>
          <w:noProof/>
          <w:sz w:val="28"/>
        </w:rPr>
        <w:fldChar w:fldCharType="end"/>
      </w:r>
    </w:p>
    <w:p w14:paraId="282EE3F2" w14:textId="77777777" w:rsidR="002D0E13" w:rsidRDefault="002D0E13" w:rsidP="002D0E1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 w:rsidR="003E1A28">
        <w:fldChar w:fldCharType="begin"/>
      </w:r>
      <w:r w:rsidR="003E1A28">
        <w:instrText xml:space="preserve"> DOCPROPERTY  StartDate  \* MERGEFORMAT </w:instrText>
      </w:r>
      <w:r w:rsidR="003E1A28">
        <w:fldChar w:fldCharType="separate"/>
      </w:r>
      <w:r w:rsidRPr="00BA51D9">
        <w:rPr>
          <w:b/>
          <w:noProof/>
          <w:sz w:val="24"/>
        </w:rPr>
        <w:t>10th Dec 2021</w:t>
      </w:r>
      <w:r w:rsidR="003E1A2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3E1A28">
        <w:fldChar w:fldCharType="begin"/>
      </w:r>
      <w:r w:rsidR="003E1A28">
        <w:instrText xml:space="preserve"> DOCPROPERTY  EndDate  \* MERGEFORMAT </w:instrText>
      </w:r>
      <w:r w:rsidR="003E1A28">
        <w:fldChar w:fldCharType="separate"/>
      </w:r>
      <w:r w:rsidRPr="00BA51D9">
        <w:rPr>
          <w:b/>
          <w:noProof/>
          <w:sz w:val="24"/>
        </w:rPr>
        <w:t>31st Dec 2022</w:t>
      </w:r>
      <w:r w:rsidR="003E1A2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0E13" w14:paraId="4DED1F54" w14:textId="77777777" w:rsidTr="005A15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B962E" w14:textId="77777777" w:rsidR="002D0E13" w:rsidRDefault="002D0E13" w:rsidP="005A15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D0E13" w14:paraId="19BADF3A" w14:textId="77777777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7B156" w14:textId="77777777" w:rsidR="002D0E13" w:rsidRDefault="002D0E13" w:rsidP="005A1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0E13" w14:paraId="29775EE8" w14:textId="77777777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126347" w14:textId="77777777" w:rsidR="002D0E13" w:rsidRDefault="002D0E13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13" w14:paraId="30C35669" w14:textId="77777777" w:rsidTr="005A1558">
        <w:tc>
          <w:tcPr>
            <w:tcW w:w="142" w:type="dxa"/>
            <w:tcBorders>
              <w:left w:val="single" w:sz="4" w:space="0" w:color="auto"/>
            </w:tcBorders>
          </w:tcPr>
          <w:p w14:paraId="6380A207" w14:textId="77777777" w:rsidR="002D0E13" w:rsidRDefault="002D0E13" w:rsidP="005A15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D4C5C7" w14:textId="77777777" w:rsidR="002D0E13" w:rsidRPr="00410371" w:rsidRDefault="003E1A28" w:rsidP="005A15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D0E13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B437F6" w14:textId="77777777" w:rsidR="002D0E13" w:rsidRDefault="002D0E13" w:rsidP="005A1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D3BBF3" w14:textId="77777777" w:rsidR="002D0E13" w:rsidRPr="00410371" w:rsidRDefault="003E1A28" w:rsidP="005A155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D0E13" w:rsidRPr="00410371">
              <w:rPr>
                <w:b/>
                <w:noProof/>
                <w:sz w:val="28"/>
              </w:rPr>
              <w:t>2612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DE1C30" w14:textId="77777777" w:rsidR="002D0E13" w:rsidRDefault="002D0E13" w:rsidP="005A15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EC3F26" w14:textId="77777777" w:rsidR="002D0E13" w:rsidRPr="00410371" w:rsidRDefault="003E1A28" w:rsidP="005A15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D0E13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73F42E3" w14:textId="77777777" w:rsidR="002D0E13" w:rsidRDefault="002D0E13" w:rsidP="005A15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F5CD23" w14:textId="77777777" w:rsidR="002D0E13" w:rsidRPr="00410371" w:rsidRDefault="003E1A28" w:rsidP="005A15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D0E13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CBAD47" w14:textId="77777777" w:rsidR="002D0E13" w:rsidRDefault="002D0E13" w:rsidP="005A1558">
            <w:pPr>
              <w:pStyle w:val="CRCoverPage"/>
              <w:spacing w:after="0"/>
              <w:rPr>
                <w:noProof/>
              </w:rPr>
            </w:pPr>
          </w:p>
        </w:tc>
      </w:tr>
      <w:tr w:rsidR="002D0E13" w14:paraId="5833EE65" w14:textId="77777777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D6B6E9" w14:textId="77777777" w:rsidR="002D0E13" w:rsidRDefault="002D0E13" w:rsidP="005A1558">
            <w:pPr>
              <w:pStyle w:val="CRCoverPage"/>
              <w:spacing w:after="0"/>
              <w:rPr>
                <w:noProof/>
              </w:rPr>
            </w:pPr>
          </w:p>
        </w:tc>
      </w:tr>
      <w:tr w:rsidR="002D0E13" w14:paraId="4906B0D9" w14:textId="77777777" w:rsidTr="005A15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4D8C28" w14:textId="77777777" w:rsidR="002D0E13" w:rsidRPr="00F25D98" w:rsidRDefault="002D0E13" w:rsidP="005A15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0E13" w14:paraId="4E35DD9A" w14:textId="77777777" w:rsidTr="005A1558">
        <w:tc>
          <w:tcPr>
            <w:tcW w:w="9641" w:type="dxa"/>
            <w:gridSpan w:val="9"/>
          </w:tcPr>
          <w:p w14:paraId="20BB5844" w14:textId="77777777" w:rsidR="002D0E13" w:rsidRDefault="002D0E13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833FEE" w14:textId="77777777" w:rsidR="002D0E13" w:rsidRDefault="002D0E13" w:rsidP="002D0E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0E13" w14:paraId="3F48D8E6" w14:textId="77777777" w:rsidTr="005A1558">
        <w:tc>
          <w:tcPr>
            <w:tcW w:w="2835" w:type="dxa"/>
          </w:tcPr>
          <w:p w14:paraId="5D383EEA" w14:textId="77777777" w:rsidR="002D0E13" w:rsidRDefault="002D0E13" w:rsidP="005A15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D26C5A" w14:textId="77777777" w:rsidR="002D0E13" w:rsidRDefault="002D0E13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938E44" w14:textId="77777777" w:rsidR="002D0E13" w:rsidRDefault="002D0E13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C58AD1" w14:textId="77777777" w:rsidR="002D0E13" w:rsidRDefault="002D0E13" w:rsidP="005A1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6B2BAC" w14:textId="77777777" w:rsidR="002D0E13" w:rsidRDefault="002D0E13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7744B7" w14:textId="77777777" w:rsidR="002D0E13" w:rsidRDefault="002D0E13" w:rsidP="005A1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941B82" w14:textId="77777777" w:rsidR="002D0E13" w:rsidRDefault="002D0E13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F0542B" w14:textId="77777777" w:rsidR="002D0E13" w:rsidRDefault="002D0E13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D9DEE6" w14:textId="77777777" w:rsidR="002D0E13" w:rsidRDefault="002D0E13" w:rsidP="005A15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B5C3FF" w14:textId="77777777" w:rsidR="002D0E13" w:rsidRDefault="002D0E13" w:rsidP="002D0E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0E13" w14:paraId="79CC760B" w14:textId="77777777" w:rsidTr="005A1558">
        <w:tc>
          <w:tcPr>
            <w:tcW w:w="9640" w:type="dxa"/>
            <w:gridSpan w:val="11"/>
          </w:tcPr>
          <w:p w14:paraId="202D02AD" w14:textId="77777777" w:rsidR="002D0E13" w:rsidRDefault="002D0E13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13" w14:paraId="7870C23E" w14:textId="77777777" w:rsidTr="005A15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D983FA" w14:textId="77777777" w:rsidR="002D0E13" w:rsidRDefault="002D0E13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8CA96" w14:textId="77777777" w:rsidR="002D0E13" w:rsidRDefault="003E1A28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D0E13">
              <w:t>Correction to the template cs_NR_RachProcedureConfig_Msg3TBS</w:t>
            </w:r>
            <w:r>
              <w:fldChar w:fldCharType="end"/>
            </w:r>
          </w:p>
        </w:tc>
      </w:tr>
      <w:tr w:rsidR="002D0E13" w14:paraId="0F4AE360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18D8B7FE" w14:textId="77777777" w:rsidR="002D0E13" w:rsidRDefault="002D0E13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173B4D" w14:textId="77777777" w:rsidR="002D0E13" w:rsidRDefault="002D0E13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13" w14:paraId="71A71679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47018AA7" w14:textId="77777777" w:rsidR="002D0E13" w:rsidRDefault="002D0E13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310C06" w14:textId="77777777" w:rsidR="002D0E13" w:rsidRDefault="003E1A28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D0E13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D0E13" w14:paraId="7C6480B1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3216070F" w14:textId="77777777" w:rsidR="002D0E13" w:rsidRDefault="002D0E13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19A1E5" w14:textId="77777777" w:rsidR="002D0E13" w:rsidRDefault="002D0E13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D0E13" w14:paraId="0285292E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36A9F07A" w14:textId="77777777" w:rsidR="002D0E13" w:rsidRDefault="002D0E13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7B3AA2" w14:textId="77777777" w:rsidR="002D0E13" w:rsidRDefault="002D0E13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13" w14:paraId="6B32A629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49897266" w14:textId="77777777" w:rsidR="002D0E13" w:rsidRDefault="002D0E13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F67EBC" w14:textId="77777777" w:rsidR="002D0E13" w:rsidRDefault="003E1A28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D0E13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368CE4F" w14:textId="77777777" w:rsidR="002D0E13" w:rsidRDefault="002D0E13" w:rsidP="005A15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BF88A3" w14:textId="77777777" w:rsidR="002D0E13" w:rsidRDefault="002D0E13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E9AA2F" w14:textId="77777777" w:rsidR="002D0E13" w:rsidRDefault="003E1A28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D0E13">
              <w:rPr>
                <w:noProof/>
              </w:rPr>
              <w:t>2022-06-20</w:t>
            </w:r>
            <w:r>
              <w:rPr>
                <w:noProof/>
              </w:rPr>
              <w:fldChar w:fldCharType="end"/>
            </w:r>
          </w:p>
        </w:tc>
      </w:tr>
      <w:tr w:rsidR="002D0E13" w14:paraId="2C25F38E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111D71FA" w14:textId="77777777" w:rsidR="002D0E13" w:rsidRDefault="002D0E13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AA39B2" w14:textId="77777777" w:rsidR="002D0E13" w:rsidRDefault="002D0E13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742C24" w14:textId="77777777" w:rsidR="002D0E13" w:rsidRDefault="002D0E13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CE500D" w14:textId="77777777" w:rsidR="002D0E13" w:rsidRDefault="002D0E13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E1B692" w14:textId="77777777" w:rsidR="002D0E13" w:rsidRDefault="002D0E13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13" w14:paraId="5D7C3D34" w14:textId="77777777" w:rsidTr="005A15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FD535F" w14:textId="77777777" w:rsidR="002D0E13" w:rsidRDefault="002D0E13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74339B" w14:textId="77777777" w:rsidR="002D0E13" w:rsidRDefault="003E1A28" w:rsidP="005A15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D0E1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ECC82E" w14:textId="77777777" w:rsidR="002D0E13" w:rsidRDefault="002D0E13" w:rsidP="005A15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64C0" w14:textId="77777777" w:rsidR="002D0E13" w:rsidRDefault="002D0E13" w:rsidP="005A15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CE0400" w14:textId="77777777" w:rsidR="002D0E13" w:rsidRDefault="003E1A28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D0E1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2D0E13" w14:paraId="6C805C1D" w14:textId="77777777" w:rsidTr="005A15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44DF7E" w14:textId="77777777" w:rsidR="002D0E13" w:rsidRDefault="002D0E13" w:rsidP="005A15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3E91F5" w14:textId="77777777" w:rsidR="002D0E13" w:rsidRDefault="002D0E13" w:rsidP="005A15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722BCA" w14:textId="77777777" w:rsidR="002D0E13" w:rsidRDefault="002D0E13" w:rsidP="005A15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06AF51" w14:textId="77777777" w:rsidR="002D0E13" w:rsidRPr="007C2097" w:rsidRDefault="002D0E13" w:rsidP="005A15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D0E13" w14:paraId="05FCDF8C" w14:textId="77777777" w:rsidTr="005A1558">
        <w:tc>
          <w:tcPr>
            <w:tcW w:w="1843" w:type="dxa"/>
          </w:tcPr>
          <w:p w14:paraId="135AAC64" w14:textId="77777777" w:rsidR="002D0E13" w:rsidRDefault="002D0E13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942284" w14:textId="77777777" w:rsidR="002D0E13" w:rsidRDefault="002D0E13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13" w14:paraId="49C3A21F" w14:textId="77777777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18BD2C" w14:textId="77777777" w:rsidR="002D0E13" w:rsidRDefault="002D0E13" w:rsidP="002D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1E2D7B" w14:textId="77777777" w:rsidR="002D0E13" w:rsidRPr="00E5624B" w:rsidRDefault="002D0E13" w:rsidP="002D0E1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According to Prose CR R5-</w:t>
            </w:r>
            <w:r w:rsidRPr="003C78DB">
              <w:rPr>
                <w:rFonts w:cs="Arial"/>
                <w:lang w:eastAsia="en-GB"/>
              </w:rPr>
              <w:t>222115</w:t>
            </w:r>
            <w:r>
              <w:rPr>
                <w:b/>
                <w:i/>
                <w:noProof/>
                <w:sz w:val="28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raised and agreed at RAN5 95-e, </w:t>
            </w:r>
            <w:r>
              <w:rPr>
                <w:noProof/>
              </w:rPr>
              <w:t xml:space="preserve">pre test condition is to use DCI_0_0 in </w:t>
            </w:r>
            <w:r w:rsidRPr="00527831">
              <w:rPr>
                <w:noProof/>
              </w:rPr>
              <w:t>NR Serving cell configuration</w:t>
            </w:r>
            <w:r>
              <w:rPr>
                <w:noProof/>
              </w:rPr>
              <w:t>. Hence, corresponding TTCN changes should be done in the Test Body as well to use Short DCI to reflect the Prose CR</w:t>
            </w:r>
          </w:p>
        </w:tc>
      </w:tr>
      <w:tr w:rsidR="002D0E13" w14:paraId="210494EB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F6250" w14:textId="77777777" w:rsidR="002D0E13" w:rsidRDefault="002D0E13" w:rsidP="002D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DB9C36" w14:textId="77777777" w:rsidR="002D0E13" w:rsidRPr="00CF39F2" w:rsidRDefault="002D0E13" w:rsidP="002D0E1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D0E13" w14:paraId="61BAFFC5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D1B1EB" w14:textId="77777777" w:rsidR="002D0E13" w:rsidRDefault="002D0E13" w:rsidP="002D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A36733" w14:textId="77777777" w:rsidR="002D0E13" w:rsidRPr="001C574F" w:rsidRDefault="002D0E13" w:rsidP="002D0E1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Short DCI related TTCN changes are implemented</w:t>
            </w:r>
          </w:p>
        </w:tc>
      </w:tr>
      <w:tr w:rsidR="002D0E13" w14:paraId="5FC0E710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30626" w14:textId="77777777" w:rsidR="002D0E13" w:rsidRDefault="002D0E13" w:rsidP="002D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3FDAFC" w14:textId="77777777" w:rsidR="002D0E13" w:rsidRPr="00CF39F2" w:rsidRDefault="002D0E13" w:rsidP="002D0E1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D0E13" w14:paraId="7BC2A09B" w14:textId="77777777" w:rsidTr="005A15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D31C6" w14:textId="77777777" w:rsidR="002D0E13" w:rsidRDefault="002D0E13" w:rsidP="002D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B2E0E" w14:textId="77777777" w:rsidR="002D0E13" w:rsidRPr="00CF39F2" w:rsidRDefault="002D0E13" w:rsidP="002D0E13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>A Conformant UE may fail th</w:t>
            </w:r>
            <w:r>
              <w:rPr>
                <w:rFonts w:cs="Arial"/>
                <w:lang w:eastAsia="en-GB"/>
              </w:rPr>
              <w:t>is test case</w:t>
            </w:r>
          </w:p>
        </w:tc>
      </w:tr>
      <w:tr w:rsidR="002D0E13" w14:paraId="3E36C9AB" w14:textId="77777777" w:rsidTr="005A1558">
        <w:tc>
          <w:tcPr>
            <w:tcW w:w="2694" w:type="dxa"/>
            <w:gridSpan w:val="2"/>
          </w:tcPr>
          <w:p w14:paraId="74984C1F" w14:textId="77777777" w:rsidR="002D0E13" w:rsidRDefault="002D0E13" w:rsidP="002D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AD3E2C" w14:textId="77777777" w:rsidR="002D0E13" w:rsidRDefault="002D0E13" w:rsidP="002D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13" w14:paraId="3624EDD1" w14:textId="77777777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E37AFD" w14:textId="77777777" w:rsidR="002D0E13" w:rsidRDefault="002D0E13" w:rsidP="002D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F21BE4" w14:textId="77777777" w:rsidR="002D0E13" w:rsidRDefault="002D0E13" w:rsidP="002D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8.1.5.2.2.NR5GC</w:t>
            </w:r>
          </w:p>
        </w:tc>
      </w:tr>
      <w:tr w:rsidR="002D0E13" w14:paraId="233D4CB5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44BA9" w14:textId="77777777" w:rsidR="002D0E13" w:rsidRDefault="002D0E13" w:rsidP="002D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9758FB" w14:textId="77777777" w:rsidR="002D0E13" w:rsidRDefault="002D0E13" w:rsidP="002D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13" w14:paraId="7AAD1455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48616" w14:textId="77777777" w:rsidR="002D0E13" w:rsidRDefault="002D0E13" w:rsidP="002D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8B4AA" w14:textId="77777777" w:rsidR="002D0E13" w:rsidRDefault="002D0E13" w:rsidP="002D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8799DA" w14:textId="77777777" w:rsidR="002D0E13" w:rsidRDefault="002D0E13" w:rsidP="002D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262497" w14:textId="77777777" w:rsidR="002D0E13" w:rsidRDefault="002D0E13" w:rsidP="002D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568EB3" w14:textId="77777777" w:rsidR="002D0E13" w:rsidRDefault="002D0E13" w:rsidP="002D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0E13" w14:paraId="07B3A788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200A1" w14:textId="77777777" w:rsidR="002D0E13" w:rsidRDefault="002D0E13" w:rsidP="002D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0F1527" w14:textId="77777777" w:rsidR="002D0E13" w:rsidRDefault="002D0E13" w:rsidP="002D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AB4BE4" w14:textId="77777777" w:rsidR="002D0E13" w:rsidRDefault="002D0E13" w:rsidP="002D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8B31AE" w14:textId="77777777" w:rsidR="002D0E13" w:rsidRDefault="002D0E13" w:rsidP="002D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FDE7D4" w14:textId="77777777" w:rsidR="002D0E13" w:rsidRDefault="002D0E13" w:rsidP="002D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0E13" w14:paraId="533DABCC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EB505" w14:textId="77777777" w:rsidR="002D0E13" w:rsidRDefault="002D0E13" w:rsidP="002D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E34587" w14:textId="77777777" w:rsidR="002D0E13" w:rsidRDefault="002D0E13" w:rsidP="002D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EF152C" w14:textId="77777777" w:rsidR="002D0E13" w:rsidRDefault="002D0E13" w:rsidP="002D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0C1D9E" w14:textId="77777777" w:rsidR="002D0E13" w:rsidRDefault="002D0E13" w:rsidP="002D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D8E7B4" w14:textId="77777777" w:rsidR="002D0E13" w:rsidRDefault="002D0E13" w:rsidP="002D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0E13" w14:paraId="0D6D364B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48EEB" w14:textId="77777777" w:rsidR="002D0E13" w:rsidRDefault="002D0E13" w:rsidP="002D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BB718" w14:textId="77777777" w:rsidR="002D0E13" w:rsidRDefault="002D0E13" w:rsidP="002D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BF8F3" w14:textId="77777777" w:rsidR="002D0E13" w:rsidRDefault="002D0E13" w:rsidP="002D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9A44F6" w14:textId="77777777" w:rsidR="002D0E13" w:rsidRDefault="002D0E13" w:rsidP="002D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548488" w14:textId="77777777" w:rsidR="002D0E13" w:rsidRDefault="002D0E13" w:rsidP="002D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0E13" w14:paraId="012AD2E5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88967" w14:textId="77777777" w:rsidR="002D0E13" w:rsidRDefault="002D0E13" w:rsidP="002D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4C0A0F" w14:textId="77777777" w:rsidR="002D0E13" w:rsidRDefault="002D0E13" w:rsidP="002D0E13">
            <w:pPr>
              <w:pStyle w:val="CRCoverPage"/>
              <w:spacing w:after="0"/>
              <w:rPr>
                <w:noProof/>
              </w:rPr>
            </w:pPr>
          </w:p>
        </w:tc>
      </w:tr>
      <w:tr w:rsidR="002D0E13" w14:paraId="7FC64329" w14:textId="77777777" w:rsidTr="005A15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E94EF7" w14:textId="77777777" w:rsidR="002D0E13" w:rsidRDefault="002D0E13" w:rsidP="002D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74747" w14:textId="77777777" w:rsidR="002D0E13" w:rsidRDefault="002D0E13" w:rsidP="002D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0E13" w:rsidRPr="008863B9" w14:paraId="429137E8" w14:textId="77777777" w:rsidTr="005A15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0B69F6" w14:textId="77777777" w:rsidR="002D0E13" w:rsidRPr="008863B9" w:rsidRDefault="002D0E13" w:rsidP="002D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ECFC1F" w14:textId="77777777" w:rsidR="002D0E13" w:rsidRPr="008863B9" w:rsidRDefault="002D0E13" w:rsidP="002D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0E13" w14:paraId="74A68640" w14:textId="77777777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AA8DB" w14:textId="77777777" w:rsidR="002D0E13" w:rsidRDefault="002D0E13" w:rsidP="002D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CB0C7" w14:textId="77777777" w:rsidR="002D0E13" w:rsidRDefault="002D0E13" w:rsidP="002D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793BCA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CF775A5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691CCC" w14:textId="77777777" w:rsidR="009478EE" w:rsidRDefault="009478EE" w:rsidP="009478EE">
      <w:pPr>
        <w:rPr>
          <w:noProof/>
        </w:rPr>
      </w:pPr>
    </w:p>
    <w:p w14:paraId="7782A07D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661627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6953C834" w14:textId="77777777" w:rsidR="002D0E13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D0E13" w:rsidRPr="001D27FE">
        <w:rPr>
          <w:rFonts w:ascii="Arial" w:hAnsi="Arial" w:cs="Arial"/>
          <w:iCs/>
        </w:rPr>
        <w:t>Table of Contents</w:t>
      </w:r>
      <w:r w:rsidR="002D0E13">
        <w:tab/>
      </w:r>
      <w:r w:rsidR="002D0E13">
        <w:fldChar w:fldCharType="begin"/>
      </w:r>
      <w:r w:rsidR="002D0E13">
        <w:instrText xml:space="preserve"> PAGEREF _Toc106616277 \h </w:instrText>
      </w:r>
      <w:r w:rsidR="002D0E13">
        <w:fldChar w:fldCharType="separate"/>
      </w:r>
      <w:r w:rsidR="002D0E13">
        <w:t>2</w:t>
      </w:r>
      <w:r w:rsidR="002D0E13">
        <w:fldChar w:fldCharType="end"/>
      </w:r>
    </w:p>
    <w:p w14:paraId="4E346934" w14:textId="77777777" w:rsidR="002D0E13" w:rsidRDefault="002D0E1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D27F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D27F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_Toc106616278 \h </w:instrText>
      </w:r>
      <w:r>
        <w:fldChar w:fldCharType="separate"/>
      </w:r>
      <w:r>
        <w:t>2</w:t>
      </w:r>
      <w:r>
        <w:fldChar w:fldCharType="end"/>
      </w:r>
    </w:p>
    <w:p w14:paraId="4BB4C276" w14:textId="77777777" w:rsidR="002D0E13" w:rsidRDefault="002D0E1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D27F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D27FE">
        <w:rPr>
          <w:b/>
        </w:rPr>
        <w:t>Corrections required for NR testcase 8.1.5.2.2</w:t>
      </w:r>
      <w:r>
        <w:tab/>
      </w:r>
      <w:r>
        <w:fldChar w:fldCharType="begin"/>
      </w:r>
      <w:r>
        <w:instrText xml:space="preserve"> PAGEREF _Toc106616279 \h </w:instrText>
      </w:r>
      <w:r>
        <w:fldChar w:fldCharType="separate"/>
      </w:r>
      <w:r>
        <w:t>2</w:t>
      </w:r>
      <w:r>
        <w:fldChar w:fldCharType="end"/>
      </w:r>
    </w:p>
    <w:p w14:paraId="70950926" w14:textId="77777777" w:rsidR="002D0E13" w:rsidRDefault="002D0E1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D27FE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D27FE">
        <w:rPr>
          <w:rFonts w:cs="Arial"/>
          <w:b/>
          <w:color w:val="000000"/>
          <w:lang w:eastAsia="en-GB"/>
        </w:rPr>
        <w:t>Correction to the template cs_NR_RachProcedureConfig_Msg3TBS</w:t>
      </w:r>
      <w:r>
        <w:tab/>
      </w:r>
      <w:r>
        <w:fldChar w:fldCharType="begin"/>
      </w:r>
      <w:r>
        <w:instrText xml:space="preserve"> PAGEREF _Toc106616280 \h </w:instrText>
      </w:r>
      <w:r>
        <w:fldChar w:fldCharType="separate"/>
      </w:r>
      <w:r>
        <w:t>2</w:t>
      </w:r>
      <w:r>
        <w:fldChar w:fldCharType="end"/>
      </w:r>
    </w:p>
    <w:p w14:paraId="208CE04E" w14:textId="77777777"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5785E095" w14:textId="77777777" w:rsidR="002D0E13" w:rsidRDefault="002D0E13" w:rsidP="002D0E13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6367519"/>
      <w:bookmarkStart w:id="8" w:name="_Toc106616278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</w:p>
    <w:p w14:paraId="4605A293" w14:textId="77777777" w:rsidR="002D0E13" w:rsidRDefault="002D0E13" w:rsidP="002D0E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14:paraId="613AB133" w14:textId="77777777" w:rsidR="002D0E13" w:rsidRDefault="002D0E13" w:rsidP="002D0E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3ACDC87" w14:textId="77777777" w:rsidR="002D0E13" w:rsidRDefault="002D0E13" w:rsidP="002D0E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4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14:paraId="3994E935" w14:textId="77777777" w:rsidR="002D0E13" w:rsidRDefault="002D0E13" w:rsidP="007A73E5">
      <w:pPr>
        <w:rPr>
          <w:b/>
          <w:sz w:val="24"/>
          <w:lang w:eastAsia="ja-JP"/>
        </w:rPr>
      </w:pPr>
    </w:p>
    <w:p w14:paraId="20C358A5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122434488"/>
      <w:bookmarkStart w:id="10" w:name="_Toc295288959"/>
      <w:bookmarkStart w:id="11" w:name="_Toc106616279"/>
      <w:r w:rsidRPr="00854C55">
        <w:rPr>
          <w:b/>
        </w:rPr>
        <w:t>Correction</w:t>
      </w:r>
      <w:r w:rsidR="000B3353">
        <w:rPr>
          <w:b/>
        </w:rPr>
        <w:t>s</w:t>
      </w:r>
      <w:r w:rsidRPr="00854C55">
        <w:rPr>
          <w:b/>
        </w:rPr>
        <w:t xml:space="preserve"> required</w:t>
      </w:r>
      <w:bookmarkEnd w:id="9"/>
      <w:bookmarkEnd w:id="10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0B3353">
        <w:rPr>
          <w:b/>
        </w:rPr>
        <w:t>N</w:t>
      </w:r>
      <w:r w:rsidR="00842AC6">
        <w:rPr>
          <w:b/>
        </w:rPr>
        <w:t>R</w:t>
      </w:r>
      <w:r w:rsidR="000B3353">
        <w:rPr>
          <w:b/>
        </w:rPr>
        <w:t xml:space="preserve"> testcase </w:t>
      </w:r>
      <w:r w:rsidR="00642D47">
        <w:rPr>
          <w:b/>
        </w:rPr>
        <w:t>8.1.5.2.2</w:t>
      </w:r>
      <w:bookmarkEnd w:id="11"/>
    </w:p>
    <w:p w14:paraId="012C62E0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2" w:name="_Toc106616280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A21A05">
        <w:rPr>
          <w:rFonts w:cs="Arial"/>
          <w:b/>
          <w:color w:val="000000"/>
          <w:lang w:eastAsia="en-GB"/>
        </w:rPr>
        <w:t xml:space="preserve">the template </w:t>
      </w:r>
      <w:r w:rsidR="00A21A05" w:rsidRPr="00315C52">
        <w:rPr>
          <w:rFonts w:cs="Arial"/>
          <w:b/>
          <w:color w:val="000000"/>
          <w:lang w:eastAsia="en-GB"/>
        </w:rPr>
        <w:t>cs_NR_RachProcedureConfig_Msg3TBS</w:t>
      </w:r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3655334C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9CFF1" w14:textId="77777777" w:rsidR="005D27CA" w:rsidRDefault="003C2F42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1C9B" w14:textId="77777777" w:rsidR="005D27CA" w:rsidRPr="00CC39F9" w:rsidRDefault="003C2F42" w:rsidP="004545A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4545A7">
              <w:rPr>
                <w:rFonts w:cs="Arial"/>
                <w:lang w:eastAsia="en-GB"/>
              </w:rPr>
              <w:t>cs_NR_RachProcedureConfig_Msg3TBS</w:t>
            </w:r>
          </w:p>
        </w:tc>
      </w:tr>
      <w:tr w:rsidR="00FA485A" w14:paraId="31A8E1A7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DC9A7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0880" w14:textId="77777777" w:rsidR="00457E6A" w:rsidRPr="00826B27" w:rsidRDefault="00666EE9" w:rsidP="000E4CEB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lang w:eastAsia="en-GB"/>
              </w:rPr>
              <w:t>According to Prose CR R5-</w:t>
            </w:r>
            <w:r w:rsidRPr="003C78DB">
              <w:rPr>
                <w:rFonts w:cs="Arial"/>
                <w:lang w:eastAsia="en-GB"/>
              </w:rPr>
              <w:t>222115</w:t>
            </w:r>
            <w:r>
              <w:rPr>
                <w:b/>
                <w:i/>
                <w:noProof/>
                <w:sz w:val="28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raised and agreed at RAN5 95-e, </w:t>
            </w:r>
            <w:r>
              <w:rPr>
                <w:noProof/>
              </w:rPr>
              <w:t xml:space="preserve">pre test condition is to use DCI_0_0 in </w:t>
            </w:r>
            <w:r w:rsidRPr="00527831">
              <w:rPr>
                <w:noProof/>
              </w:rPr>
              <w:t>NR Serving cell configuration</w:t>
            </w:r>
            <w:r>
              <w:rPr>
                <w:noProof/>
              </w:rPr>
              <w:t>. Hence, corresponding TTCN changes should be done in the Test Body as well to use Short DCI to reflect the Prose CR</w:t>
            </w:r>
          </w:p>
        </w:tc>
      </w:tr>
      <w:tr w:rsidR="00FA485A" w14:paraId="6F857D8E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5A4A0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699D" w14:textId="77777777" w:rsidR="00826B27" w:rsidRPr="00A72665" w:rsidRDefault="000E4CEB" w:rsidP="000E4CE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Short DCI related TTCN changes are implemented</w:t>
            </w:r>
          </w:p>
        </w:tc>
      </w:tr>
      <w:tr w:rsidR="00FA485A" w14:paraId="3DEBF26A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EA266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1FF5" w14:textId="77777777" w:rsidR="00FA485A" w:rsidRPr="00CC39F9" w:rsidRDefault="004F642B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4F642B">
              <w:rPr>
                <w:rFonts w:ascii="Arial" w:hAnsi="Arial" w:cs="Arial"/>
                <w:lang w:eastAsia="en-GB"/>
              </w:rPr>
              <w:t>NR_CellCfg_Templates.ttcn</w:t>
            </w:r>
            <w:proofErr w:type="spellEnd"/>
          </w:p>
        </w:tc>
      </w:tr>
      <w:tr w:rsidR="00220349" w14:paraId="34375B70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A274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FCBB" w14:textId="763860A8" w:rsidR="00220349" w:rsidRDefault="00A11E7E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4ABBB8CB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1EAD2D2C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6BD3B9F5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BA43" w14:textId="77777777" w:rsidR="004F642B" w:rsidRPr="004F642B" w:rsidRDefault="004F642B" w:rsidP="004F64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642B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</w:t>
            </w:r>
            <w:proofErr w:type="spellStart"/>
            <w:r w:rsidRPr="004F642B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4F642B">
              <w:rPr>
                <w:rFonts w:ascii="Courier New" w:hAnsi="Courier New" w:cs="Courier New"/>
                <w:color w:val="000000"/>
                <w:lang w:eastAsia="de-DE"/>
              </w:rPr>
              <w:t xml:space="preserve"> cs_NR_RachProcedureConfig_Msg3</w:t>
            </w:r>
            <w:proofErr w:type="gramStart"/>
            <w:r w:rsidRPr="004F642B">
              <w:rPr>
                <w:rFonts w:ascii="Courier New" w:hAnsi="Courier New" w:cs="Courier New"/>
                <w:color w:val="000000"/>
                <w:lang w:eastAsia="de-DE"/>
              </w:rPr>
              <w:t>TBS(</w:t>
            </w:r>
            <w:proofErr w:type="spellStart"/>
            <w:proofErr w:type="gramEnd"/>
            <w:r w:rsidRPr="004F642B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4F64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F642B">
              <w:rPr>
                <w:rFonts w:ascii="Courier New" w:hAnsi="Courier New" w:cs="Courier New"/>
                <w:color w:val="000000"/>
                <w:lang w:eastAsia="de-DE"/>
              </w:rPr>
              <w:t>p_PhysicalParameters</w:t>
            </w:r>
            <w:proofErr w:type="spellEnd"/>
            <w:r w:rsidRPr="004F642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4B88EE7" w14:textId="77777777" w:rsidR="004F642B" w:rsidRPr="004F642B" w:rsidRDefault="004F642B" w:rsidP="004F64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64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integer p_Msg3_</w:t>
            </w:r>
            <w:proofErr w:type="gramStart"/>
            <w:r w:rsidRPr="004F642B">
              <w:rPr>
                <w:rFonts w:ascii="Courier New" w:hAnsi="Courier New" w:cs="Courier New"/>
                <w:color w:val="000000"/>
                <w:lang w:eastAsia="de-DE"/>
              </w:rPr>
              <w:t>TBS )</w:t>
            </w:r>
            <w:proofErr w:type="gramEnd"/>
            <w:r w:rsidRPr="004F642B">
              <w:rPr>
                <w:rFonts w:ascii="Courier New" w:hAnsi="Courier New" w:cs="Courier New"/>
                <w:color w:val="000000"/>
                <w:lang w:eastAsia="de-DE"/>
              </w:rPr>
              <w:t xml:space="preserve"> :=</w:t>
            </w:r>
          </w:p>
          <w:p w14:paraId="474F29C8" w14:textId="77777777" w:rsidR="004F642B" w:rsidRPr="004F642B" w:rsidRDefault="004F642B" w:rsidP="004F64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642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4F642B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4F642B">
              <w:rPr>
                <w:rFonts w:ascii="Courier New" w:hAnsi="Courier New" w:cs="Courier New"/>
                <w:color w:val="000000"/>
                <w:lang w:eastAsia="de-DE"/>
              </w:rPr>
              <w:t>* @status    APPROVED (NR5GC) */</w:t>
            </w:r>
          </w:p>
          <w:p w14:paraId="4302ACC8" w14:textId="77777777" w:rsidR="004F642B" w:rsidRPr="004F642B" w:rsidRDefault="004F642B" w:rsidP="004F64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642B">
              <w:rPr>
                <w:rFonts w:ascii="Courier New" w:hAnsi="Courier New" w:cs="Courier New"/>
                <w:color w:val="000000"/>
                <w:lang w:eastAsia="de-DE"/>
              </w:rPr>
              <w:t xml:space="preserve">    /* @sic R5s201136 sic@ */</w:t>
            </w:r>
          </w:p>
          <w:p w14:paraId="58AB474D" w14:textId="77777777" w:rsidR="004F642B" w:rsidRPr="004F642B" w:rsidRDefault="004F642B" w:rsidP="004F64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64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4F642B">
              <w:rPr>
                <w:rFonts w:ascii="Courier New" w:hAnsi="Courier New" w:cs="Courier New"/>
                <w:color w:val="000000"/>
                <w:lang w:eastAsia="de-DE"/>
              </w:rPr>
              <w:t>RachProcedureList</w:t>
            </w:r>
            <w:proofErr w:type="spellEnd"/>
            <w:r w:rsidRPr="004F64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F642B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3DDB3C39" w14:textId="77777777" w:rsidR="004F642B" w:rsidRPr="004F642B" w:rsidRDefault="004F642B" w:rsidP="004F64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642B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4F642B">
              <w:rPr>
                <w:rFonts w:ascii="Courier New" w:hAnsi="Courier New" w:cs="Courier New"/>
                <w:color w:val="000000"/>
                <w:lang w:eastAsia="de-DE"/>
              </w:rPr>
              <w:t>cs_NR_</w:t>
            </w:r>
            <w:proofErr w:type="gramStart"/>
            <w:r w:rsidRPr="004F642B">
              <w:rPr>
                <w:rFonts w:ascii="Courier New" w:hAnsi="Courier New" w:cs="Courier New"/>
                <w:color w:val="000000"/>
                <w:lang w:eastAsia="de-DE"/>
              </w:rPr>
              <w:t>RachProcedure</w:t>
            </w:r>
            <w:proofErr w:type="spellEnd"/>
            <w:r w:rsidRPr="004F64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F642B">
              <w:rPr>
                <w:rFonts w:ascii="Courier New" w:hAnsi="Courier New" w:cs="Courier New"/>
                <w:color w:val="000000"/>
                <w:lang w:eastAsia="de-DE"/>
              </w:rPr>
              <w:t>p_PhysicalParameters</w:t>
            </w:r>
            <w:proofErr w:type="spellEnd"/>
            <w:r w:rsidRPr="004F64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F642B">
              <w:rPr>
                <w:rFonts w:ascii="Courier New" w:hAnsi="Courier New" w:cs="Courier New"/>
                <w:color w:val="000000"/>
                <w:lang w:eastAsia="de-DE"/>
              </w:rPr>
              <w:t>cs_NR_ContentionResolutionCtrl_CrntiBased</w:t>
            </w:r>
            <w:proofErr w:type="spellEnd"/>
            <w:r w:rsidRPr="004F64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F642B">
              <w:rPr>
                <w:rFonts w:ascii="Courier New" w:hAnsi="Courier New" w:cs="Courier New"/>
                <w:color w:val="000000"/>
                <w:lang w:eastAsia="de-DE"/>
              </w:rPr>
              <w:t>p_PhysicalParameters</w:t>
            </w:r>
            <w:proofErr w:type="spellEnd"/>
            <w:r w:rsidRPr="004F64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F642B">
              <w:rPr>
                <w:rFonts w:ascii="Courier New" w:hAnsi="Courier New" w:cs="Courier New"/>
                <w:color w:val="000000"/>
                <w:lang w:eastAsia="de-DE"/>
              </w:rPr>
              <w:t>cs_NR_ResourceAllocationDef</w:t>
            </w:r>
            <w:proofErr w:type="spellEnd"/>
            <w:r w:rsidRPr="004F642B">
              <w:rPr>
                <w:rFonts w:ascii="Courier New" w:hAnsi="Courier New" w:cs="Courier New"/>
                <w:color w:val="000000"/>
                <w:lang w:eastAsia="de-DE"/>
              </w:rPr>
              <w:t>), -, p_Msg3_TBS)</w:t>
            </w:r>
          </w:p>
          <w:p w14:paraId="1EA23C16" w14:textId="77777777" w:rsidR="004F642B" w:rsidRPr="004F642B" w:rsidRDefault="004F642B" w:rsidP="004F64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642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0E7E89D" w14:textId="77777777" w:rsidR="006325AB" w:rsidRPr="00411FB9" w:rsidRDefault="004F642B" w:rsidP="004F64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F642B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3491CD90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5887D3F8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64A9CA2E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B5F2" w14:textId="77777777" w:rsidR="0000144A" w:rsidRPr="0000144A" w:rsidRDefault="0000144A" w:rsidP="000014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144A">
              <w:rPr>
                <w:rFonts w:ascii="Courier New" w:hAnsi="Courier New" w:cs="Courier New"/>
                <w:color w:val="000000"/>
                <w:lang w:eastAsia="de-DE"/>
              </w:rPr>
              <w:t xml:space="preserve">  template (value) </w:t>
            </w:r>
            <w:proofErr w:type="spellStart"/>
            <w:r w:rsidRPr="0000144A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00144A">
              <w:rPr>
                <w:rFonts w:ascii="Courier New" w:hAnsi="Courier New" w:cs="Courier New"/>
                <w:color w:val="000000"/>
                <w:lang w:eastAsia="de-DE"/>
              </w:rPr>
              <w:t xml:space="preserve"> cs_NR_RachProcedureConfig_Msg3</w:t>
            </w:r>
            <w:proofErr w:type="gramStart"/>
            <w:r w:rsidRPr="0000144A">
              <w:rPr>
                <w:rFonts w:ascii="Courier New" w:hAnsi="Courier New" w:cs="Courier New"/>
                <w:color w:val="000000"/>
                <w:lang w:eastAsia="de-DE"/>
              </w:rPr>
              <w:t>TBS(</w:t>
            </w:r>
            <w:proofErr w:type="spellStart"/>
            <w:proofErr w:type="gramEnd"/>
            <w:r w:rsidRPr="0000144A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00144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0144A">
              <w:rPr>
                <w:rFonts w:ascii="Courier New" w:hAnsi="Courier New" w:cs="Courier New"/>
                <w:color w:val="000000"/>
                <w:lang w:eastAsia="de-DE"/>
              </w:rPr>
              <w:t>p_PhysicalParameters</w:t>
            </w:r>
            <w:proofErr w:type="spellEnd"/>
            <w:r w:rsidRPr="0000144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0DFF17D" w14:textId="77777777" w:rsidR="0000144A" w:rsidRPr="0000144A" w:rsidRDefault="0000144A" w:rsidP="000014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144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integer p_Msg3_</w:t>
            </w:r>
            <w:proofErr w:type="gramStart"/>
            <w:r w:rsidRPr="0000144A">
              <w:rPr>
                <w:rFonts w:ascii="Courier New" w:hAnsi="Courier New" w:cs="Courier New"/>
                <w:color w:val="000000"/>
                <w:lang w:eastAsia="de-DE"/>
              </w:rPr>
              <w:t>TBS )</w:t>
            </w:r>
            <w:proofErr w:type="gramEnd"/>
            <w:r w:rsidRPr="0000144A">
              <w:rPr>
                <w:rFonts w:ascii="Courier New" w:hAnsi="Courier New" w:cs="Courier New"/>
                <w:color w:val="000000"/>
                <w:lang w:eastAsia="de-DE"/>
              </w:rPr>
              <w:t xml:space="preserve"> :=</w:t>
            </w:r>
          </w:p>
          <w:p w14:paraId="4A400387" w14:textId="77777777" w:rsidR="0000144A" w:rsidRPr="0000144A" w:rsidRDefault="0000144A" w:rsidP="000014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144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00144A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00144A">
              <w:rPr>
                <w:rFonts w:ascii="Courier New" w:hAnsi="Courier New" w:cs="Courier New"/>
                <w:color w:val="000000"/>
                <w:lang w:eastAsia="de-DE"/>
              </w:rPr>
              <w:t>* @status    APPROVED (NR5GC) */</w:t>
            </w:r>
          </w:p>
          <w:p w14:paraId="14D437F3" w14:textId="77777777" w:rsidR="0000144A" w:rsidRPr="0000144A" w:rsidRDefault="0000144A" w:rsidP="000014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144A">
              <w:rPr>
                <w:rFonts w:ascii="Courier New" w:hAnsi="Courier New" w:cs="Courier New"/>
                <w:color w:val="000000"/>
                <w:lang w:eastAsia="de-DE"/>
              </w:rPr>
              <w:t xml:space="preserve">    /* @sic R5s201136 sic@ */</w:t>
            </w:r>
          </w:p>
          <w:p w14:paraId="2C7319F4" w14:textId="77777777" w:rsidR="0000144A" w:rsidRPr="0000144A" w:rsidRDefault="0000144A" w:rsidP="000014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144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00144A">
              <w:rPr>
                <w:rFonts w:ascii="Courier New" w:hAnsi="Courier New" w:cs="Courier New"/>
                <w:color w:val="000000"/>
                <w:lang w:eastAsia="de-DE"/>
              </w:rPr>
              <w:t>RachProcedureList</w:t>
            </w:r>
            <w:proofErr w:type="spellEnd"/>
            <w:r w:rsidRPr="0000144A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0144A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56B773B7" w14:textId="77777777" w:rsidR="0000144A" w:rsidRPr="0000144A" w:rsidRDefault="0000144A" w:rsidP="000014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144A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00144A">
              <w:rPr>
                <w:rFonts w:ascii="Courier New" w:hAnsi="Courier New" w:cs="Courier New"/>
                <w:color w:val="000000"/>
                <w:lang w:eastAsia="de-DE"/>
              </w:rPr>
              <w:t>cs_NR_</w:t>
            </w:r>
            <w:proofErr w:type="gramStart"/>
            <w:r w:rsidRPr="0000144A">
              <w:rPr>
                <w:rFonts w:ascii="Courier New" w:hAnsi="Courier New" w:cs="Courier New"/>
                <w:color w:val="000000"/>
                <w:lang w:eastAsia="de-DE"/>
              </w:rPr>
              <w:t>RachProcedure</w:t>
            </w:r>
            <w:proofErr w:type="spellEnd"/>
            <w:r w:rsidRPr="0000144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00144A">
              <w:rPr>
                <w:rFonts w:ascii="Courier New" w:hAnsi="Courier New" w:cs="Courier New"/>
                <w:color w:val="000000"/>
                <w:lang w:eastAsia="de-DE"/>
              </w:rPr>
              <w:t>p_PhysicalParameters</w:t>
            </w:r>
            <w:proofErr w:type="spellEnd"/>
            <w:r w:rsidRPr="0000144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0144A">
              <w:rPr>
                <w:rFonts w:ascii="Courier New" w:hAnsi="Courier New" w:cs="Courier New"/>
                <w:color w:val="000000"/>
                <w:lang w:eastAsia="de-DE"/>
              </w:rPr>
              <w:t>cs_NR_ContentionResolutionCtrl_CrntiBased</w:t>
            </w:r>
            <w:proofErr w:type="spellEnd"/>
            <w:r w:rsidRPr="0000144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0144A">
              <w:rPr>
                <w:rFonts w:ascii="Courier New" w:hAnsi="Courier New" w:cs="Courier New"/>
                <w:color w:val="000000"/>
                <w:lang w:eastAsia="de-DE"/>
              </w:rPr>
              <w:t>p_PhysicalParameters</w:t>
            </w:r>
            <w:proofErr w:type="spellEnd"/>
            <w:r w:rsidRPr="0000144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0144A">
              <w:rPr>
                <w:rFonts w:ascii="Courier New" w:hAnsi="Courier New" w:cs="Courier New"/>
                <w:color w:val="000000"/>
                <w:lang w:eastAsia="de-DE"/>
              </w:rPr>
              <w:t>cs_NR_ResourceAllocationDef</w:t>
            </w:r>
            <w:proofErr w:type="spellEnd"/>
            <w:r w:rsidRPr="00A160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,-,-,cs_NR_DciFormat_0_0_Params</w:t>
            </w:r>
            <w:r w:rsidRPr="0000144A">
              <w:rPr>
                <w:rFonts w:ascii="Courier New" w:hAnsi="Courier New" w:cs="Courier New"/>
                <w:color w:val="000000"/>
                <w:lang w:eastAsia="de-DE"/>
              </w:rPr>
              <w:t>), -, p_Msg3_TBS)</w:t>
            </w:r>
          </w:p>
          <w:p w14:paraId="56DF17A9" w14:textId="77777777" w:rsidR="0000144A" w:rsidRPr="0000144A" w:rsidRDefault="0000144A" w:rsidP="000014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144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79B829D" w14:textId="77777777" w:rsidR="006325AB" w:rsidRDefault="0000144A" w:rsidP="000014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144A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  <w:p w14:paraId="33EEA12B" w14:textId="77777777" w:rsidR="006325AB" w:rsidRPr="00DA356D" w:rsidRDefault="006325AB" w:rsidP="008343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60BE4590" w14:textId="77777777" w:rsidR="005D27CA" w:rsidRDefault="005D27CA" w:rsidP="006E7773">
      <w:pPr>
        <w:rPr>
          <w:lang w:eastAsia="en-GB"/>
        </w:rPr>
      </w:pPr>
    </w:p>
    <w:p w14:paraId="7E7F9301" w14:textId="77777777" w:rsidR="00295CE5" w:rsidRDefault="00295CE5" w:rsidP="006E7773">
      <w:pPr>
        <w:rPr>
          <w:lang w:eastAsia="en-GB"/>
        </w:rPr>
      </w:pPr>
    </w:p>
    <w:p w14:paraId="7F378A91" w14:textId="77777777" w:rsidR="009C53C6" w:rsidRPr="006325AB" w:rsidRDefault="009C53C6" w:rsidP="009C53C6">
      <w:pPr>
        <w:spacing w:after="0"/>
        <w:rPr>
          <w:rFonts w:ascii="Arial" w:hAnsi="Arial"/>
          <w:b/>
          <w:color w:val="000000"/>
          <w:lang w:eastAsia="en-GB"/>
        </w:rPr>
      </w:pPr>
    </w:p>
    <w:p w14:paraId="10CBCA99" w14:textId="77777777" w:rsidR="00602F42" w:rsidRPr="006325AB" w:rsidRDefault="00602F42" w:rsidP="00602F42">
      <w:pPr>
        <w:spacing w:after="0"/>
        <w:rPr>
          <w:rFonts w:ascii="Arial" w:hAnsi="Arial"/>
          <w:b/>
          <w:color w:val="000000"/>
          <w:lang w:eastAsia="en-GB"/>
        </w:rPr>
      </w:pPr>
    </w:p>
    <w:p w14:paraId="7528150A" w14:textId="77777777" w:rsidR="00E909C3" w:rsidRPr="006325AB" w:rsidRDefault="00E909C3" w:rsidP="00E909C3">
      <w:pPr>
        <w:spacing w:after="0"/>
        <w:rPr>
          <w:rFonts w:ascii="Arial" w:hAnsi="Arial"/>
          <w:b/>
          <w:color w:val="000000"/>
          <w:lang w:eastAsia="en-GB"/>
        </w:rPr>
      </w:pPr>
    </w:p>
    <w:p w14:paraId="1DBC0916" w14:textId="77777777" w:rsidR="00CF3AF4" w:rsidRPr="006325AB" w:rsidRDefault="00CF3AF4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CF3AF4" w:rsidRPr="006325AB" w:rsidSect="00B76E1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7E95C" w14:textId="77777777" w:rsidR="003E1A28" w:rsidRDefault="003E1A28">
      <w:r>
        <w:separator/>
      </w:r>
    </w:p>
  </w:endnote>
  <w:endnote w:type="continuationSeparator" w:id="0">
    <w:p w14:paraId="4EBE7502" w14:textId="77777777" w:rsidR="003E1A28" w:rsidRDefault="003E1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38695" w14:textId="77777777" w:rsidR="003E1A28" w:rsidRDefault="003E1A28">
      <w:r>
        <w:separator/>
      </w:r>
    </w:p>
  </w:footnote>
  <w:footnote w:type="continuationSeparator" w:id="0">
    <w:p w14:paraId="12C3C6C7" w14:textId="77777777" w:rsidR="003E1A28" w:rsidRDefault="003E1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55642" w14:textId="77777777" w:rsidR="00D10CAD" w:rsidRDefault="00D10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AD129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48CB9C8" wp14:editId="75BFE11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0524220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918D813" w14:textId="77777777"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8CB9C8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0524220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918D813" w14:textId="77777777"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C35CB" w14:textId="77777777" w:rsidR="006325AB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D2B3716" wp14:editId="5DED35A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3579357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CAC39DF" w14:textId="77777777"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2B371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3579357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CAC39DF" w14:textId="77777777"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FF64C" w14:textId="77777777"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0307918" wp14:editId="0EA292B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1121875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81480DF" w14:textId="77777777"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30791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1121875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81480DF" w14:textId="77777777"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49CF4" w14:textId="77777777" w:rsidR="00D10CAD" w:rsidRDefault="00D10CAD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29C90" w14:textId="77777777"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DE36035" wp14:editId="66EE900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590518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0821557" w14:textId="77777777"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E3603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590518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0821557" w14:textId="77777777"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7373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EDA741C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6DB67B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06A4F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57069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E7838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8B821E8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452B3ED1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3327E5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F5CFB"/>
    <w:multiLevelType w:val="hybridMultilevel"/>
    <w:tmpl w:val="BDB413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A14340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5" w15:restartNumberingAfterBreak="0">
    <w:nsid w:val="6C485438"/>
    <w:multiLevelType w:val="hybridMultilevel"/>
    <w:tmpl w:val="4D8441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39494B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1603"/>
    <w:multiLevelType w:val="hybridMultilevel"/>
    <w:tmpl w:val="5B5E9B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B123DC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E367CE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F88569C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7091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664848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41914126">
    <w:abstractNumId w:val="9"/>
  </w:num>
  <w:num w:numId="4" w16cid:durableId="364794927">
    <w:abstractNumId w:val="21"/>
  </w:num>
  <w:num w:numId="5" w16cid:durableId="1885604077">
    <w:abstractNumId w:val="13"/>
  </w:num>
  <w:num w:numId="6" w16cid:durableId="82535105">
    <w:abstractNumId w:val="22"/>
  </w:num>
  <w:num w:numId="7" w16cid:durableId="22362367">
    <w:abstractNumId w:val="34"/>
  </w:num>
  <w:num w:numId="8" w16cid:durableId="1338079281">
    <w:abstractNumId w:val="8"/>
  </w:num>
  <w:num w:numId="9" w16cid:durableId="396438052">
    <w:abstractNumId w:val="20"/>
  </w:num>
  <w:num w:numId="10" w16cid:durableId="2042588675">
    <w:abstractNumId w:val="41"/>
  </w:num>
  <w:num w:numId="11" w16cid:durableId="1973367316">
    <w:abstractNumId w:val="16"/>
  </w:num>
  <w:num w:numId="12" w16cid:durableId="1365866979">
    <w:abstractNumId w:val="24"/>
  </w:num>
  <w:num w:numId="13" w16cid:durableId="347341384">
    <w:abstractNumId w:val="3"/>
  </w:num>
  <w:num w:numId="14" w16cid:durableId="861211369">
    <w:abstractNumId w:val="18"/>
  </w:num>
  <w:num w:numId="15" w16cid:durableId="1162895401">
    <w:abstractNumId w:val="1"/>
  </w:num>
  <w:num w:numId="16" w16cid:durableId="2046563605">
    <w:abstractNumId w:val="2"/>
  </w:num>
  <w:num w:numId="17" w16cid:durableId="1454517693">
    <w:abstractNumId w:val="7"/>
  </w:num>
  <w:num w:numId="18" w16cid:durableId="1282807870">
    <w:abstractNumId w:val="25"/>
  </w:num>
  <w:num w:numId="19" w16cid:durableId="143157510">
    <w:abstractNumId w:val="40"/>
  </w:num>
  <w:num w:numId="20" w16cid:durableId="373890813">
    <w:abstractNumId w:val="33"/>
  </w:num>
  <w:num w:numId="21" w16cid:durableId="1447312525">
    <w:abstractNumId w:val="10"/>
  </w:num>
  <w:num w:numId="22" w16cid:durableId="565843686">
    <w:abstractNumId w:val="27"/>
  </w:num>
  <w:num w:numId="23" w16cid:durableId="230310260">
    <w:abstractNumId w:val="32"/>
  </w:num>
  <w:num w:numId="24" w16cid:durableId="1756633264">
    <w:abstractNumId w:val="17"/>
  </w:num>
  <w:num w:numId="25" w16cid:durableId="294530779">
    <w:abstractNumId w:val="30"/>
  </w:num>
  <w:num w:numId="26" w16cid:durableId="89206502">
    <w:abstractNumId w:val="4"/>
  </w:num>
  <w:num w:numId="27" w16cid:durableId="417287544">
    <w:abstractNumId w:val="6"/>
  </w:num>
  <w:num w:numId="28" w16cid:durableId="1710568826">
    <w:abstractNumId w:val="26"/>
  </w:num>
  <w:num w:numId="29" w16cid:durableId="522331494">
    <w:abstractNumId w:val="37"/>
  </w:num>
  <w:num w:numId="30" w16cid:durableId="1682000900">
    <w:abstractNumId w:val="12"/>
  </w:num>
  <w:num w:numId="31" w16cid:durableId="1901625102">
    <w:abstractNumId w:val="5"/>
  </w:num>
  <w:num w:numId="32" w16cid:durableId="407582853">
    <w:abstractNumId w:val="15"/>
  </w:num>
  <w:num w:numId="33" w16cid:durableId="604701056">
    <w:abstractNumId w:val="0"/>
  </w:num>
  <w:num w:numId="34" w16cid:durableId="1983003807">
    <w:abstractNumId w:val="38"/>
  </w:num>
  <w:num w:numId="35" w16cid:durableId="929042151">
    <w:abstractNumId w:val="23"/>
  </w:num>
  <w:num w:numId="36" w16cid:durableId="1941982521">
    <w:abstractNumId w:val="19"/>
  </w:num>
  <w:num w:numId="37" w16cid:durableId="911356060">
    <w:abstractNumId w:val="36"/>
  </w:num>
  <w:num w:numId="38" w16cid:durableId="416705968">
    <w:abstractNumId w:val="14"/>
  </w:num>
  <w:num w:numId="39" w16cid:durableId="1404988806">
    <w:abstractNumId w:val="28"/>
  </w:num>
  <w:num w:numId="40" w16cid:durableId="613441384">
    <w:abstractNumId w:val="11"/>
  </w:num>
  <w:num w:numId="41" w16cid:durableId="985860760">
    <w:abstractNumId w:val="39"/>
  </w:num>
  <w:num w:numId="42" w16cid:durableId="1196429907">
    <w:abstractNumId w:val="31"/>
  </w:num>
  <w:num w:numId="43" w16cid:durableId="286159408">
    <w:abstractNumId w:val="35"/>
  </w:num>
  <w:num w:numId="44" w16cid:durableId="431436910">
    <w:abstractNumId w:val="29"/>
  </w:num>
  <w:num w:numId="45" w16cid:durableId="4240997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4A"/>
    <w:rsid w:val="00001833"/>
    <w:rsid w:val="00001FBC"/>
    <w:rsid w:val="00005833"/>
    <w:rsid w:val="00007575"/>
    <w:rsid w:val="00011C14"/>
    <w:rsid w:val="00022E4A"/>
    <w:rsid w:val="00024866"/>
    <w:rsid w:val="0003629C"/>
    <w:rsid w:val="00036FE7"/>
    <w:rsid w:val="00053290"/>
    <w:rsid w:val="00054E62"/>
    <w:rsid w:val="00057DBD"/>
    <w:rsid w:val="000614B3"/>
    <w:rsid w:val="0006562C"/>
    <w:rsid w:val="000665CE"/>
    <w:rsid w:val="000731C4"/>
    <w:rsid w:val="000749BF"/>
    <w:rsid w:val="00085D06"/>
    <w:rsid w:val="0009581D"/>
    <w:rsid w:val="00096F61"/>
    <w:rsid w:val="00097354"/>
    <w:rsid w:val="000A1153"/>
    <w:rsid w:val="000A1C38"/>
    <w:rsid w:val="000A30FB"/>
    <w:rsid w:val="000A4903"/>
    <w:rsid w:val="000A4AB6"/>
    <w:rsid w:val="000A55CC"/>
    <w:rsid w:val="000A6394"/>
    <w:rsid w:val="000A7D1D"/>
    <w:rsid w:val="000B3353"/>
    <w:rsid w:val="000B70AF"/>
    <w:rsid w:val="000B7FED"/>
    <w:rsid w:val="000C038A"/>
    <w:rsid w:val="000C104F"/>
    <w:rsid w:val="000C610A"/>
    <w:rsid w:val="000C6598"/>
    <w:rsid w:val="000D40AB"/>
    <w:rsid w:val="000E4CEB"/>
    <w:rsid w:val="000F119F"/>
    <w:rsid w:val="000F140E"/>
    <w:rsid w:val="000F34D6"/>
    <w:rsid w:val="0010027D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37E9D"/>
    <w:rsid w:val="00145D43"/>
    <w:rsid w:val="00146DCF"/>
    <w:rsid w:val="00163547"/>
    <w:rsid w:val="00164CFC"/>
    <w:rsid w:val="00173835"/>
    <w:rsid w:val="0018198A"/>
    <w:rsid w:val="00186753"/>
    <w:rsid w:val="001901A2"/>
    <w:rsid w:val="00192C46"/>
    <w:rsid w:val="001A08B3"/>
    <w:rsid w:val="001A0D31"/>
    <w:rsid w:val="001A709A"/>
    <w:rsid w:val="001A7B60"/>
    <w:rsid w:val="001B3FE8"/>
    <w:rsid w:val="001B52F0"/>
    <w:rsid w:val="001B7A65"/>
    <w:rsid w:val="001C574F"/>
    <w:rsid w:val="001C5C2A"/>
    <w:rsid w:val="001E3D37"/>
    <w:rsid w:val="001E41F3"/>
    <w:rsid w:val="001F1817"/>
    <w:rsid w:val="001F406A"/>
    <w:rsid w:val="002040A1"/>
    <w:rsid w:val="00214573"/>
    <w:rsid w:val="00220349"/>
    <w:rsid w:val="00221C5A"/>
    <w:rsid w:val="00223B81"/>
    <w:rsid w:val="00241A66"/>
    <w:rsid w:val="00245CA4"/>
    <w:rsid w:val="002564C6"/>
    <w:rsid w:val="002570D2"/>
    <w:rsid w:val="0026004D"/>
    <w:rsid w:val="0026151F"/>
    <w:rsid w:val="00263668"/>
    <w:rsid w:val="002640DD"/>
    <w:rsid w:val="00275D12"/>
    <w:rsid w:val="00284FEB"/>
    <w:rsid w:val="002860C4"/>
    <w:rsid w:val="002901A3"/>
    <w:rsid w:val="00290606"/>
    <w:rsid w:val="00295CE5"/>
    <w:rsid w:val="002A4DCB"/>
    <w:rsid w:val="002B14D3"/>
    <w:rsid w:val="002B5585"/>
    <w:rsid w:val="002B5741"/>
    <w:rsid w:val="002C7E01"/>
    <w:rsid w:val="002D0E13"/>
    <w:rsid w:val="002D6876"/>
    <w:rsid w:val="002E008A"/>
    <w:rsid w:val="002E0D93"/>
    <w:rsid w:val="002F02D4"/>
    <w:rsid w:val="002F45F1"/>
    <w:rsid w:val="002F5F47"/>
    <w:rsid w:val="002F710F"/>
    <w:rsid w:val="002F7D40"/>
    <w:rsid w:val="00305409"/>
    <w:rsid w:val="00310217"/>
    <w:rsid w:val="0031061D"/>
    <w:rsid w:val="00315C52"/>
    <w:rsid w:val="00316F13"/>
    <w:rsid w:val="003216F1"/>
    <w:rsid w:val="00322277"/>
    <w:rsid w:val="00322D46"/>
    <w:rsid w:val="003237E0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20A8"/>
    <w:rsid w:val="003926A3"/>
    <w:rsid w:val="00393BCA"/>
    <w:rsid w:val="003B2CB3"/>
    <w:rsid w:val="003C2766"/>
    <w:rsid w:val="003C2F42"/>
    <w:rsid w:val="003C78DB"/>
    <w:rsid w:val="003D1466"/>
    <w:rsid w:val="003D1BC0"/>
    <w:rsid w:val="003E0B29"/>
    <w:rsid w:val="003E1A28"/>
    <w:rsid w:val="003E1A36"/>
    <w:rsid w:val="003E51C2"/>
    <w:rsid w:val="003F0DB3"/>
    <w:rsid w:val="003F3287"/>
    <w:rsid w:val="00404C23"/>
    <w:rsid w:val="00410371"/>
    <w:rsid w:val="00411482"/>
    <w:rsid w:val="00411FB9"/>
    <w:rsid w:val="00412379"/>
    <w:rsid w:val="00412F20"/>
    <w:rsid w:val="0041471B"/>
    <w:rsid w:val="004153A1"/>
    <w:rsid w:val="00415491"/>
    <w:rsid w:val="0041677B"/>
    <w:rsid w:val="00416FA7"/>
    <w:rsid w:val="0042409E"/>
    <w:rsid w:val="004242F1"/>
    <w:rsid w:val="00426761"/>
    <w:rsid w:val="0043163D"/>
    <w:rsid w:val="00433730"/>
    <w:rsid w:val="00437076"/>
    <w:rsid w:val="00440D0A"/>
    <w:rsid w:val="004438DB"/>
    <w:rsid w:val="00446488"/>
    <w:rsid w:val="004545A7"/>
    <w:rsid w:val="00457E6A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C252A"/>
    <w:rsid w:val="004D455F"/>
    <w:rsid w:val="004D5164"/>
    <w:rsid w:val="004E1CA1"/>
    <w:rsid w:val="004E386F"/>
    <w:rsid w:val="004E4136"/>
    <w:rsid w:val="004F40C4"/>
    <w:rsid w:val="004F49AF"/>
    <w:rsid w:val="004F642B"/>
    <w:rsid w:val="004F661B"/>
    <w:rsid w:val="005045C7"/>
    <w:rsid w:val="005105E0"/>
    <w:rsid w:val="0051196A"/>
    <w:rsid w:val="005135A1"/>
    <w:rsid w:val="0051580D"/>
    <w:rsid w:val="00526222"/>
    <w:rsid w:val="005279F5"/>
    <w:rsid w:val="00530662"/>
    <w:rsid w:val="00532891"/>
    <w:rsid w:val="00547111"/>
    <w:rsid w:val="00550D59"/>
    <w:rsid w:val="00564EDF"/>
    <w:rsid w:val="005663EF"/>
    <w:rsid w:val="0056673A"/>
    <w:rsid w:val="00566F6F"/>
    <w:rsid w:val="0058168B"/>
    <w:rsid w:val="0058240F"/>
    <w:rsid w:val="00583778"/>
    <w:rsid w:val="00583784"/>
    <w:rsid w:val="00587F6A"/>
    <w:rsid w:val="00592D74"/>
    <w:rsid w:val="00596753"/>
    <w:rsid w:val="005A2FDD"/>
    <w:rsid w:val="005A3293"/>
    <w:rsid w:val="005A7C8E"/>
    <w:rsid w:val="005B379D"/>
    <w:rsid w:val="005B4127"/>
    <w:rsid w:val="005C1313"/>
    <w:rsid w:val="005D27CA"/>
    <w:rsid w:val="005D4FB3"/>
    <w:rsid w:val="005E18C6"/>
    <w:rsid w:val="005E2C44"/>
    <w:rsid w:val="005E42FB"/>
    <w:rsid w:val="005E4350"/>
    <w:rsid w:val="005F08D8"/>
    <w:rsid w:val="005F12D6"/>
    <w:rsid w:val="005F391D"/>
    <w:rsid w:val="005F740E"/>
    <w:rsid w:val="006006C1"/>
    <w:rsid w:val="00602F42"/>
    <w:rsid w:val="00610C5B"/>
    <w:rsid w:val="00613D6B"/>
    <w:rsid w:val="00617D68"/>
    <w:rsid w:val="00620F69"/>
    <w:rsid w:val="00621188"/>
    <w:rsid w:val="006257ED"/>
    <w:rsid w:val="00625935"/>
    <w:rsid w:val="006316B2"/>
    <w:rsid w:val="006325AB"/>
    <w:rsid w:val="00636DEB"/>
    <w:rsid w:val="00642CCB"/>
    <w:rsid w:val="00642D47"/>
    <w:rsid w:val="00644586"/>
    <w:rsid w:val="00652A36"/>
    <w:rsid w:val="0065364E"/>
    <w:rsid w:val="006537B5"/>
    <w:rsid w:val="0065613F"/>
    <w:rsid w:val="00661E2C"/>
    <w:rsid w:val="00662F93"/>
    <w:rsid w:val="00666EE9"/>
    <w:rsid w:val="00667016"/>
    <w:rsid w:val="006723CA"/>
    <w:rsid w:val="0068444E"/>
    <w:rsid w:val="00686F06"/>
    <w:rsid w:val="00693944"/>
    <w:rsid w:val="00695808"/>
    <w:rsid w:val="00696273"/>
    <w:rsid w:val="006A5853"/>
    <w:rsid w:val="006A6982"/>
    <w:rsid w:val="006A737E"/>
    <w:rsid w:val="006B46FB"/>
    <w:rsid w:val="006B7B2F"/>
    <w:rsid w:val="006C1422"/>
    <w:rsid w:val="006D0191"/>
    <w:rsid w:val="006E21FB"/>
    <w:rsid w:val="006E4465"/>
    <w:rsid w:val="006E5627"/>
    <w:rsid w:val="006E7773"/>
    <w:rsid w:val="006F0958"/>
    <w:rsid w:val="006F39D5"/>
    <w:rsid w:val="006F6B99"/>
    <w:rsid w:val="006F7B09"/>
    <w:rsid w:val="00704829"/>
    <w:rsid w:val="00707080"/>
    <w:rsid w:val="007101FB"/>
    <w:rsid w:val="0072421A"/>
    <w:rsid w:val="0072522A"/>
    <w:rsid w:val="0073208D"/>
    <w:rsid w:val="007324C2"/>
    <w:rsid w:val="00733998"/>
    <w:rsid w:val="0073742E"/>
    <w:rsid w:val="0073773F"/>
    <w:rsid w:val="00751FE3"/>
    <w:rsid w:val="00755C92"/>
    <w:rsid w:val="00762213"/>
    <w:rsid w:val="00763BA2"/>
    <w:rsid w:val="007656FE"/>
    <w:rsid w:val="007658A5"/>
    <w:rsid w:val="007728D7"/>
    <w:rsid w:val="00773E5C"/>
    <w:rsid w:val="00784FE8"/>
    <w:rsid w:val="00792342"/>
    <w:rsid w:val="00792398"/>
    <w:rsid w:val="00793772"/>
    <w:rsid w:val="007977A8"/>
    <w:rsid w:val="007A73E5"/>
    <w:rsid w:val="007B512A"/>
    <w:rsid w:val="007C13F4"/>
    <w:rsid w:val="007C2097"/>
    <w:rsid w:val="007C28A7"/>
    <w:rsid w:val="007C337F"/>
    <w:rsid w:val="007C710A"/>
    <w:rsid w:val="007D4F07"/>
    <w:rsid w:val="007D6A07"/>
    <w:rsid w:val="007D6DB1"/>
    <w:rsid w:val="007D7566"/>
    <w:rsid w:val="007D7F98"/>
    <w:rsid w:val="007F0389"/>
    <w:rsid w:val="007F3701"/>
    <w:rsid w:val="007F7259"/>
    <w:rsid w:val="00800A71"/>
    <w:rsid w:val="00801700"/>
    <w:rsid w:val="00801CF0"/>
    <w:rsid w:val="008040A8"/>
    <w:rsid w:val="008058E1"/>
    <w:rsid w:val="0081160A"/>
    <w:rsid w:val="00824C2C"/>
    <w:rsid w:val="00825391"/>
    <w:rsid w:val="00825C07"/>
    <w:rsid w:val="00826B27"/>
    <w:rsid w:val="008279FA"/>
    <w:rsid w:val="008343E6"/>
    <w:rsid w:val="00842AC6"/>
    <w:rsid w:val="008445AF"/>
    <w:rsid w:val="00846A0E"/>
    <w:rsid w:val="0085441A"/>
    <w:rsid w:val="00857495"/>
    <w:rsid w:val="008626E7"/>
    <w:rsid w:val="00870EE7"/>
    <w:rsid w:val="0087510D"/>
    <w:rsid w:val="00875564"/>
    <w:rsid w:val="00880F55"/>
    <w:rsid w:val="00883A39"/>
    <w:rsid w:val="008863B9"/>
    <w:rsid w:val="0089088C"/>
    <w:rsid w:val="0089338A"/>
    <w:rsid w:val="00895087"/>
    <w:rsid w:val="008A2B56"/>
    <w:rsid w:val="008A45A6"/>
    <w:rsid w:val="008A53D5"/>
    <w:rsid w:val="008B2743"/>
    <w:rsid w:val="008B2A57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179C3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9750A"/>
    <w:rsid w:val="009A07BF"/>
    <w:rsid w:val="009A4E0F"/>
    <w:rsid w:val="009A5255"/>
    <w:rsid w:val="009A5753"/>
    <w:rsid w:val="009A579D"/>
    <w:rsid w:val="009B0B50"/>
    <w:rsid w:val="009B5164"/>
    <w:rsid w:val="009C08BC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24DE"/>
    <w:rsid w:val="009E3297"/>
    <w:rsid w:val="009E779C"/>
    <w:rsid w:val="009F1062"/>
    <w:rsid w:val="009F734F"/>
    <w:rsid w:val="009F7D81"/>
    <w:rsid w:val="00A0030B"/>
    <w:rsid w:val="00A00487"/>
    <w:rsid w:val="00A0746C"/>
    <w:rsid w:val="00A11E7E"/>
    <w:rsid w:val="00A16089"/>
    <w:rsid w:val="00A21A05"/>
    <w:rsid w:val="00A230E4"/>
    <w:rsid w:val="00A246B6"/>
    <w:rsid w:val="00A25A1D"/>
    <w:rsid w:val="00A40634"/>
    <w:rsid w:val="00A47E70"/>
    <w:rsid w:val="00A50CF0"/>
    <w:rsid w:val="00A52B35"/>
    <w:rsid w:val="00A52F6F"/>
    <w:rsid w:val="00A57528"/>
    <w:rsid w:val="00A601CD"/>
    <w:rsid w:val="00A63670"/>
    <w:rsid w:val="00A66C63"/>
    <w:rsid w:val="00A70BC7"/>
    <w:rsid w:val="00A72118"/>
    <w:rsid w:val="00A72665"/>
    <w:rsid w:val="00A7410A"/>
    <w:rsid w:val="00A7583C"/>
    <w:rsid w:val="00A7671C"/>
    <w:rsid w:val="00A8049F"/>
    <w:rsid w:val="00A81EA3"/>
    <w:rsid w:val="00A84550"/>
    <w:rsid w:val="00A90724"/>
    <w:rsid w:val="00A916D2"/>
    <w:rsid w:val="00A971DA"/>
    <w:rsid w:val="00AA0376"/>
    <w:rsid w:val="00AA2CBC"/>
    <w:rsid w:val="00AA49EB"/>
    <w:rsid w:val="00AB07AE"/>
    <w:rsid w:val="00AB0D3A"/>
    <w:rsid w:val="00AB4631"/>
    <w:rsid w:val="00AB6981"/>
    <w:rsid w:val="00AC5820"/>
    <w:rsid w:val="00AD0A4A"/>
    <w:rsid w:val="00AD129C"/>
    <w:rsid w:val="00AD1CD8"/>
    <w:rsid w:val="00AD7555"/>
    <w:rsid w:val="00AE78D5"/>
    <w:rsid w:val="00B017A9"/>
    <w:rsid w:val="00B022E3"/>
    <w:rsid w:val="00B04ADC"/>
    <w:rsid w:val="00B05D84"/>
    <w:rsid w:val="00B10E9C"/>
    <w:rsid w:val="00B17EC1"/>
    <w:rsid w:val="00B258BB"/>
    <w:rsid w:val="00B3074E"/>
    <w:rsid w:val="00B44EDD"/>
    <w:rsid w:val="00B454F7"/>
    <w:rsid w:val="00B51BA6"/>
    <w:rsid w:val="00B52828"/>
    <w:rsid w:val="00B54720"/>
    <w:rsid w:val="00B5725C"/>
    <w:rsid w:val="00B67B97"/>
    <w:rsid w:val="00B7315D"/>
    <w:rsid w:val="00B75E77"/>
    <w:rsid w:val="00B7624F"/>
    <w:rsid w:val="00B76E16"/>
    <w:rsid w:val="00B76EA2"/>
    <w:rsid w:val="00B84F41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B1BF6"/>
    <w:rsid w:val="00BB5645"/>
    <w:rsid w:val="00BB5DFC"/>
    <w:rsid w:val="00BC00D3"/>
    <w:rsid w:val="00BC40B1"/>
    <w:rsid w:val="00BD279D"/>
    <w:rsid w:val="00BD542D"/>
    <w:rsid w:val="00BD5479"/>
    <w:rsid w:val="00BD6BB8"/>
    <w:rsid w:val="00BD7A18"/>
    <w:rsid w:val="00BE47A2"/>
    <w:rsid w:val="00BE4DD2"/>
    <w:rsid w:val="00BF1721"/>
    <w:rsid w:val="00BF53F2"/>
    <w:rsid w:val="00BF60DF"/>
    <w:rsid w:val="00C0055E"/>
    <w:rsid w:val="00C01A4C"/>
    <w:rsid w:val="00C07A7D"/>
    <w:rsid w:val="00C1082F"/>
    <w:rsid w:val="00C10D23"/>
    <w:rsid w:val="00C13D0C"/>
    <w:rsid w:val="00C23C46"/>
    <w:rsid w:val="00C259BF"/>
    <w:rsid w:val="00C27B36"/>
    <w:rsid w:val="00C30684"/>
    <w:rsid w:val="00C30A15"/>
    <w:rsid w:val="00C34763"/>
    <w:rsid w:val="00C41AB6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184"/>
    <w:rsid w:val="00CE0B19"/>
    <w:rsid w:val="00CE0BFA"/>
    <w:rsid w:val="00CE3B53"/>
    <w:rsid w:val="00CE5930"/>
    <w:rsid w:val="00CE7AF9"/>
    <w:rsid w:val="00CF1024"/>
    <w:rsid w:val="00CF2063"/>
    <w:rsid w:val="00CF39F2"/>
    <w:rsid w:val="00CF3AF4"/>
    <w:rsid w:val="00D00537"/>
    <w:rsid w:val="00D03582"/>
    <w:rsid w:val="00D03F9A"/>
    <w:rsid w:val="00D04A2E"/>
    <w:rsid w:val="00D05437"/>
    <w:rsid w:val="00D06BBD"/>
    <w:rsid w:val="00D06D51"/>
    <w:rsid w:val="00D10CAD"/>
    <w:rsid w:val="00D15B17"/>
    <w:rsid w:val="00D17487"/>
    <w:rsid w:val="00D235D8"/>
    <w:rsid w:val="00D24991"/>
    <w:rsid w:val="00D25A5F"/>
    <w:rsid w:val="00D308C2"/>
    <w:rsid w:val="00D30F61"/>
    <w:rsid w:val="00D32B66"/>
    <w:rsid w:val="00D34E67"/>
    <w:rsid w:val="00D50255"/>
    <w:rsid w:val="00D52BD7"/>
    <w:rsid w:val="00D61539"/>
    <w:rsid w:val="00D62E17"/>
    <w:rsid w:val="00D63444"/>
    <w:rsid w:val="00D66520"/>
    <w:rsid w:val="00D66757"/>
    <w:rsid w:val="00D66BA7"/>
    <w:rsid w:val="00D6759F"/>
    <w:rsid w:val="00D720E3"/>
    <w:rsid w:val="00D7237E"/>
    <w:rsid w:val="00D7387B"/>
    <w:rsid w:val="00D86DC8"/>
    <w:rsid w:val="00DA0394"/>
    <w:rsid w:val="00DA356D"/>
    <w:rsid w:val="00DA6F00"/>
    <w:rsid w:val="00DB3570"/>
    <w:rsid w:val="00DB440E"/>
    <w:rsid w:val="00DC0D26"/>
    <w:rsid w:val="00DC3B85"/>
    <w:rsid w:val="00DD0F43"/>
    <w:rsid w:val="00DD11FD"/>
    <w:rsid w:val="00DD53E1"/>
    <w:rsid w:val="00DD6978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1E12"/>
    <w:rsid w:val="00E32E48"/>
    <w:rsid w:val="00E34898"/>
    <w:rsid w:val="00E35995"/>
    <w:rsid w:val="00E37029"/>
    <w:rsid w:val="00E37FB0"/>
    <w:rsid w:val="00E41660"/>
    <w:rsid w:val="00E541FB"/>
    <w:rsid w:val="00E5624B"/>
    <w:rsid w:val="00E57B51"/>
    <w:rsid w:val="00E61068"/>
    <w:rsid w:val="00E61DC5"/>
    <w:rsid w:val="00E65DC4"/>
    <w:rsid w:val="00E716C1"/>
    <w:rsid w:val="00E717C5"/>
    <w:rsid w:val="00E769F3"/>
    <w:rsid w:val="00E777D7"/>
    <w:rsid w:val="00E77B87"/>
    <w:rsid w:val="00E814FE"/>
    <w:rsid w:val="00E83DFE"/>
    <w:rsid w:val="00E852E7"/>
    <w:rsid w:val="00E86031"/>
    <w:rsid w:val="00E8742B"/>
    <w:rsid w:val="00E909C3"/>
    <w:rsid w:val="00E9504A"/>
    <w:rsid w:val="00EA18C5"/>
    <w:rsid w:val="00EA6BD9"/>
    <w:rsid w:val="00EA7E97"/>
    <w:rsid w:val="00EB0815"/>
    <w:rsid w:val="00EB09B7"/>
    <w:rsid w:val="00EB0DD2"/>
    <w:rsid w:val="00EB40F5"/>
    <w:rsid w:val="00EC34D8"/>
    <w:rsid w:val="00EC51B2"/>
    <w:rsid w:val="00EC54C7"/>
    <w:rsid w:val="00ED605E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0DF0"/>
    <w:rsid w:val="00F637A3"/>
    <w:rsid w:val="00F65E51"/>
    <w:rsid w:val="00F73479"/>
    <w:rsid w:val="00F75DFD"/>
    <w:rsid w:val="00F76F15"/>
    <w:rsid w:val="00F770AB"/>
    <w:rsid w:val="00F8051F"/>
    <w:rsid w:val="00F83E9A"/>
    <w:rsid w:val="00F933D1"/>
    <w:rsid w:val="00F95DCB"/>
    <w:rsid w:val="00FA1F4E"/>
    <w:rsid w:val="00FA2C28"/>
    <w:rsid w:val="00FA485A"/>
    <w:rsid w:val="00FB4454"/>
    <w:rsid w:val="00FB4F2E"/>
    <w:rsid w:val="00FB598F"/>
    <w:rsid w:val="00FB6386"/>
    <w:rsid w:val="00FB79F3"/>
    <w:rsid w:val="00FC3E53"/>
    <w:rsid w:val="00FC75B0"/>
    <w:rsid w:val="00FD22E5"/>
    <w:rsid w:val="00FD44EF"/>
    <w:rsid w:val="00FD7BE3"/>
    <w:rsid w:val="00FE668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01D366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25A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D129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D129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AD129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D129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D129C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D0E13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Parikshit.bhise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8ED74-EEF3-409B-8729-EE912BDD3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731</Words>
  <Characters>4172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2022-06-22T14:24:00Z</dcterms:created>
  <dcterms:modified xsi:type="dcterms:W3CDTF">2022-06-22T14:24:00Z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e9ac9c2-fcd2-4d0b-8613-b7f540967ed5_Enabled">
    <vt:lpwstr>true</vt:lpwstr>
  </property>
  <property fmtid="{D5CDD505-2E9C-101B-9397-08002B2CF9AE}" pid="22" name="MSIP_Label_ae9ac9c2-fcd2-4d0b-8613-b7f540967ed5_SetDate">
    <vt:lpwstr>2022-06-17T12:59:49Z</vt:lpwstr>
  </property>
  <property fmtid="{D5CDD505-2E9C-101B-9397-08002B2CF9AE}" pid="23" name="MSIP_Label_ae9ac9c2-fcd2-4d0b-8613-b7f540967ed5_Method">
    <vt:lpwstr>Privileged</vt:lpwstr>
  </property>
  <property fmtid="{D5CDD505-2E9C-101B-9397-08002B2CF9AE}" pid="24" name="MSIP_Label_ae9ac9c2-fcd2-4d0b-8613-b7f540967ed5_Name">
    <vt:lpwstr>COMPANY RESTRICTED - BUSINESS USE</vt:lpwstr>
  </property>
  <property fmtid="{D5CDD505-2E9C-101B-9397-08002B2CF9AE}" pid="25" name="MSIP_Label_ae9ac9c2-fcd2-4d0b-8613-b7f540967ed5_SiteId">
    <vt:lpwstr>74bddbd9-705c-456e-aabd-99beb719a2b2</vt:lpwstr>
  </property>
  <property fmtid="{D5CDD505-2E9C-101B-9397-08002B2CF9AE}" pid="26" name="MSIP_Label_ae9ac9c2-fcd2-4d0b-8613-b7f540967ed5_ActionId">
    <vt:lpwstr>e08a0500-628c-4cab-97c9-8a0290876042</vt:lpwstr>
  </property>
  <property fmtid="{D5CDD505-2E9C-101B-9397-08002B2CF9AE}" pid="27" name="MSIP_Label_ae9ac9c2-fcd2-4d0b-8613-b7f540967ed5_ContentBits">
    <vt:lpwstr>0</vt:lpwstr>
  </property>
</Properties>
</file>