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60E3B742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C13969">
        <w:rPr>
          <w:b/>
          <w:bCs/>
          <w:i/>
          <w:iCs/>
          <w:sz w:val="24"/>
          <w:szCs w:val="24"/>
        </w:rPr>
        <w:t>0791</w:t>
      </w:r>
    </w:p>
    <w:p w14:paraId="2B726D95" w14:textId="77777777" w:rsidR="00A23329" w:rsidRDefault="00596F94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5C7E46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C13969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C13969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40AEA300" w:rsidR="00A23329" w:rsidRPr="00680DED" w:rsidRDefault="00C13969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13969">
              <w:rPr>
                <w:b/>
                <w:bCs/>
                <w:noProof/>
                <w:sz w:val="28"/>
                <w:szCs w:val="28"/>
              </w:rPr>
              <w:t>2605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596F94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701E99DF" w:rsidR="00A23329" w:rsidRPr="00410371" w:rsidRDefault="00596F94" w:rsidP="00F503AB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</w:t>
              </w:r>
              <w:r w:rsidR="00C13969">
                <w:rPr>
                  <w:b/>
                  <w:noProof/>
                  <w:sz w:val="28"/>
                </w:rPr>
                <w:t>7</w:t>
              </w:r>
              <w:r w:rsidR="00F503AB">
                <w:rPr>
                  <w:b/>
                  <w:noProof/>
                  <w:sz w:val="28"/>
                </w:rPr>
                <w:t>.</w:t>
              </w:r>
              <w:r w:rsidR="00C13969">
                <w:rPr>
                  <w:b/>
                  <w:noProof/>
                  <w:sz w:val="28"/>
                </w:rPr>
                <w:t>3</w:t>
              </w:r>
              <w:r w:rsidR="00F503A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05705944" w:rsidR="00A23329" w:rsidRDefault="00C13969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C13969">
              <w:rPr>
                <w:rFonts w:cs="Arial"/>
                <w:color w:val="000000"/>
              </w:rPr>
              <w:t>Correction to EPS FB test case 11.1.2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5199538" w:rsidR="00A23329" w:rsidRDefault="00596F94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A5226D">
                <w:rPr>
                  <w:noProof/>
                </w:rPr>
                <w:t>6</w:t>
              </w:r>
              <w:r w:rsidR="00A23329">
                <w:rPr>
                  <w:noProof/>
                </w:rPr>
                <w:t>-</w:t>
              </w:r>
            </w:fldSimple>
            <w:r w:rsidR="00A4510B">
              <w:rPr>
                <w:noProof/>
              </w:rPr>
              <w:t>1</w:t>
            </w:r>
            <w:r w:rsidR="008A2D5E">
              <w:rPr>
                <w:noProof/>
              </w:rPr>
              <w:t>7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596F94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596F94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CD474" w14:textId="551C9E87" w:rsidR="006F4094" w:rsidRPr="00E7488D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According to </w:t>
            </w:r>
            <w:r w:rsidRPr="00E77BDF">
              <w:rPr>
                <w:rFonts w:cs="Arial"/>
                <w:noProof/>
              </w:rPr>
              <w:t>36.508 4.7.2-4</w:t>
            </w:r>
            <w:r>
              <w:rPr>
                <w:rFonts w:cs="Arial"/>
                <w:noProof/>
              </w:rPr>
              <w:t xml:space="preserve"> the EPS mobile identity is any allowed value</w:t>
            </w:r>
          </w:p>
          <w:p w14:paraId="08D6BC51" w14:textId="58AF38A3" w:rsidR="00E7488D" w:rsidRPr="002E008A" w:rsidRDefault="00E7488D" w:rsidP="00E7488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There is coordination between </w:t>
            </w:r>
            <w:r w:rsidRPr="0093787F">
              <w:rPr>
                <w:rFonts w:cs="Arial"/>
                <w:noProof/>
              </w:rPr>
              <w:t>EUTRA_Multi5GS_PTC</w:t>
            </w:r>
            <w:r>
              <w:rPr>
                <w:rFonts w:cs="Arial"/>
                <w:noProof/>
              </w:rPr>
              <w:t xml:space="preserve"> and IMS component missing in steps 24A-24C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BDFDD" w14:textId="77777777" w:rsidR="000517C9" w:rsidRPr="00E7488D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  <w:p w14:paraId="593E356D" w14:textId="2C65B982" w:rsidR="00E7488D" w:rsidRPr="006316B2" w:rsidRDefault="00E7488D" w:rsidP="00E7488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>Added coordination trigger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524AEF2" w:rsidR="00876938" w:rsidRPr="00CF39F2" w:rsidRDefault="00E7488D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0C7E2613" w:rsidR="00876938" w:rsidRDefault="008A2D5E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</w:t>
            </w:r>
            <w:r w:rsidR="00495126">
              <w:rPr>
                <w:noProof/>
              </w:rPr>
              <w:t>2</w:t>
            </w:r>
            <w:r w:rsidR="002C11AB">
              <w:rPr>
                <w:noProof/>
              </w:rPr>
              <w:t>.NR5GC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6F23307C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01531E">
        <w:t>2</w:t>
      </w:r>
      <w:r w:rsidR="0001531E">
        <w:fldChar w:fldCharType="end"/>
      </w:r>
    </w:p>
    <w:p w14:paraId="3F862F6D" w14:textId="1F82D7A6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>
        <w:t>2</w:t>
      </w:r>
      <w:r>
        <w:fldChar w:fldCharType="end"/>
      </w:r>
    </w:p>
    <w:p w14:paraId="19D64F7A" w14:textId="78CE5D52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>
        <w:t>2</w:t>
      </w:r>
      <w:r>
        <w:fldChar w:fldCharType="end"/>
      </w:r>
    </w:p>
    <w:p w14:paraId="4DB3BDDB" w14:textId="270B48E6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>
        <w:t>2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220FBD0A" w14:textId="35E74C20" w:rsidR="007E1BE5" w:rsidRPr="007E1BE5" w:rsidRDefault="009F4356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1BE5" w:rsidRPr="008E5453" w14:paraId="606218BE" w14:textId="77777777" w:rsidTr="006C1B61">
        <w:trPr>
          <w:trHeight w:val="447"/>
        </w:trPr>
        <w:tc>
          <w:tcPr>
            <w:tcW w:w="1985" w:type="dxa"/>
          </w:tcPr>
          <w:p w14:paraId="50D3F37C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0C77E" w14:textId="1F6FF8D7" w:rsidR="007E1BE5" w:rsidRPr="00D16695" w:rsidRDefault="00825B71" w:rsidP="006C1B61">
            <w:pPr>
              <w:spacing w:after="0"/>
              <w:rPr>
                <w:rFonts w:ascii="Arial" w:hAnsi="Arial" w:cs="Arial"/>
              </w:rPr>
            </w:pPr>
            <w:r w:rsidRPr="00825B71">
              <w:rPr>
                <w:rFonts w:ascii="Arial" w:hAnsi="Arial" w:cs="Arial"/>
              </w:rPr>
              <w:t>fl_TAUReject_AttachWithoutN26</w:t>
            </w:r>
          </w:p>
        </w:tc>
      </w:tr>
      <w:tr w:rsidR="007E1BE5" w:rsidRPr="008E5453" w14:paraId="29133FA1" w14:textId="77777777" w:rsidTr="006C1B61">
        <w:trPr>
          <w:trHeight w:val="452"/>
        </w:trPr>
        <w:tc>
          <w:tcPr>
            <w:tcW w:w="1985" w:type="dxa"/>
          </w:tcPr>
          <w:p w14:paraId="2E5C277D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63A08F" w14:textId="2A9F14C7" w:rsidR="007E1BE5" w:rsidRPr="00D16695" w:rsidRDefault="00E77BDF" w:rsidP="006C1B61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According to </w:t>
            </w:r>
            <w:r w:rsidRPr="00E77BDF">
              <w:rPr>
                <w:rFonts w:ascii="Arial" w:hAnsi="Arial" w:cs="Arial"/>
                <w:noProof/>
              </w:rPr>
              <w:t>36.508 4.7.2-4</w:t>
            </w:r>
            <w:r>
              <w:rPr>
                <w:rFonts w:ascii="Arial" w:hAnsi="Arial" w:cs="Arial"/>
                <w:noProof/>
              </w:rPr>
              <w:t xml:space="preserve"> the EPS mobile identity is any allowed value</w:t>
            </w:r>
            <w:r w:rsidR="009605D3">
              <w:rPr>
                <w:rFonts w:ascii="Arial" w:hAnsi="Arial" w:cs="Arial"/>
                <w:noProof/>
              </w:rPr>
              <w:t>.</w:t>
            </w:r>
          </w:p>
        </w:tc>
      </w:tr>
      <w:tr w:rsidR="007E1BE5" w:rsidRPr="008E5453" w14:paraId="685A25DC" w14:textId="77777777" w:rsidTr="006C1B61">
        <w:tc>
          <w:tcPr>
            <w:tcW w:w="1985" w:type="dxa"/>
          </w:tcPr>
          <w:p w14:paraId="627CC75F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F97714" w14:textId="0E8F0B49" w:rsidR="007E1BE5" w:rsidRPr="00D16695" w:rsidRDefault="009605D3" w:rsidP="006C1B61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EPS mobile identity is any allowed value</w:t>
            </w:r>
          </w:p>
        </w:tc>
      </w:tr>
      <w:tr w:rsidR="007E1BE5" w:rsidRPr="008E5453" w14:paraId="238BF82F" w14:textId="77777777" w:rsidTr="006C1B61">
        <w:tc>
          <w:tcPr>
            <w:tcW w:w="1985" w:type="dxa"/>
          </w:tcPr>
          <w:p w14:paraId="656B62D4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3BB4D29" w14:textId="40308337" w:rsidR="007E1BE5" w:rsidRPr="00D16695" w:rsidRDefault="0032645A" w:rsidP="006C1B61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7E1BE5" w:rsidRPr="008E5453" w14:paraId="7531D37C" w14:textId="77777777" w:rsidTr="006C1B61">
        <w:tc>
          <w:tcPr>
            <w:tcW w:w="1985" w:type="dxa"/>
          </w:tcPr>
          <w:p w14:paraId="4BBCF831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B8A56D4" w14:textId="36AA6BCD" w:rsidR="00F146D4" w:rsidRPr="008E5453" w:rsidRDefault="00EB01B5" w:rsidP="006C1B61">
            <w:pPr>
              <w:rPr>
                <w:rFonts w:ascii="Arial" w:hAnsi="Arial" w:cs="Arial"/>
                <w:highlight w:val="cyan"/>
              </w:rPr>
            </w:pPr>
            <w:r w:rsidRPr="00EB01B5">
              <w:rPr>
                <w:rFonts w:ascii="Arial" w:hAnsi="Arial" w:cs="Arial"/>
                <w:highlight w:val="green"/>
              </w:rPr>
              <w:t xml:space="preserve">Accepted and </w:t>
            </w:r>
            <w:r>
              <w:rPr>
                <w:rFonts w:ascii="Arial" w:hAnsi="Arial" w:cs="Arial"/>
                <w:highlight w:val="green"/>
              </w:rPr>
              <w:t>implemented under R5-225449</w:t>
            </w:r>
          </w:p>
        </w:tc>
      </w:tr>
    </w:tbl>
    <w:p w14:paraId="138B3F6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600BEF90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082FB42" w14:textId="77777777" w:rsidTr="006C1B61">
        <w:tc>
          <w:tcPr>
            <w:tcW w:w="9855" w:type="dxa"/>
          </w:tcPr>
          <w:p w14:paraId="37FE06E3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p_</w:t>
            </w:r>
            <w:proofErr w:type="gramStart"/>
            <w:r w:rsidR="007F3A9A" w:rsidRPr="007F3A9A">
              <w:rPr>
                <w:rFonts w:ascii="Arial" w:hAnsi="Arial" w:cs="Arial"/>
                <w:lang w:val="en-US"/>
              </w:rPr>
              <w:t>UseMappedGUTI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="007F3A9A" w:rsidRPr="007F3A9A">
              <w:rPr>
                <w:rFonts w:ascii="Arial" w:hAnsi="Arial" w:cs="Arial"/>
                <w:lang w:val="en-US"/>
              </w:rPr>
              <w:t>= false) runs on EUTRA_Multi5GS_PTC</w:t>
            </w:r>
          </w:p>
          <w:p w14:paraId="275AF80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{</w:t>
            </w:r>
          </w:p>
          <w:p w14:paraId="67E8E1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C0EB3B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B12822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018BF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75AD7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D8B9BE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E883D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616E5A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77474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9B2E85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875C9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6F70B4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omit;</w:t>
            </w:r>
          </w:p>
          <w:p w14:paraId="2E7987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73CF8C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EUTRA_NR_PduSessionInfoList_Type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9207B6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E29FB9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2BA601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f_EUTRA_NR_WaitForCoOrd_GutiParams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(NR);</w:t>
            </w:r>
          </w:p>
          <w:p w14:paraId="1A9D6B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f_EUTRA38_NR_Convert5G_CoOrdToEPS_GUTI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omit);</w:t>
            </w:r>
          </w:p>
          <w:p w14:paraId="2432F8E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f_EUTRA38_WaitForPDUSessionInfoList(eutra_Cell1); // @sic R5s210149 sic@</w:t>
            </w:r>
          </w:p>
          <w:p w14:paraId="52838E1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BEF99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51F38C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IMS[tsc_Index_IMS1],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cms_IPCAN_IMS_QueryResponse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f_EUTRA_IMS_IpcanInfo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()));</w:t>
            </w:r>
          </w:p>
          <w:p w14:paraId="0765B5E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0137F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1DCCC3A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f_EUTRA_SecurityKSIasme_Get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();</w:t>
            </w:r>
          </w:p>
          <w:p w14:paraId="537B2EC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37BEFA0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f_Asn2Nas_PlmnId(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48A1DE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31A923F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));</w:t>
            </w:r>
          </w:p>
          <w:p w14:paraId="40D4C1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3D0763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f_GutiParameters2MobileIdentity(omit,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 // @sic R5s211706 sic@ // @sic R5-212453, R5-223431 sic@</w:t>
            </w:r>
          </w:p>
          <w:p w14:paraId="5F7D89D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 {</w:t>
            </w:r>
          </w:p>
          <w:p w14:paraId="6E1DB6A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04F4EB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2F4B4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40AD56C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54E7FA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6273569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DCCFAA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GetEPSTAUType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3BB99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FB0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cr_DRXparameter_Any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('5C'O)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ifpresent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A3E249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D0F0A0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5007F7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26D8A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tsc_EpsUpdate_Active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0052C2E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020C0D4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236561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cr_UeRadioCap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ifpresent)),</w:t>
            </w:r>
          </w:p>
          <w:p w14:paraId="0361747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4CBCF2F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07C2FD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E9595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BA614A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highlight w:val="yellow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D72CC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81AD8D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8FE2B6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))));</w:t>
            </w:r>
          </w:p>
          <w:p w14:paraId="69D463E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408E84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34C322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f_EUTRA_RRC_ConnEst_DefWithNas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(eutra_Cell1,</w:t>
            </w:r>
          </w:p>
          <w:p w14:paraId="3D0743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tsc_RRC_TI_Def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B3996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3711ADB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C42D58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0723F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FAA45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ischosen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NasInd.Pdu.Msg.tRACKING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_AREA_UPDATE_REQUEST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97FD5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282ABF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(cas_SRB1_NasPdu_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0B11324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DC27F1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992A9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REJECT(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tsc_EmmCause_UEIdentityNotDerived))));</w:t>
            </w:r>
          </w:p>
          <w:p w14:paraId="2A7CFE3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31941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410A355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(car_SRB1_NasPdu_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3FACB99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6058F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cdr_ATTACH_REQUEST_IMSIonly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4F827C4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BE740A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1A9419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545B9F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)))))</w:t>
            </w:r>
          </w:p>
          <w:p w14:paraId="3EFBDB1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F121C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[0];</w:t>
            </w:r>
          </w:p>
          <w:p w14:paraId="54D8D46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lastRenderedPageBreak/>
              <w:t xml:space="preserve">    }</w:t>
            </w:r>
          </w:p>
          <w:p w14:paraId="1D59D26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9E9A8D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33FEF76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f_ProtocolConfigOptions_GetSessionId(v_NasInd.Pdu.PiggybackedPduList[0].Msg.pDN_CONNECTIVITY_REQUEST.protocolConfigurationOptions);</w:t>
            </w:r>
          </w:p>
          <w:p w14:paraId="5766063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0008E64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__FILE__, __LINE__, "PDU Session Id not present in PCO");</w:t>
            </w:r>
          </w:p>
          <w:p w14:paraId="70775FD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EA506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EA43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true); // @sic R5s210149, R5s220177 sic@</w:t>
            </w:r>
          </w:p>
          <w:p w14:paraId="353E11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4F25A67" w14:textId="2940B297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BEDE4A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50698DB2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5"/>
      </w:tblGrid>
      <w:tr w:rsidR="007E1BE5" w:rsidRPr="008E5453" w14:paraId="2FFF092F" w14:textId="77777777" w:rsidTr="006C1B61">
        <w:tc>
          <w:tcPr>
            <w:tcW w:w="9855" w:type="dxa"/>
          </w:tcPr>
          <w:p w14:paraId="3C7EEEC9" w14:textId="77777777" w:rsidR="007F3A9A" w:rsidRPr="007F3A9A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function fl_TAUReject_AttachWithoutN26 (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7F3A9A" w:rsidRPr="007F3A9A">
              <w:rPr>
                <w:rFonts w:ascii="Arial" w:hAnsi="Arial" w:cs="Arial"/>
                <w:lang w:val="en-US"/>
              </w:rPr>
              <w:t>p_</w:t>
            </w:r>
            <w:proofErr w:type="gramStart"/>
            <w:r w:rsidR="007F3A9A" w:rsidRPr="007F3A9A">
              <w:rPr>
                <w:rFonts w:ascii="Arial" w:hAnsi="Arial" w:cs="Arial"/>
                <w:lang w:val="en-US"/>
              </w:rPr>
              <w:t>UseMappedGUTI</w:t>
            </w:r>
            <w:proofErr w:type="spellEnd"/>
            <w:r w:rsidR="007F3A9A"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="007F3A9A" w:rsidRPr="007F3A9A">
              <w:rPr>
                <w:rFonts w:ascii="Arial" w:hAnsi="Arial" w:cs="Arial"/>
                <w:lang w:val="en-US"/>
              </w:rPr>
              <w:t>= false) runs on EUTRA_Multi5GS_PTC</w:t>
            </w:r>
          </w:p>
          <w:p w14:paraId="6C9B753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{</w:t>
            </w:r>
          </w:p>
          <w:p w14:paraId="22ED2B9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SRB_COMMON_IND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FAEA4C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9F3A34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NAS_MSG_Indication_Type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2CCD8D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A804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EUTRA_NR_CoOrd_GUTI_Type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13B427A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162298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MobileIdentity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DE0F80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GutiParameters_Type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2A986E1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34C4B1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NAS_PlmnId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8EB98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TrackingAreaCode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157600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TrackingAreaId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omit;</w:t>
            </w:r>
          </w:p>
          <w:p w14:paraId="100CDD1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NAS_KsiValue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588B8E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EUTRA_NR_PduSessionInfoList_Type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7CDA6E9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var template (omit) integer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62D159F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</w:p>
          <w:p w14:paraId="1476358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f_EUTRA_NR_WaitForCoOrd_GutiParams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(NR);</w:t>
            </w:r>
          </w:p>
          <w:p w14:paraId="15F01DC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f_EUTRA38_NR_Convert5G_CoOrdToEPS_GUTI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v_CoOrd_Guti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omit);</w:t>
            </w:r>
          </w:p>
          <w:p w14:paraId="37B291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f_EUTRA38_WaitForPDUSessionInfoList(eutra_Cell1); // @sic R5s210149 sic@</w:t>
            </w:r>
          </w:p>
          <w:p w14:paraId="588A053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41F6D1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Tell IMS PTC the RAT has changed</w:t>
            </w:r>
          </w:p>
          <w:p w14:paraId="34C23AD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SendCoOrdMsg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IMS[tsc_Index_IMS1],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cms_IPCAN_IMS_QueryResponse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f_EUTRA_IMS_IpcanInfo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()));</w:t>
            </w:r>
          </w:p>
          <w:p w14:paraId="1A57AE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0C6D7A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f_GetAdditionalUpdateType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(NORMAL);</w:t>
            </w:r>
          </w:p>
          <w:p w14:paraId="574B078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f_EUTRA_SecurityKSIasme_Get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();</w:t>
            </w:r>
          </w:p>
          <w:p w14:paraId="746D20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:=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199733F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f_Asn2Nas_PlmnId(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v_GutiParams.PLMN_Identity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58B0A1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f_EUTRA_CellInfo_GetTAC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(eutra_Cell1);</w:t>
            </w:r>
          </w:p>
          <w:p w14:paraId="0B1D984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v_PLMN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bit2oct(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));</w:t>
            </w:r>
          </w:p>
          <w:p w14:paraId="0966B6E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</w:t>
            </w:r>
          </w:p>
          <w:p w14:paraId="4482913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f_GutiParameters2MobileIdentity(omit,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v_GutiParams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 // @sic R5s211706 sic@ // @sic R5-212453, R5-223431 sic@</w:t>
            </w:r>
          </w:p>
          <w:p w14:paraId="600A66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p_UseMappedGUTI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 {</w:t>
            </w:r>
          </w:p>
          <w:p w14:paraId="0A1726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// @sic R5-223431 sic@ 11.1.2. specifies to use a mapped GUTI</w:t>
            </w:r>
          </w:p>
          <w:p w14:paraId="3527675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MobileId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43B57A1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41957E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7B4E6F2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7 - 8"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0B0AAEB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cr_NAS_Indication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3DC847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cr_TAU_Request_N1ToS1(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GetEPSTAUType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2DD25346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78D164F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cr_DRXparameter_Any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('5C'O)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ifpresent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141A5A7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20CD30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v_MappedGUTI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107B66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EDCD5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tsc_EpsUpdate_Active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0EA3082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-, -,</w:t>
            </w:r>
          </w:p>
          <w:p w14:paraId="4353B8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omit,</w:t>
            </w:r>
          </w:p>
          <w:p w14:paraId="7DE4840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cr_UeRadioCap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ifpresent)),</w:t>
            </w:r>
          </w:p>
          <w:p w14:paraId="42AAFE2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4E4FBC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cdr_ATTACH_REQUEST_N1ToS1(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4F9AEFE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05F36EF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v_KsiValue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6F54DC7" w14:textId="4884FEF8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r w:rsidRPr="007F3A9A">
              <w:rPr>
                <w:rFonts w:ascii="Arial" w:hAnsi="Arial" w:cs="Arial"/>
                <w:highlight w:val="yellow"/>
                <w:lang w:val="en-US"/>
              </w:rPr>
              <w:t>?,</w:t>
            </w:r>
          </w:p>
          <w:p w14:paraId="6BB5A6C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32CC182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5AC8682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))));</w:t>
            </w:r>
          </w:p>
          <w:p w14:paraId="5550E9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</w:p>
          <w:p w14:paraId="1C234F9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8a1/8b1"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11B08D6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f_EUTRA_RRC_ConnEst_DefWithNas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(eutra_Cell1,</w:t>
            </w:r>
          </w:p>
          <w:p w14:paraId="3D2E4BF7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tsc_RRC_TI_Def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3425138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?,</w:t>
            </w:r>
          </w:p>
          <w:p w14:paraId="0D6A0E5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v_NAS_Expected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);</w:t>
            </w:r>
          </w:p>
          <w:p w14:paraId="38B5B8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7CF1E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A59944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ischosen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NasInd.Pdu.Msg.tRACKING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_AREA_UPDATE_REQUEST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999007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8b2"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6DB49FD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SRB.send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(cas_SRB1_NasPdu_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4563D7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cs_TimingInfo_Now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2564EC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cs_NAS_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Request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6419324F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cs_508_TRACKING_AREA_UPDATE_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REJECT(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tsc_EmmCause_UEIdentityNotDerived))));</w:t>
            </w:r>
          </w:p>
          <w:p w14:paraId="35ABF0D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444B4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// @siclog "Step 8b3"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770848A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(car_SRB1_NasPdu_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eutra_Cell1,</w:t>
            </w:r>
          </w:p>
          <w:p w14:paraId="13D7ACB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cr_NAS_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IndicationWithPiggybacking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tsc_SHT_NoSecurityProtection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5409F379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cdr_ATTACH_REQUEST_IMSIonly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GetEAttachType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NORMAL),</w:t>
            </w:r>
          </w:p>
          <w:p w14:paraId="1CCE40A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v_AdditionalUpdateType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2F92018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v_TAI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),</w:t>
            </w:r>
          </w:p>
          <w:p w14:paraId="0F519C3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cr_PDN_CONNECTIVITY_REQUEST_N1ToS1(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tsc_PdnRequest_Handover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</w:t>
            </w:r>
          </w:p>
          <w:p w14:paraId="48E2D3B4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GetPdnType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)))))</w:t>
            </w:r>
          </w:p>
          <w:p w14:paraId="40E0858B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                    -&gt; value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;</w:t>
            </w:r>
          </w:p>
          <w:p w14:paraId="0070079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v_ReceivedAsp.Signalling.Nas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[0];</w:t>
            </w:r>
          </w:p>
          <w:p w14:paraId="64DF89B0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6EB2055E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E84EA0C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// @siclog "Step 9 - 20"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@</w:t>
            </w:r>
          </w:p>
          <w:p w14:paraId="0C13B4CA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= f_ProtocolConfigOptions_GetSessionId(v_NasInd.Pdu.PiggybackedPduList[0].Msg.pDN_CONNECTIVITY_REQUEST.protocolConfigurationOptions);</w:t>
            </w:r>
          </w:p>
          <w:p w14:paraId="6B0B6878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isvalue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v_SessionId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)) {</w:t>
            </w:r>
          </w:p>
          <w:p w14:paraId="2FB3C18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f_EUTRA_</w:t>
            </w:r>
            <w:proofErr w:type="gramStart"/>
            <w:r w:rsidRPr="007F3A9A">
              <w:rPr>
                <w:rFonts w:ascii="Arial" w:hAnsi="Arial" w:cs="Arial"/>
                <w:lang w:val="en-US"/>
              </w:rPr>
              <w:t>SetVerdictFailOrInconc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7F3A9A">
              <w:rPr>
                <w:rFonts w:ascii="Arial" w:hAnsi="Arial" w:cs="Arial"/>
                <w:lang w:val="en-US"/>
              </w:rPr>
              <w:t>__FILE__, __LINE__, "PDU Session Id not present in PCO");</w:t>
            </w:r>
          </w:p>
          <w:p w14:paraId="1E14FEBD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}</w:t>
            </w:r>
          </w:p>
          <w:p w14:paraId="267D5B33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207265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  f_EUTRA38_MultiPDN_InitialRegistration_Step5_16 (eutra_Cell1,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TESTMode_OFF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v_NasInd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7F3A9A">
              <w:rPr>
                <w:rFonts w:ascii="Arial" w:hAnsi="Arial" w:cs="Arial"/>
                <w:lang w:val="en-US"/>
              </w:rPr>
              <w:t>v_PduSessionInfoList</w:t>
            </w:r>
            <w:proofErr w:type="spellEnd"/>
            <w:r w:rsidRPr="007F3A9A">
              <w:rPr>
                <w:rFonts w:ascii="Arial" w:hAnsi="Arial" w:cs="Arial"/>
                <w:lang w:val="en-US"/>
              </w:rPr>
              <w:t>, true); // @sic R5s210149, R5s220177 sic@</w:t>
            </w:r>
          </w:p>
          <w:p w14:paraId="21D14F61" w14:textId="77777777" w:rsidR="007F3A9A" w:rsidRPr="007F3A9A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6DB3E3" w14:textId="75DF0909" w:rsidR="007E1BE5" w:rsidRPr="008E5453" w:rsidRDefault="007F3A9A" w:rsidP="007F3A9A">
            <w:pPr>
              <w:spacing w:after="0"/>
              <w:rPr>
                <w:rFonts w:ascii="Arial" w:hAnsi="Arial" w:cs="Arial"/>
                <w:lang w:val="en-US"/>
              </w:rPr>
            </w:pPr>
            <w:r w:rsidRPr="007F3A9A">
              <w:rPr>
                <w:rFonts w:ascii="Arial" w:hAnsi="Arial" w:cs="Arial"/>
                <w:lang w:val="en-US"/>
              </w:rPr>
              <w:t xml:space="preserve">  }</w:t>
            </w:r>
          </w:p>
          <w:p w14:paraId="179AFD95" w14:textId="77777777" w:rsidR="007E1BE5" w:rsidRPr="008E5453" w:rsidRDefault="007E1BE5" w:rsidP="006C1B61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CD0D1DB" w14:textId="5159C053" w:rsidR="007E1BE5" w:rsidRDefault="007E1BE5" w:rsidP="007E1BE5">
      <w:pPr>
        <w:rPr>
          <w:lang w:val="pt-BR"/>
        </w:rPr>
      </w:pPr>
    </w:p>
    <w:p w14:paraId="15BDEEF7" w14:textId="3DDE70FD" w:rsidR="007E1BE5" w:rsidRPr="007E1BE5" w:rsidRDefault="007E1BE5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F4356" w:rsidRPr="008E5453" w14:paraId="260ABBE6" w14:textId="77777777" w:rsidTr="002F2B69">
        <w:trPr>
          <w:trHeight w:val="447"/>
        </w:trPr>
        <w:tc>
          <w:tcPr>
            <w:tcW w:w="1985" w:type="dxa"/>
          </w:tcPr>
          <w:p w14:paraId="47838525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97B516" w14:textId="2DB68031" w:rsidR="009F4356" w:rsidRPr="00D16695" w:rsidRDefault="0093787F" w:rsidP="002F2B69">
            <w:pPr>
              <w:spacing w:after="0"/>
              <w:rPr>
                <w:rFonts w:ascii="Arial" w:hAnsi="Arial" w:cs="Arial"/>
              </w:rPr>
            </w:pPr>
            <w:r w:rsidRPr="0093787F">
              <w:rPr>
                <w:rFonts w:ascii="Arial" w:hAnsi="Arial" w:cs="Arial"/>
              </w:rPr>
              <w:t>fl_TC_11_1_2_NR5GC_EUTRA_TestBody</w:t>
            </w:r>
          </w:p>
        </w:tc>
      </w:tr>
      <w:tr w:rsidR="009F4356" w:rsidRPr="008E5453" w14:paraId="7479A192" w14:textId="77777777" w:rsidTr="002F2B69">
        <w:trPr>
          <w:trHeight w:val="452"/>
        </w:trPr>
        <w:tc>
          <w:tcPr>
            <w:tcW w:w="1985" w:type="dxa"/>
          </w:tcPr>
          <w:p w14:paraId="04D73529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1F07C3" w14:textId="1C6C44F2" w:rsidR="009F4356" w:rsidRPr="00D16695" w:rsidRDefault="0093787F" w:rsidP="006F4094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noProof/>
              </w:rPr>
              <w:t xml:space="preserve">There is coordination between </w:t>
            </w:r>
            <w:r w:rsidRPr="0093787F">
              <w:rPr>
                <w:rFonts w:ascii="Arial" w:hAnsi="Arial" w:cs="Arial"/>
                <w:noProof/>
              </w:rPr>
              <w:t>EUTRA_Multi5GS_PTC</w:t>
            </w:r>
            <w:r>
              <w:rPr>
                <w:rFonts w:ascii="Arial" w:hAnsi="Arial" w:cs="Arial"/>
                <w:noProof/>
              </w:rPr>
              <w:t xml:space="preserve"> and IMS component missing in steps 24A-24C</w:t>
            </w:r>
          </w:p>
        </w:tc>
      </w:tr>
      <w:tr w:rsidR="009F4356" w:rsidRPr="008E5453" w14:paraId="69AD4A5B" w14:textId="77777777" w:rsidTr="002F2B69">
        <w:tc>
          <w:tcPr>
            <w:tcW w:w="1985" w:type="dxa"/>
          </w:tcPr>
          <w:p w14:paraId="7938672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DA52F6" w14:textId="009DC146" w:rsidR="009F4356" w:rsidRPr="00D16695" w:rsidRDefault="0093787F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coordination trigger.</w:t>
            </w:r>
          </w:p>
        </w:tc>
      </w:tr>
      <w:tr w:rsidR="009F4356" w:rsidRPr="008E5453" w14:paraId="7FFBD535" w14:textId="77777777" w:rsidTr="002F2B69">
        <w:tc>
          <w:tcPr>
            <w:tcW w:w="1985" w:type="dxa"/>
          </w:tcPr>
          <w:p w14:paraId="380A7E98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5A75887" w14:textId="7848F522" w:rsidR="009F4356" w:rsidRPr="00D16695" w:rsidRDefault="0093787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>EPS_Fallback_NR5GC_EUTRA.ttcn</w:t>
            </w:r>
          </w:p>
        </w:tc>
      </w:tr>
      <w:tr w:rsidR="009F4356" w:rsidRPr="008E5453" w14:paraId="63F6254D" w14:textId="77777777" w:rsidTr="002F2B69">
        <w:tc>
          <w:tcPr>
            <w:tcW w:w="1985" w:type="dxa"/>
          </w:tcPr>
          <w:p w14:paraId="7B2F4BDC" w14:textId="77777777" w:rsidR="009F4356" w:rsidRPr="008E5453" w:rsidRDefault="009F4356" w:rsidP="002F2B6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07E2FA1" w14:textId="3928DD33" w:rsidR="009F4356" w:rsidRPr="00F146D4" w:rsidRDefault="00F146D4" w:rsidP="002F2B69">
            <w:pPr>
              <w:rPr>
                <w:rFonts w:ascii="Arial" w:hAnsi="Arial" w:cs="Arial"/>
              </w:rPr>
            </w:pPr>
            <w:r w:rsidRPr="00F146D4">
              <w:rPr>
                <w:rFonts w:ascii="Arial" w:hAnsi="Arial" w:cs="Arial"/>
                <w:highlight w:val="cyan"/>
              </w:rPr>
              <w:t>Alternative solution implemented: removed the wait for the 2</w:t>
            </w:r>
            <w:r w:rsidRPr="00F146D4">
              <w:rPr>
                <w:rFonts w:ascii="Arial" w:hAnsi="Arial" w:cs="Arial"/>
                <w:highlight w:val="cyan"/>
                <w:vertAlign w:val="superscript"/>
              </w:rPr>
              <w:t>nd</w:t>
            </w:r>
            <w:r w:rsidRPr="00F146D4">
              <w:rPr>
                <w:rFonts w:ascii="Arial" w:hAnsi="Arial" w:cs="Arial"/>
                <w:highlight w:val="cyan"/>
              </w:rPr>
              <w:t xml:space="preserve"> instance of this message from f_TC_11_1_2_NR5GC_IMS1 in the IMS PTC</w:t>
            </w:r>
          </w:p>
        </w:tc>
      </w:tr>
    </w:tbl>
    <w:p w14:paraId="7501F7CD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678C64D6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3922123A" w14:textId="77777777" w:rsidTr="002F2B69">
        <w:tc>
          <w:tcPr>
            <w:tcW w:w="9855" w:type="dxa"/>
          </w:tcPr>
          <w:p w14:paraId="0D77BF44" w14:textId="77777777" w:rsidR="0032645A" w:rsidRPr="0032645A" w:rsidRDefault="009F4356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32645A" w:rsidRPr="0032645A">
              <w:rPr>
                <w:rFonts w:ascii="Arial" w:hAnsi="Arial" w:cs="Arial"/>
                <w:lang w:val="en-US"/>
              </w:rPr>
              <w:t xml:space="preserve">  function fl_TC_11_1_2_NR5GC_EUTRA_</w:t>
            </w:r>
            <w:proofErr w:type="gramStart"/>
            <w:r w:rsidR="0032645A" w:rsidRPr="0032645A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="0032645A" w:rsidRPr="0032645A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45F15C1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{</w:t>
            </w:r>
          </w:p>
          <w:p w14:paraId="57667D4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;</w:t>
            </w:r>
          </w:p>
          <w:p w14:paraId="11E1C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94F81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53FDA53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SendSysinfoCoOrd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NR, f_EUTRA38_IRAT_ListOfFrequencies({eutra_Cell1}));</w:t>
            </w:r>
          </w:p>
          <w:p w14:paraId="44B78D7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50BBC6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(NR, "Change Power Level"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/ @sic R5-216190 sic@</w:t>
            </w:r>
          </w:p>
          <w:p w14:paraId="4EC7ABB9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5AA"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5D13C9F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SetCellPower(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 xml:space="preserve">eutra_Cell1,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);</w:t>
            </w:r>
          </w:p>
          <w:p w14:paraId="5B373EC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7170276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76A5068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33F7DD4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"Parallel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46F0D937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20C9E674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(</w:t>
            </w:r>
            <w:proofErr w:type="spellStart"/>
            <w:proofErr w:type="gramStart"/>
            <w:r w:rsidRPr="0032645A">
              <w:rPr>
                <w:rFonts w:ascii="Arial" w:hAnsi="Arial" w:cs="Arial"/>
                <w:lang w:val="en-US"/>
              </w:rPr>
              <w:t>pc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_noOf_PDNsSameConnection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+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pc_noOf_PDNsNewConnection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),</w:t>
            </w:r>
          </w:p>
          <w:p w14:paraId="7C9AB0F3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55835F0D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2BE24A7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234FA1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40FE345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                                        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cr_AccessPointName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f_DomainName_Encode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))); // @sic R5-216188 sic@</w:t>
            </w:r>
          </w:p>
          <w:p w14:paraId="732BFB9F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60FE2A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@siclog "Step 24A - 24C"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@</w:t>
            </w:r>
          </w:p>
          <w:p w14:paraId="190397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39E1A2C0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= f_EUTRA38_MultiPDN_ActivateDedicatedEpsBearer_Speech(eutra_Cell1); // @sic R5s220448 sic@</w:t>
            </w:r>
          </w:p>
          <w:p w14:paraId="202D7F3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</w:p>
          <w:p w14:paraId="0C75FDD5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597853C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40DF12C2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32645A">
              <w:rPr>
                <w:rFonts w:ascii="Arial" w:hAnsi="Arial" w:cs="Arial"/>
                <w:lang w:val="en-US"/>
              </w:rPr>
              <w:t>IMS[tsc_Index_IMS1]);</w:t>
            </w:r>
          </w:p>
          <w:p w14:paraId="48DF6CA6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f_EUTRA_DeactivateEPS_BearerContext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(eutra_Cell1, int2</w:t>
            </w:r>
            <w:proofErr w:type="gramStart"/>
            <w:r w:rsidRPr="0032645A">
              <w:rPr>
                <w:rFonts w:ascii="Arial" w:hAnsi="Arial" w:cs="Arial"/>
                <w:lang w:val="en-US"/>
              </w:rPr>
              <w:t>hex(</w:t>
            </w:r>
            <w:proofErr w:type="spellStart"/>
            <w:proofErr w:type="gramEnd"/>
            <w:r w:rsidRPr="0032645A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, 1)); // @sic R5s220448 sic@</w:t>
            </w:r>
          </w:p>
          <w:p w14:paraId="3E5803C8" w14:textId="77777777" w:rsidR="0032645A" w:rsidRPr="0032645A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("</w:t>
            </w:r>
            <w:proofErr w:type="spellStart"/>
            <w:r w:rsidRPr="0032645A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32645A">
              <w:rPr>
                <w:rFonts w:ascii="Arial" w:hAnsi="Arial" w:cs="Arial"/>
                <w:lang w:val="en-US"/>
              </w:rPr>
              <w:t>"));</w:t>
            </w:r>
          </w:p>
          <w:p w14:paraId="10055F34" w14:textId="5195E393" w:rsidR="009F4356" w:rsidRPr="008E5453" w:rsidRDefault="0032645A" w:rsidP="0032645A">
            <w:pPr>
              <w:spacing w:after="0"/>
              <w:rPr>
                <w:rFonts w:ascii="Arial" w:hAnsi="Arial" w:cs="Arial"/>
                <w:lang w:val="en-US"/>
              </w:rPr>
            </w:pPr>
            <w:r w:rsidRPr="0032645A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6B2207B8" w14:textId="77777777" w:rsidR="009F4356" w:rsidRPr="008E5453" w:rsidRDefault="009F4356" w:rsidP="009F4356">
      <w:pPr>
        <w:rPr>
          <w:rFonts w:ascii="Arial" w:hAnsi="Arial" w:cs="Arial"/>
          <w:lang w:val="en-US"/>
        </w:rPr>
      </w:pPr>
    </w:p>
    <w:p w14:paraId="138F1715" w14:textId="77777777" w:rsidR="009F4356" w:rsidRPr="008E5453" w:rsidRDefault="009F4356" w:rsidP="009F435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9F4356" w:rsidRPr="008E5453" w14:paraId="71C74834" w14:textId="77777777" w:rsidTr="002F2B69">
        <w:tc>
          <w:tcPr>
            <w:tcW w:w="9855" w:type="dxa"/>
          </w:tcPr>
          <w:p w14:paraId="7A283942" w14:textId="77777777" w:rsidR="0093787F" w:rsidRPr="0093787F" w:rsidRDefault="009F4356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B5E68" w:rsidRPr="002B5E68">
              <w:rPr>
                <w:rFonts w:ascii="Arial" w:hAnsi="Arial" w:cs="Arial"/>
                <w:lang w:val="en-US"/>
              </w:rPr>
              <w:t xml:space="preserve">  </w:t>
            </w:r>
            <w:r w:rsidR="0093787F" w:rsidRPr="0093787F">
              <w:rPr>
                <w:rFonts w:ascii="Arial" w:hAnsi="Arial" w:cs="Arial"/>
                <w:lang w:val="en-US"/>
              </w:rPr>
              <w:t xml:space="preserve">  function fl_TC_11_1_2_NR5GC_EUTRA_</w:t>
            </w:r>
            <w:proofErr w:type="gramStart"/>
            <w:r w:rsidR="0093787F" w:rsidRPr="0093787F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="0093787F" w:rsidRPr="0093787F">
              <w:rPr>
                <w:rFonts w:ascii="Arial" w:hAnsi="Arial" w:cs="Arial"/>
                <w:lang w:val="en-US"/>
              </w:rPr>
              <w:t>) runs on EUTRA_Multi5GS_PTC // @sic R5-204399 sic@</w:t>
            </w:r>
          </w:p>
          <w:p w14:paraId="742985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{</w:t>
            </w:r>
          </w:p>
          <w:p w14:paraId="7800ACD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;</w:t>
            </w:r>
          </w:p>
          <w:p w14:paraId="4CF2F02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F39F06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Send EUTRA frequency to NR and wait for NR info</w:t>
            </w:r>
          </w:p>
          <w:p w14:paraId="03286C05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SendSysinfoCoOrd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NR, f_EUTRA38_IRAT_ListOfFrequencies({eutra_Cell1}));</w:t>
            </w:r>
          </w:p>
          <w:p w14:paraId="40C4B03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54A8205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f_EUTRA_NR_WaitForCoOrd_Trigger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(NR, "Change Power Level"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);  /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/ @sic R5-216190 sic@</w:t>
            </w:r>
          </w:p>
          <w:p w14:paraId="50EE9B7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5AA"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6CCE7ACB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SetCellPower(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 xml:space="preserve">eutra_Cell1,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tsc_Suitable_NeighbourIntraFreq_CellRS_EPRE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);</w:t>
            </w:r>
          </w:p>
          <w:p w14:paraId="4849ACC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4D76A2B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fl_TAUReject_AttachWithoutN26 (true); // @sic R5-223431 sic@</w:t>
            </w:r>
          </w:p>
          <w:p w14:paraId="5B4D1E7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3895DEB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"Parallel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Behaviour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688D1FFD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f_EUTRA38_MultiPDN_EstablishAdditionalPDNs (eutra_Cell1,</w:t>
            </w:r>
          </w:p>
          <w:p w14:paraId="0911182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(</w:t>
            </w:r>
            <w:proofErr w:type="spellStart"/>
            <w:proofErr w:type="gramStart"/>
            <w:r w:rsidRPr="0093787F">
              <w:rPr>
                <w:rFonts w:ascii="Arial" w:hAnsi="Arial" w:cs="Arial"/>
                <w:lang w:val="en-US"/>
              </w:rPr>
              <w:t>pc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_noOf_PDNsSameConnection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+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pc_noOf_PDNsNewConnection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),</w:t>
            </w:r>
          </w:p>
          <w:p w14:paraId="6FD7A76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false,</w:t>
            </w:r>
          </w:p>
          <w:p w14:paraId="3F3E9042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tsc_SRB2,</w:t>
            </w:r>
          </w:p>
          <w:p w14:paraId="5E310C77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omit,</w:t>
            </w:r>
          </w:p>
          <w:p w14:paraId="1AB81EE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'010'B,</w:t>
            </w:r>
          </w:p>
          <w:p w14:paraId="248740F1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                                        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cr_AccessPointName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f_DomainName_Encode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))); // @sic R5-216188 sic@</w:t>
            </w:r>
          </w:p>
          <w:p w14:paraId="73D3250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64088B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@siclog "Step 24A - 24C"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@</w:t>
            </w:r>
          </w:p>
          <w:p w14:paraId="74C8874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@sic R5-223430 sic@</w:t>
            </w:r>
          </w:p>
          <w:p w14:paraId="4BF98EBF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= f_EUTRA38_MultiPDN_ActivateDedicatedEpsBearer_Speech(eutra_Cell1); // @sic R5s220448 sic@</w:t>
            </w:r>
          </w:p>
          <w:p w14:paraId="3FE60FD3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</w:p>
          <w:p w14:paraId="77F9F4B4" w14:textId="116F57F5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f_IMS_IPCAN_</w:t>
            </w:r>
            <w:proofErr w:type="gramStart"/>
            <w:r w:rsidRPr="0093787F">
              <w:rPr>
                <w:rFonts w:ascii="Arial" w:hAnsi="Arial" w:cs="Arial"/>
                <w:highlight w:val="yellow"/>
                <w:lang w:val="en-US"/>
              </w:rPr>
              <w:t>SendCoOrdMsg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gramEnd"/>
            <w:r w:rsidRPr="0093787F">
              <w:rPr>
                <w:rFonts w:ascii="Arial" w:hAnsi="Arial" w:cs="Arial"/>
                <w:highlight w:val="yellow"/>
                <w:lang w:val="en-US"/>
              </w:rPr>
              <w:t xml:space="preserve">IMS[tsc_Index_IMS1], 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cms_IPCAN_IMS_QueryResponse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93787F">
              <w:rPr>
                <w:rFonts w:ascii="Arial" w:hAnsi="Arial" w:cs="Arial"/>
                <w:highlight w:val="yellow"/>
                <w:lang w:val="en-US"/>
              </w:rPr>
              <w:t>f_EUTRA_IMS_IpcanInfo</w:t>
            </w:r>
            <w:proofErr w:type="spellEnd"/>
            <w:r w:rsidRPr="0093787F">
              <w:rPr>
                <w:rFonts w:ascii="Arial" w:hAnsi="Arial" w:cs="Arial"/>
                <w:highlight w:val="yellow"/>
                <w:lang w:val="en-US"/>
              </w:rPr>
              <w:t>()));</w:t>
            </w:r>
          </w:p>
          <w:p w14:paraId="4B2DA28A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// Test body finishes on IMS PTC</w:t>
            </w:r>
          </w:p>
          <w:p w14:paraId="30C1596E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f_IMS_IPCAN_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WaitForTrigger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93787F">
              <w:rPr>
                <w:rFonts w:ascii="Arial" w:hAnsi="Arial" w:cs="Arial"/>
                <w:lang w:val="en-US"/>
              </w:rPr>
              <w:t>IMS[tsc_Index_IMS1]);</w:t>
            </w:r>
          </w:p>
          <w:p w14:paraId="0490ADE0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f_EUTRA_DeactivateEPS_BearerContext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(eutra_Cell1, int2</w:t>
            </w:r>
            <w:proofErr w:type="gramStart"/>
            <w:r w:rsidRPr="0093787F">
              <w:rPr>
                <w:rFonts w:ascii="Arial" w:hAnsi="Arial" w:cs="Arial"/>
                <w:lang w:val="en-US"/>
              </w:rPr>
              <w:t>hex(</w:t>
            </w:r>
            <w:proofErr w:type="spellStart"/>
            <w:proofErr w:type="gramEnd"/>
            <w:r w:rsidRPr="0093787F">
              <w:rPr>
                <w:rFonts w:ascii="Arial" w:hAnsi="Arial" w:cs="Arial"/>
                <w:lang w:val="en-US"/>
              </w:rPr>
              <w:t>v_EPSBearerId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, 1)); // @sic R5s220448 sic@</w:t>
            </w:r>
          </w:p>
          <w:p w14:paraId="3D6B26D8" w14:textId="77777777" w:rsidR="0093787F" w:rsidRPr="0093787F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f_EUTRA_NR_SendCoOrd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 xml:space="preserve"> (NR, 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cms_EUTRA_NR_Trigger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("</w:t>
            </w:r>
            <w:proofErr w:type="spellStart"/>
            <w:r w:rsidRPr="0093787F">
              <w:rPr>
                <w:rFonts w:ascii="Arial" w:hAnsi="Arial" w:cs="Arial"/>
                <w:lang w:val="en-US"/>
              </w:rPr>
              <w:t>Postamble</w:t>
            </w:r>
            <w:proofErr w:type="spellEnd"/>
            <w:r w:rsidRPr="0093787F">
              <w:rPr>
                <w:rFonts w:ascii="Arial" w:hAnsi="Arial" w:cs="Arial"/>
                <w:lang w:val="en-US"/>
              </w:rPr>
              <w:t>"));</w:t>
            </w:r>
          </w:p>
          <w:p w14:paraId="37D151AA" w14:textId="52BDF659" w:rsidR="0021236C" w:rsidRPr="008E5453" w:rsidRDefault="0093787F" w:rsidP="0093787F">
            <w:pPr>
              <w:spacing w:after="0"/>
              <w:rPr>
                <w:rFonts w:ascii="Arial" w:hAnsi="Arial" w:cs="Arial"/>
                <w:lang w:val="en-US"/>
              </w:rPr>
            </w:pPr>
            <w:r w:rsidRPr="0093787F">
              <w:rPr>
                <w:rFonts w:ascii="Arial" w:hAnsi="Arial" w:cs="Arial"/>
                <w:lang w:val="en-US"/>
              </w:rPr>
              <w:t xml:space="preserve">  }</w:t>
            </w:r>
          </w:p>
          <w:p w14:paraId="73753035" w14:textId="6461D617" w:rsidR="009F4356" w:rsidRPr="008E5453" w:rsidRDefault="009F4356" w:rsidP="002B5E68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F80C1" w14:textId="77777777" w:rsidR="00896455" w:rsidRDefault="00896455">
      <w:r>
        <w:separator/>
      </w:r>
    </w:p>
  </w:endnote>
  <w:endnote w:type="continuationSeparator" w:id="0">
    <w:p w14:paraId="65029786" w14:textId="77777777" w:rsidR="00896455" w:rsidRDefault="00896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821AF" w14:textId="77777777" w:rsidR="00896455" w:rsidRDefault="00896455">
      <w:r>
        <w:separator/>
      </w:r>
    </w:p>
  </w:footnote>
  <w:footnote w:type="continuationSeparator" w:id="0">
    <w:p w14:paraId="6B172F48" w14:textId="77777777" w:rsidR="00896455" w:rsidRDefault="00896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07B5C"/>
    <w:multiLevelType w:val="hybridMultilevel"/>
    <w:tmpl w:val="1814316C"/>
    <w:lvl w:ilvl="0" w:tplc="525AE0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0B22AF"/>
    <w:multiLevelType w:val="hybridMultilevel"/>
    <w:tmpl w:val="A398658E"/>
    <w:lvl w:ilvl="0" w:tplc="720A45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2"/>
  </w:num>
  <w:num w:numId="4" w16cid:durableId="797534196">
    <w:abstractNumId w:val="10"/>
  </w:num>
  <w:num w:numId="5" w16cid:durableId="1217936849">
    <w:abstractNumId w:val="6"/>
  </w:num>
  <w:num w:numId="6" w16cid:durableId="2059350688">
    <w:abstractNumId w:val="4"/>
  </w:num>
  <w:num w:numId="7" w16cid:durableId="204223995">
    <w:abstractNumId w:val="11"/>
  </w:num>
  <w:num w:numId="8" w16cid:durableId="281309129">
    <w:abstractNumId w:val="7"/>
  </w:num>
  <w:num w:numId="9" w16cid:durableId="1568035936">
    <w:abstractNumId w:val="8"/>
  </w:num>
  <w:num w:numId="10" w16cid:durableId="922252282">
    <w:abstractNumId w:val="0"/>
  </w:num>
  <w:num w:numId="11" w16cid:durableId="1581712518">
    <w:abstractNumId w:val="1"/>
  </w:num>
  <w:num w:numId="12" w16cid:durableId="2129202260">
    <w:abstractNumId w:val="3"/>
  </w:num>
  <w:num w:numId="13" w16cid:durableId="4024171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7C7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36C"/>
    <w:rsid w:val="00212AF9"/>
    <w:rsid w:val="00217B0E"/>
    <w:rsid w:val="00220349"/>
    <w:rsid w:val="00221C5A"/>
    <w:rsid w:val="00222013"/>
    <w:rsid w:val="00232611"/>
    <w:rsid w:val="00232B70"/>
    <w:rsid w:val="00233AFC"/>
    <w:rsid w:val="00235365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11AB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2645A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B45"/>
    <w:rsid w:val="003A2996"/>
    <w:rsid w:val="003A3820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512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96F94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E4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1BE5"/>
    <w:rsid w:val="007E643A"/>
    <w:rsid w:val="007F0389"/>
    <w:rsid w:val="007F2D57"/>
    <w:rsid w:val="007F3701"/>
    <w:rsid w:val="007F3A9A"/>
    <w:rsid w:val="007F56A5"/>
    <w:rsid w:val="007F7259"/>
    <w:rsid w:val="00800A71"/>
    <w:rsid w:val="00801CF0"/>
    <w:rsid w:val="008040A8"/>
    <w:rsid w:val="00804EC2"/>
    <w:rsid w:val="00807B85"/>
    <w:rsid w:val="00810296"/>
    <w:rsid w:val="008228AA"/>
    <w:rsid w:val="00822A77"/>
    <w:rsid w:val="00824C2C"/>
    <w:rsid w:val="00825391"/>
    <w:rsid w:val="00825B7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455"/>
    <w:rsid w:val="00896D84"/>
    <w:rsid w:val="008A03D7"/>
    <w:rsid w:val="008A2D5E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87F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05D3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5AE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1657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3F5C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2E2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3969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488D"/>
    <w:rsid w:val="00E758B2"/>
    <w:rsid w:val="00E75AF3"/>
    <w:rsid w:val="00E777D7"/>
    <w:rsid w:val="00E77B87"/>
    <w:rsid w:val="00E77BDF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1B5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46D4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2717</Words>
  <Characters>15489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2022-08-30T16:04:00Z</dcterms:created>
  <dcterms:modified xsi:type="dcterms:W3CDTF">2022-08-30T16:04:00Z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