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R5s220768</w:t>
      </w:r>
      <w:r>
        <w:rPr>
          <w:b/>
          <w:i/>
          <w:sz w:val="28"/>
        </w:rPr>
        <w:fldChar w:fldCharType="end"/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b/>
                <w:sz w:val="28"/>
              </w:rPr>
              <w:t>2588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NR5GC FR1 : Addition of NR5GC Rel-16 CAG test case 6.5.2.4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Keysight Technologies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</w:pPr>
            <w: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 xml:space="preserve"> 2022-06-15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>To add NR5GC Rel-16 CAG test case 6.5.2.4 to the 5G/NR5GC ATS for FR1 path.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This document lists all changes applied to NR5GC test case 6.5.2.4 required for approval. See detailed change description for further information</w:t>
            </w:r>
          </w:p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6.5.2.4.NR5GC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38.523-1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106224614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_Toc106224614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_Toc106224615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_Toc106224616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_Toc106224617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_Toc106224618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t>2.2  Change 2</w:t>
      </w:r>
      <w:r>
        <w:tab/>
      </w:r>
      <w:r>
        <w:fldChar w:fldCharType="begin"/>
      </w:r>
      <w:r>
        <w:instrText xml:space="preserve"> PAGEREF _Toc106224619 \h </w:instrText>
      </w:r>
      <w:r>
        <w:fldChar w:fldCharType="separate"/>
      </w:r>
      <w:r>
        <w:t>6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_Toc106224620 \h </w:instrText>
      </w:r>
      <w:r>
        <w:fldChar w:fldCharType="separate"/>
      </w:r>
      <w:r>
        <w:t>8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  <w:lang w:val="pt-BR"/>
        </w:rPr>
        <w:t>2.4 change 4</w:t>
      </w:r>
      <w:r>
        <w:tab/>
      </w:r>
      <w:r>
        <w:fldChar w:fldCharType="begin"/>
      </w:r>
      <w:r>
        <w:instrText xml:space="preserve"> PAGEREF _Toc106224621 \h </w:instrText>
      </w:r>
      <w:r>
        <w:fldChar w:fldCharType="separate"/>
      </w:r>
      <w:r>
        <w:t>9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  <w:lang w:val="pt-BR"/>
        </w:rPr>
        <w:t>2.5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_Toc106224622 \h </w:instrText>
      </w:r>
      <w:r>
        <w:fldChar w:fldCharType="separate"/>
      </w:r>
      <w:r>
        <w:t>11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_Toc106224623 \h </w:instrText>
      </w:r>
      <w:r>
        <w:fldChar w:fldCharType="separate"/>
      </w:r>
      <w:r>
        <w:t>12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_Toc106224624 \h </w:instrText>
      </w:r>
      <w:r>
        <w:fldChar w:fldCharType="separate"/>
      </w:r>
      <w:r>
        <w:t>12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rFonts w:cs="Arial"/>
          <w:b/>
        </w:rPr>
        <w:t>Qualcomm Snapdragon X70</w:t>
      </w:r>
      <w:r>
        <w:tab/>
      </w:r>
      <w:r>
        <w:fldChar w:fldCharType="begin"/>
      </w:r>
      <w:r>
        <w:instrText xml:space="preserve"> PAGEREF _Toc106224625 \h </w:instrText>
      </w:r>
      <w:r>
        <w:fldChar w:fldCharType="separate"/>
      </w:r>
      <w:r>
        <w:t>12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_Toc106224626 \h </w:instrText>
      </w:r>
      <w:r>
        <w:fldChar w:fldCharType="separate"/>
      </w:r>
      <w:r>
        <w:t>12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06224615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6.5.2.4 which is part of the 5G 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shaun.harry@keysight.com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106224616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6.5.2.4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iwd-TTCN3-B2020-09_D22wk23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Keysight S8704A Protocol Conformance Toolset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Qualcomm Snapdragon X70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6224617"/>
      <w:r>
        <w:rPr>
          <w:b/>
        </w:rPr>
        <w:t>Corrections require</w:t>
      </w:r>
      <w:bookmarkEnd w:id="5"/>
      <w:bookmarkEnd w:id="6"/>
      <w:r>
        <w:rPr>
          <w:b/>
        </w:rPr>
        <w:t>d</w:t>
      </w:r>
      <w:bookmarkEnd w:id="7"/>
    </w:p>
    <w:p>
      <w:pPr>
        <w:pStyle w:val="3"/>
        <w:rPr>
          <w:lang w:val="en-US" w:eastAsia="en-GB"/>
        </w:rPr>
      </w:pPr>
      <w:bookmarkStart w:id="8" w:name="_Toc106224618"/>
      <w:r>
        <w:t>2.1 Change 1</w:t>
      </w:r>
      <w:bookmarkEnd w:id="8"/>
    </w:p>
    <w:tbl>
      <w:tblPr>
        <w:tblStyle w:val="43"/>
        <w:tblW w:w="9645" w:type="dxa"/>
        <w:tblInd w:w="7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7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f_TC_6_5_2_4_NR5GC()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4"/>
              <w:numPr>
                <w:ilvl w:val="0"/>
                <w:numId w:val="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the current TTCN implementatio, the template cdr_NG_GMM_Cap_CAG is passed to function fl_NR5GC_RRC_IdleSteps4_20_withCAGInfoList.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results in checking of the CAG support in the 5GMM capability in the first REGISTRATIONREQUEST, which will not contain the (non-cleartext) IE 5GMM Capability at all. 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8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cells 3 and 6 are not initialised with the highest cell power level used in the test case</w:t>
            </w:r>
          </w:p>
          <w:p>
            <w:pPr>
              <w:pStyle w:val="88"/>
              <w:rPr>
                <w:rFonts w:ascii="Arial" w:hAnsi="Arial" w:cs="Arial"/>
              </w:rPr>
            </w:pPr>
          </w:p>
          <w:p>
            <w:pPr>
              <w:pStyle w:val="88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order for the UE to do a reselection on a cell belonging to a different PLMN, the target PLMN should be part of the equivalent PLMN list in the source PLMN cell.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4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capability checking template ‘</w:t>
            </w:r>
            <w:r>
              <w:rPr>
                <w:rFonts w:cs="Arial"/>
                <w:lang w:eastAsia="en-GB"/>
              </w:rPr>
              <w:t>cdr_NG_GMM_Cap_CAG’ from the function call</w:t>
            </w:r>
          </w:p>
          <w:p>
            <w:pPr>
              <w:pStyle w:val="84"/>
              <w:spacing w:after="0"/>
              <w:ind w:left="720"/>
              <w:rPr>
                <w:rFonts w:cs="Arial"/>
                <w:lang w:val="en-SG"/>
              </w:rPr>
            </w:pPr>
          </w:p>
          <w:p>
            <w:pPr>
              <w:pStyle w:val="84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Initialized the cells using function f_NR_CellInfo_InitMaxReferencePower()</w:t>
            </w:r>
          </w:p>
          <w:p>
            <w:pPr>
              <w:pStyle w:val="84"/>
              <w:spacing w:after="0"/>
              <w:ind w:left="720"/>
              <w:rPr>
                <w:rFonts w:cs="Arial"/>
                <w:lang w:val="en-SG"/>
              </w:rPr>
            </w:pPr>
          </w:p>
          <w:p>
            <w:pPr>
              <w:pStyle w:val="84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PLMN2 as equivalent PLMN in the REGISTRATION ACCEPT on NR Cell 1 in the Preamble</w:t>
            </w:r>
          </w:p>
          <w:p>
            <w:pPr>
              <w:pStyle w:val="88"/>
              <w:rPr>
                <w:rFonts w:ascii="Arial" w:hAnsi="Arial" w:cs="Arial"/>
                <w:lang w:val="en-SG"/>
              </w:rPr>
            </w:pPr>
          </w:p>
          <w:p>
            <w:pPr>
              <w:pStyle w:val="84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b/>
                <w:bCs/>
                <w:lang w:val="en-SG"/>
              </w:rPr>
              <w:t>Note</w:t>
            </w:r>
            <w:r>
              <w:rPr>
                <w:rFonts w:cs="Arial"/>
                <w:lang w:val="en-SG"/>
              </w:rPr>
              <w:t xml:space="preserve"> : An associated prose CR on 38.523-1 will be raised at RAN5#96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CAG_Selection_NR5GC.ttcn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8"/>
              <w:numPr>
                <w:ilvl w:val="0"/>
                <w:numId w:val="4"/>
              </w:numPr>
              <w:rPr>
                <w:rFonts w:hint="eastAsia" w:ascii="Arial" w:hAnsi="Arial" w:cs="Arial"/>
                <w:highlight w:val="cyan"/>
                <w:lang w:eastAsia="zh-CN"/>
              </w:rPr>
            </w:pPr>
            <w:r>
              <w:rPr>
                <w:rFonts w:hint="eastAsia" w:ascii="Arial" w:hAnsi="Arial" w:cs="Arial"/>
                <w:highlight w:val="cyan"/>
                <w:lang w:eastAsia="zh-CN"/>
              </w:rPr>
              <w:t>Accepted</w:t>
            </w:r>
            <w:r>
              <w:rPr>
                <w:rFonts w:hint="eastAsia" w:ascii="Arial" w:hAnsi="Arial" w:cs="Arial"/>
                <w:highlight w:val="cyan"/>
                <w:lang w:val="en-US" w:eastAsia="zh-CN"/>
              </w:rPr>
              <w:t xml:space="preserve"> and implemented</w:t>
            </w:r>
          </w:p>
          <w:p>
            <w:pPr>
              <w:pStyle w:val="88"/>
              <w:numPr>
                <w:ilvl w:val="0"/>
                <w:numId w:val="4"/>
              </w:numPr>
              <w:rPr>
                <w:rFonts w:hint="eastAsia" w:ascii="Arial" w:hAnsi="Arial" w:cs="Arial"/>
                <w:highlight w:val="red"/>
                <w:lang w:eastAsia="zh-CN"/>
              </w:rPr>
            </w:pPr>
            <w:r>
              <w:rPr>
                <w:rFonts w:hint="eastAsia" w:ascii="Arial" w:hAnsi="Arial" w:cs="Arial"/>
                <w:highlight w:val="red"/>
                <w:lang w:eastAsia="zh-CN"/>
              </w:rPr>
              <w:t>Not Needed, already implemented in iwd-22wk23.</w:t>
            </w:r>
            <w:bookmarkStart w:id="23" w:name="_GoBack"/>
            <w:bookmarkEnd w:id="23"/>
          </w:p>
          <w:p>
            <w:pPr>
              <w:pStyle w:val="88"/>
              <w:numPr>
                <w:ilvl w:val="0"/>
                <w:numId w:val="4"/>
              </w:numPr>
              <w:rPr>
                <w:rFonts w:hint="eastAsia"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</w:t>
            </w:r>
            <w:r>
              <w:rPr>
                <w:rFonts w:hint="eastAsia" w:ascii="Arial" w:hAnsi="Arial" w:cs="Arial"/>
                <w:highlight w:val="cyan"/>
                <w:lang w:eastAsia="zh-CN"/>
              </w:rPr>
              <w:t>6</w:t>
            </w:r>
            <w:r>
              <w:rPr>
                <w:rFonts w:ascii="Arial" w:hAnsi="Arial" w:cs="Arial"/>
                <w:highlight w:val="cyan"/>
              </w:rPr>
              <w:t>-e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  <w:r>
              <w:t xml:space="preserve">  function f_TC_6_5_2_4_NR5GC() runs on NR5GC_PTC</w:t>
            </w:r>
          </w:p>
          <w:p>
            <w:pPr>
              <w:ind w:firstLine="195"/>
            </w:pPr>
            <w:r>
              <w:t xml:space="preserve">  { // CAG / cell reselection / Within allowed CAG / non-CAG cell to CAG cell</w:t>
            </w:r>
          </w:p>
          <w:p>
            <w:pPr>
              <w:ind w:firstLine="195"/>
            </w:pPr>
          </w:p>
          <w:p>
            <w:pPr>
              <w:ind w:firstLine="195"/>
            </w:pPr>
            <w:r>
              <w:t xml:space="preserve">    var boolean v_IsFR1 := true;</w:t>
            </w:r>
          </w:p>
          <w:p>
            <w:pPr>
              <w:ind w:firstLine="195"/>
            </w:pPr>
            <w:r>
              <w:t xml:space="preserve">    var ReselectionThreshold v_ThreshX_HighP;</w:t>
            </w:r>
          </w:p>
          <w:p>
            <w:pPr>
              <w:ind w:firstLine="195"/>
            </w:pPr>
            <w:r>
              <w:t xml:space="preserve">    var template(value) InterFreqCarrierFreqList v_InterFreqCarrierFreqList_Cell;</w:t>
            </w:r>
          </w:p>
          <w:p>
            <w:pPr>
              <w:ind w:firstLine="195"/>
            </w:pPr>
            <w:r>
              <w:t xml:space="preserve">    var template(value) SSB_MTC v_SSB_MTC;</w:t>
            </w:r>
          </w:p>
          <w:p>
            <w:pPr>
              <w:ind w:firstLine="195"/>
            </w:pPr>
            <w:r>
              <w:t xml:space="preserve">    var NG_NAS_MSG_Indication_Type v_ReceivedMsg;</w:t>
            </w:r>
          </w:p>
          <w:p>
            <w:pPr>
              <w:ind w:firstLine="195"/>
            </w:pPr>
            <w:r>
              <w:t xml:space="preserve">    f_NR_TestBody_Set(true);</w:t>
            </w:r>
          </w:p>
          <w:p>
            <w:pPr>
              <w:ind w:firstLine="195"/>
            </w:pPr>
            <w:r>
              <w:t xml:space="preserve">    // System information combination NR-4 as defined in TS 38.508-1 Table 4.4.3.1.2-1 is used in NR cells.</w:t>
            </w:r>
          </w:p>
          <w:p>
            <w:pPr>
              <w:ind w:firstLine="195"/>
            </w:pPr>
            <w:r>
              <w:t xml:space="preserve">    f_NR5GC_Init(NR_4);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v_IsFR1 := f_NR_CellInfo_GetIsFR1(nr_Cell3);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>…</w:t>
            </w:r>
          </w:p>
          <w:p>
            <w:pPr>
              <w:ind w:firstLine="195"/>
            </w:pPr>
            <w:r>
              <w:t>…</w:t>
            </w:r>
          </w:p>
          <w:p>
            <w:pPr>
              <w:ind w:firstLine="195"/>
            </w:pPr>
            <w:r>
              <w:t>…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// Make the pre-test condition satisfied</w:t>
            </w:r>
          </w:p>
          <w:p>
            <w:pPr>
              <w:ind w:firstLine="195"/>
            </w:pPr>
            <w:r>
              <w:t xml:space="preserve">    v_ReceivedMsg := f_NR5GC_Preamble_Steps1_4 (nr_Cell1);</w:t>
            </w:r>
          </w:p>
          <w:p>
            <w:pPr>
              <w:ind w:firstLine="195"/>
            </w:pPr>
            <w: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>
            <w:pPr>
              <w:ind w:firstLine="195"/>
            </w:pPr>
            <w:r>
              <w:t xml:space="preserve">    fl_NR5GC_RRC_IdleSteps4_20_withCAGInfoList(nr_Cell1, v_ReceivedMsg, Initial_NoSecurity, </w:t>
            </w:r>
            <w:r>
              <w:rPr>
                <w:highlight w:val="green"/>
              </w:rPr>
              <w:t>cdr_NG_GMM_Cap_CAG</w:t>
            </w:r>
            <w:r>
              <w:t>, cs_CAGInfoList_twoEntries(cs_CAGInfo_oneID(f_NR_Asn2Nas_PlmnId (f_NR_CellInfo_GetPLMN (nr_Cell3)),'0'B, int2oct(1,4)),cs_CAGInfo_oneID(f_NR_Asn2Nas_PlmnId (f_NR_CellInfo_GetPLMN (nr_Cell6)),'0'B, int2oct(2,4))));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//f_NR_TestBody_Set(true);</w:t>
            </w:r>
          </w:p>
          <w:p>
            <w:pPr>
              <w:ind w:firstLine="195"/>
            </w:pPr>
            <w:r>
              <w:t xml:space="preserve">    fl_TC_6_5_2_4_TestBody();</w:t>
            </w:r>
          </w:p>
          <w:p>
            <w:pPr>
              <w:ind w:firstLine="195"/>
            </w:pPr>
            <w:r>
              <w:t xml:space="preserve">    f_NR_TestBody_Set(false);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// Finish</w:t>
            </w:r>
          </w:p>
          <w:p>
            <w:pPr>
              <w:ind w:firstLine="195"/>
            </w:pPr>
            <w:r>
              <w:t xml:space="preserve">    f_NR_Postamble(nr_Cell6, STATE_IDLE_1A);</w:t>
            </w:r>
          </w:p>
          <w:p>
            <w:pPr>
              <w:ind w:firstLine="195"/>
            </w:pPr>
            <w:r>
              <w:t xml:space="preserve">  }  </w:t>
            </w:r>
          </w:p>
          <w:p>
            <w:pPr>
              <w:ind w:firstLine="195"/>
            </w:pP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f_TC_6_5_2_4_NR5GC() runs on NR5GC_PTC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 // CAG / cell reselection / Within allowed CAG / non-CAG cell to CAG cell</w:t>
            </w: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boolean v_IsFR1 := true;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ReselectionThreshold v_ThreshX_HighP;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template(value) InterFreqCarrierFreqList v_InterFreqCarrierFreqList_Cell;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template(value) SSB_MTC v_SSB_MTC;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NG_NAS_MSG_Indication_Type v_ReceivedMsg;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f_NR_TestBody_Set(true);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System information combination NR-4 as defined in TS 38.508-1 Table 4.4.3.1.2-1 is used in NR cells.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f_NR5GC_Init(NR_4);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highlight w:val="yellow"/>
                <w:lang w:eastAsia="zh-CN"/>
              </w:rPr>
              <w:t>f_NR_CellInfo_InitMaxReferencePower(nr_Cell3, -78, -78);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f_NR_CellInfo_InitMaxReferencePower(nr_Cell6, -78, -78);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v_IsFR1 := f_NR_CellInfo_GetIsFR1(nr_Cell3);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Make the pre-test condition satisfied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v_ReceivedMsg := f_NR5GC_Preamble_Steps1_4 (nr_Cell1);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fl_NR5GC_RRC_IdleSteps4_20_withCAGInfoList(nr_Cell1,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v_ReceivedMsg,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Initial_NoSecurity,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r>
              <w:rPr>
                <w:highlight w:val="green"/>
                <w:lang w:eastAsia="zh-CN"/>
              </w:rPr>
              <w:t>-</w:t>
            </w:r>
            <w:r>
              <w:rPr>
                <w:lang w:eastAsia="zh-CN"/>
              </w:rPr>
              <w:t xml:space="preserve">, </w:t>
            </w:r>
          </w:p>
          <w:p>
            <w:pPr>
              <w:ind w:firstLine="19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cs_CAGInfoList_twoEntries(cs_CAGInfo_oneID(f_NR_Asn2Nas_PlmnId (f_NR_CellInfo_GetPLMN (nr_Cell3)),'0'B, int2oct(1,4)),cs_CAGInfo_oneID(f_NR_Asn2Nas_PlmnId (f_NR_CellInfo_GetPLMN (nr_Cell6)),'0'B, int2oct(2,4)))</w:t>
            </w:r>
            <w:r>
              <w:rPr>
                <w:highlight w:val="cyan"/>
                <w:lang w:eastAsia="zh-CN"/>
              </w:rPr>
              <w:t>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                                               cs_PLMN_List_1PLMN(f_NR_Asn2Nas_PlmnId(f_NR_CellInfo_GetPLMN (nr_Cell3)))  //PLMN2 as EPLMN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);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//f_NR_TestBody_Set(true);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fl_TC_6_5_2_4_TestBody();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f_NR_TestBody_Set(false);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Finish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f_NR_Postamble(nr_Cell6, STATE_IDLE_1A);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>
      <w:pPr>
        <w:keepNext/>
        <w:keepLines/>
        <w:spacing w:before="180"/>
        <w:outlineLvl w:val="1"/>
        <w:rPr>
          <w:rFonts w:ascii="Calibri" w:hAnsi="Calibri" w:eastAsia="Calibri" w:cs="Calibri"/>
          <w:sz w:val="22"/>
          <w:szCs w:val="22"/>
          <w:lang w:val="en-US" w:eastAsia="en-GB"/>
        </w:rPr>
      </w:pPr>
    </w:p>
    <w:p>
      <w:pPr>
        <w:pStyle w:val="3"/>
        <w:rPr>
          <w:lang w:val="en-US" w:eastAsia="en-GB"/>
        </w:rPr>
      </w:pPr>
      <w:bookmarkStart w:id="9" w:name="_Toc106224619"/>
      <w:r>
        <w:t>2.2  Change 2</w:t>
      </w:r>
      <w:bookmarkEnd w:id="9"/>
    </w:p>
    <w:tbl>
      <w:tblPr>
        <w:tblStyle w:val="43"/>
        <w:tblW w:w="9645" w:type="dxa"/>
        <w:tblInd w:w="7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7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fl_NR5GC_RRC_IdleSteps4_20_withCAGInfoList()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order for the UE to do a reselection on a cell belonging to a different PLMN, the target PLMN should be part of the equivalent PLMN list in the source PLMN cell.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4"/>
              <w:spacing w:after="0"/>
              <w:rPr>
                <w:lang w:val="en-SG"/>
              </w:rPr>
            </w:pPr>
            <w:r>
              <w:rPr>
                <w:lang w:val="en-SG"/>
              </w:rPr>
              <w:t>See change 2.3.3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parameter for equivalent PLMN list, see change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</w:t>
            </w:r>
            <w:r>
              <w:rPr>
                <w:rFonts w:hint="eastAsia" w:ascii="Arial" w:hAnsi="Arial" w:cs="Arial"/>
                <w:highlight w:val="cyan"/>
                <w:lang w:eastAsia="zh-CN"/>
              </w:rPr>
              <w:t>6</w:t>
            </w:r>
            <w:r>
              <w:rPr>
                <w:rFonts w:ascii="Arial" w:hAnsi="Arial" w:cs="Arial"/>
                <w:highlight w:val="cyan"/>
              </w:rPr>
              <w:t>-e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function fl_NR5GC_RRC_IdleSteps4_20_withCAGInfoList(NR_CellId_Type p_NR_CellId,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NG_NAS_MSG_Indication_Type p_ReceivedMsg,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TypeOfRegistration_Type p_RegType := Initial_Secure,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template NG_GMM_Cap p_GMM_Cap := *,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template (omit) CAGInfoList p_CAGInfoList := omit)  runs on NR5GC_PTC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{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//Registration Accept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f_NR5GC_GetMobileIdGUTI (p_NR_CellId),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cs_NG_TAIListNonConsecutive(f_NR_Asn2Nas_PlmnId(f_NR_CellInfo_GetPLMN (p_NR_CellId)), {bit2oct(f_NR_CellInfo_GetTAC (p_NR_CellId))}),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</w:t>
            </w:r>
            <w:r>
              <w:rPr>
                <w:rFonts w:ascii="Arial" w:hAnsi="Arial" w:cs="Arial"/>
                <w:highlight w:val="cyan"/>
              </w:rPr>
              <w:t>-</w:t>
            </w:r>
            <w:r>
              <w:rPr>
                <w:rFonts w:ascii="Arial" w:hAnsi="Arial" w:cs="Arial"/>
              </w:rPr>
              <w:t>, -, -, -, -, -, -, -, -, -, -, -, -, -, -, -, -, -, -, -, -, -, -, -, -, -, -, -, -, -, -, -, -, -, -, -,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p_CAGInfoList);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SRB.send(cas_NR_SRB_NasPdu_REQ(p_NR_CellId, tsc_NR_RbId_SRB1, -, cs_NG_NAS_Request(tsc_SHT_IntegrityProtected_Ciphered, v_MsgToSend)));</w:t>
            </w:r>
          </w:p>
          <w:p>
            <w:pPr>
              <w:ind w:firstLine="195"/>
              <w:rPr>
                <w:rFonts w:ascii="Arial" w:hAnsi="Arial" w:cs="Arial"/>
              </w:rPr>
            </w:pP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//Registration Complete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f_NR5GC_Registration_Complete(p_NR_CellId);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f_NR5GC_RRC_Idle_Steps16_20(p_NR_CellId,-,-,rrcConnectionRelease); //@sic Rs220599 sic@</w:t>
            </w:r>
          </w:p>
          <w:p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fl_NR5GC_RRC_IdleSteps4_20_withCAGInfoList(NR_CellId_Type p_NR_CellId,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NG_NAS_MSG_Indication_Type p_ReceivedMsg,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TypeOfRegistration_Type p_RegType := Initial_Secure,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template NG_GMM_Cap p_GMM_Cap := *,</w:t>
            </w:r>
          </w:p>
          <w:p>
            <w:pPr>
              <w:ind w:firstLine="19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template (omit) CAGInfoList p_CAGInfoList := omit</w:t>
            </w:r>
            <w:r>
              <w:rPr>
                <w:highlight w:val="cyan"/>
                <w:lang w:eastAsia="zh-CN"/>
              </w:rPr>
              <w:t>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                                                       template (omit) PLMN_List p_EPLMNs := omit</w:t>
            </w:r>
            <w:r>
              <w:rPr>
                <w:lang w:eastAsia="zh-CN"/>
              </w:rPr>
              <w:t>)  runs on NR5GC_PTC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//Registration Accept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v_MsgToSend := f_Get_NG_RegistrationAcceptMsg (Initial_Secure,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v_GMM_MobilityInfo,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f_NR5GC_GetMobileIdGUTI (p_NR_CellId),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cs_NG_TAIListNonConsecutive(f_NR_Asn2Nas_PlmnId(f_NR_CellInfo_GetPLMN (p_NR_CellId)), {bit2oct(f_NR_CellInfo_GetTAC (p_NR_CellId))}),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r>
              <w:rPr>
                <w:highlight w:val="cyan"/>
                <w:lang w:eastAsia="zh-CN"/>
              </w:rPr>
              <w:t>p_EPLMNs</w:t>
            </w:r>
            <w:r>
              <w:rPr>
                <w:lang w:eastAsia="zh-CN"/>
              </w:rPr>
              <w:t xml:space="preserve">, -, -, -, -, -, -, -, -, -, -, -, -, -, -, -, -, -, -, -, -, -, -, -, -, -, -, -, -, -, -, -, -, -, -, -,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p_CAGInfoList);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SRB.send(cas_NR_SRB_NasPdu_REQ(p_NR_CellId, tsc_NR_RbId_SRB1, -, cs_NG_NAS_Request(tsc_SHT_IntegrityProtected_Ciphered, v_MsgToSend)));</w:t>
            </w: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//Registration Complete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f_NR5GC_Registration_Complete(p_NR_CellId);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f_NR5GC_RRC_Idle_Steps16_20(p_NR_CellId,-,-,rrcConnectionRelease); //@sic Rs220599 sic@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>
      <w:pPr>
        <w:keepNext/>
        <w:keepLines/>
        <w:spacing w:before="180"/>
        <w:outlineLvl w:val="1"/>
        <w:rPr>
          <w:rFonts w:ascii="Calibri" w:hAnsi="Calibri" w:eastAsia="Calibri" w:cs="Calibri"/>
          <w:sz w:val="22"/>
          <w:szCs w:val="22"/>
          <w:lang w:val="en-US" w:eastAsia="en-GB"/>
        </w:rPr>
      </w:pPr>
    </w:p>
    <w:p>
      <w:pPr>
        <w:pStyle w:val="3"/>
        <w:rPr>
          <w:lang w:val="en-US" w:eastAsia="en-GB"/>
        </w:rPr>
      </w:pPr>
      <w:bookmarkStart w:id="10" w:name="_Toc106224620"/>
      <w:r>
        <w:t>2.3 Change 3</w:t>
      </w:r>
      <w:bookmarkEnd w:id="10"/>
    </w:p>
    <w:tbl>
      <w:tblPr>
        <w:tblStyle w:val="43"/>
        <w:tblW w:w="9645" w:type="dxa"/>
        <w:tblInd w:w="7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7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cs_CAGInfoList_twoEntries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length value is incorrect since each CAG info list entry is fixed at 9 octets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4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length value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CAG_Selection_NR5GC.ttcn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hint="default" w:ascii="Arial" w:hAnsi="Arial" w:cs="Arial"/>
                <w:highlight w:val="cyan"/>
                <w:lang w:val="en-US" w:eastAsia="zh-CN"/>
              </w:rPr>
            </w:pPr>
            <w:r>
              <w:rPr>
                <w:rFonts w:hint="eastAsia" w:ascii="Arial" w:hAnsi="Arial" w:cs="Arial"/>
                <w:highlight w:val="cyan"/>
                <w:lang w:eastAsia="zh-CN"/>
              </w:rPr>
              <w:t>Accepted</w:t>
            </w:r>
            <w:r>
              <w:rPr>
                <w:rFonts w:hint="eastAsia" w:ascii="Arial" w:hAnsi="Arial" w:cs="Arial"/>
                <w:highlight w:val="cyan"/>
                <w:lang w:val="en-US" w:eastAsia="zh-CN"/>
              </w:rPr>
              <w:t xml:space="preserve"> and implemented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  <w:r>
              <w:t xml:space="preserve">  template (value) CAGInfoList cs_CAGInfoList_twoEntries(template(value) CAG_Info p_CAGInfo1,</w:t>
            </w:r>
          </w:p>
          <w:p>
            <w:pPr>
              <w:ind w:firstLine="195"/>
            </w:pPr>
            <w:r>
              <w:t xml:space="preserve">                                                         template(value) CAG_Info p_CAGInfo2) :=</w:t>
            </w:r>
          </w:p>
          <w:p>
            <w:pPr>
              <w:ind w:firstLine="195"/>
            </w:pPr>
            <w:r>
              <w:t xml:space="preserve">  { /* @status */</w:t>
            </w:r>
          </w:p>
          <w:p>
            <w:pPr>
              <w:ind w:firstLine="195"/>
            </w:pPr>
            <w:r>
              <w:t xml:space="preserve">    /* 24.501 cl. 9.11.3.18A */</w:t>
            </w:r>
          </w:p>
          <w:p>
            <w:pPr>
              <w:ind w:firstLine="195"/>
            </w:pPr>
            <w:r>
              <w:t xml:space="preserve">    iei     := '75'O,</w:t>
            </w:r>
          </w:p>
          <w:p>
            <w:pPr>
              <w:ind w:firstLine="195"/>
            </w:pPr>
            <w:r>
              <w:t xml:space="preserve">    iel     := '00</w:t>
            </w:r>
            <w:r>
              <w:rPr>
                <w:highlight w:val="yellow"/>
              </w:rPr>
              <w:t>22</w:t>
            </w:r>
            <w:r>
              <w:t>'O,   // @sic R5-220532 sic@</w:t>
            </w:r>
          </w:p>
          <w:p>
            <w:pPr>
              <w:ind w:firstLine="195"/>
            </w:pPr>
            <w:r>
              <w:t xml:space="preserve">    listOfCAGInfos := {p_CAGInfo1,p_CAGInfo2}</w:t>
            </w:r>
          </w:p>
          <w:p>
            <w:pPr>
              <w:ind w:firstLine="195"/>
            </w:pPr>
            <w:r>
              <w:t xml:space="preserve">  };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template (value) CAGInfoList cs_CAGInfoList_twoEntries(template(value) CAG_Info p_CAGInfo1,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template(value) CAG_Info p_CAGInfo2) :=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 /* @status */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/* 24.501 cl. 9.11.3.18A */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iei     := '75'O,</w:t>
            </w:r>
          </w:p>
          <w:p>
            <w:pPr>
              <w:ind w:firstLine="195"/>
            </w:pPr>
            <w:r>
              <w:t xml:space="preserve">    iel     := '00</w:t>
            </w:r>
            <w:r>
              <w:rPr>
                <w:highlight w:val="yellow"/>
              </w:rPr>
              <w:t>12</w:t>
            </w:r>
            <w:r>
              <w:t>'O,   // @sic R5-220532 sic@</w:t>
            </w:r>
          </w:p>
          <w:p>
            <w:pPr>
              <w:ind w:firstLine="195"/>
            </w:pPr>
            <w:r>
              <w:t xml:space="preserve">    listOfCAGInfos := {p_CAGInfo1,p_CAGInfo2}</w:t>
            </w:r>
          </w:p>
          <w:p>
            <w:pPr>
              <w:ind w:firstLine="195"/>
            </w:pPr>
            <w:r>
              <w:t xml:space="preserve">  };</w:t>
            </w:r>
          </w:p>
          <w:p>
            <w:pPr>
              <w:ind w:firstLine="195"/>
              <w:rPr>
                <w:lang w:eastAsia="zh-CN"/>
              </w:rPr>
            </w:pPr>
          </w:p>
        </w:tc>
      </w:tr>
    </w:tbl>
    <w:p/>
    <w:p>
      <w:pPr>
        <w:pStyle w:val="3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224621"/>
      <w:r>
        <w:rPr>
          <w:b/>
          <w:lang w:val="pt-BR"/>
        </w:rPr>
        <w:t>2.4 change 4</w:t>
      </w:r>
      <w:bookmarkEnd w:id="11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f_NR_CellInfo_SetPLMN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function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f_NR_CellInfo_SetPLMN() </w:t>
            </w:r>
            <w:r>
              <w:rPr>
                <w:rFonts w:ascii="Arial" w:hAnsi="Arial" w:eastAsia="宋体" w:cs="Arial"/>
                <w:lang w:val="en-US" w:eastAsia="zh-CN"/>
              </w:rPr>
              <w:t>does not consider whether CAG ID or NID should be set along with the PLMN when NPN is used, and incorrectly only sets NID for all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Added checks based on whether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snpn_r16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or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pni_npn_r16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is used in SIB1, and correct ID is initialized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140"/>
              </w:tabs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NR_CellInfo.ttcn</w:t>
            </w:r>
            <w:r>
              <w:rPr>
                <w:rFonts w:ascii="Arial" w:hAnsi="Arial" w:eastAsia="宋体" w:cs="Arial"/>
                <w:lang w:val="en-US"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Arial" w:hAnsi="Arial"/>
                <w:highlight w:val="cyan"/>
                <w:lang w:eastAsia="zh-CN"/>
              </w:rPr>
            </w:pPr>
            <w:r>
              <w:rPr>
                <w:rFonts w:hint="eastAsia" w:ascii="Arial" w:hAnsi="Arial"/>
                <w:highlight w:val="red"/>
                <w:lang w:eastAsia="zh-CN"/>
              </w:rPr>
              <w:t xml:space="preserve">Not Needed, CAG ID has already been set in function </w:t>
            </w:r>
            <w:r>
              <w:rPr>
                <w:rFonts w:ascii="Arial" w:hAnsi="Arial"/>
                <w:highlight w:val="red"/>
                <w:lang w:eastAsia="zh-CN"/>
              </w:rPr>
              <w:t>f_NR_CellInfo_SetSIB1_SetPNI_NPN_IdentityInfoList</w:t>
            </w:r>
            <w:r>
              <w:rPr>
                <w:rFonts w:hint="eastAsia" w:ascii="Arial" w:hAnsi="Arial"/>
                <w:highlight w:val="red"/>
                <w:lang w:eastAsia="zh-CN"/>
              </w:rPr>
              <w:t>.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f_NR_CellInfo_SetPLMN(NR_CellId_Type p_NR_CellId,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PLMN_Identity p_PLMN_Identity,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p_PLMN_Entry1 := 0,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p_PLMN_Entry2 := 0)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v_NR_CellInfo.NAS_Parameters.PLMN_Identity := p_PLMN_Identity;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(v_NR_CellInfo.Sysinfo.NR_SysinfoCombination != MibOnly)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R5s211526 BASELINE MOVING 2021 sic@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v_NR_CellInfo.Sysinfo.BcchInfo.SIB1.message_.c1.systemInformationBlockType1.cellAccessRelatedInfo.plmn_IdentityInfoList[p_PLMN_Entry1].plmn_IdentityList[p_PLMN_Entry2] := p_PLMN_Identity;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// SNPN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if (isvalue(v_NR_CellInfo.Sysinfo.BcchInfo.SIB1.message_.c1.systemInformationBlockType1.cellAccessRelatedInfo.npn_IdentityInfoList_r16)){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//Handle one SNPN entry by default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v_NR_CellInfo.Sysinfo.BcchInfo.SIB1.message_.c1.systemInformationBlockType1.cellAccessRelatedInfo.npn_IdentityInfoList_r16[0].npn_IdentityList_r16[0].snpn_r16.plmn_Identity_r16 := valueof(p_PLMN_Identity);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>
            <w:pPr>
              <w:rPr>
                <w:rStyle w:val="48"/>
                <w:rFonts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Style w:val="48"/>
                <w:rFonts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function f_NR_CellInfo_SetPLMN(NR_CellId_Type p_NR_CellId,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PLMN_Identity p_PLMN_Identity,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p_PLMN_Entry1 := 0,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p_PLMN_Entry2 := 0)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v_NR_CellInfo.NAS_Parameters.PLMN_Identity := p_PLMN_Identity;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if (v_NR_CellInfo.Sysinfo.NR_SysinfoCombination != MibOnly)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R5s211526 BASELINE MOVING 2021 sic@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v_NR_CellInfo.Sysinfo.BcchInfo.SIB1.message_.c1.systemInformationBlockType1.cellAccessRelatedInfo.plmn_IdentityInfoList[p_PLMN_Entry1].plmn_IdentityList[p_PLMN_Entry2] := p_PLMN_Identity;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// SNPN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(isvalue(v_NR_CellInfo.Sysinfo.BcchInfo.SIB1.message_.c1.systemInformationBlockType1.cellAccessRelatedInfo.npn_IdentityInfoList_r16)){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//Handle one SNPN entry by default</w:t>
            </w:r>
          </w:p>
          <w:p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if(isvalue(v_NR_CellInfo.Sysinfo.BcchInfo.SIB1.message_.c1.systemInformationBlockType1.cellAccessRelatedInfo.npn_IdentityInfoList_r16[0].npn_IdentityList_r16[0].pni_npn_r16))</w:t>
            </w:r>
          </w:p>
          <w:p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v_NR_CellInfo.Sysinfo.BcchInfo.SIB1.message_.c1.systemInformationBlockType1.cellAccessRelatedInfo.npn_IdentityInfoList_r16[0].npn_IdentityList_r16[0].pni_npn_r16.plmn_Identity_r16 := valueof(p_PLMN_Identity);</w:t>
            </w:r>
          </w:p>
          <w:p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v_NR_CellInfo.Sysinfo.BcchInfo.SIB1.message_.c1.systemInformationBlockType1.cellAccessRelatedInfo.npn_IdentityInfoList_r16[0].npn_IdentityList_r16[0].pni_npn_r16.cag_IdentityList_r16 := {f_NR_InitCAGId(p_NR_CellId)};  </w:t>
            </w:r>
          </w:p>
          <w:p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v_NR_CellInfo.Sysinfo.BcchInfo.SIB1.message_.c1.systemInformationBlockType1.cellAccessRelatedInfo.npn_IdentityInfoList_r16[0].npn_IdentityList_r16[0].snpn_r16.plmn_Identity_r16 := valueof(p_PLMN_Identity);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v_NR_CellInfo.Sysinfo.BcchInfo.SIB1.message_.c1.systemInformationBlockType1.cellAccessRelatedInfo.npn_IdentityInfoList_r16[0].npn_IdentityList_r16[0].snpn_r16.nid_List_r16 := {f_NR_InitNDI(p_NR_CellId)};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 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f_NR_CellInfo_Set(p_NR_CellId, v_NR_CellInfo);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>
            <w:pPr>
              <w:rPr>
                <w:rStyle w:val="48"/>
                <w:rFonts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/>
    <w:p>
      <w:pPr>
        <w:pStyle w:val="3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6224622"/>
      <w:r>
        <w:rPr>
          <w:b/>
          <w:lang w:val="pt-BR"/>
        </w:rPr>
        <w:t>Change 5</w:t>
      </w:r>
      <w:bookmarkEnd w:id="12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New function f_NR_InitCAGId()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function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f_NR_CellInfo_SetPLMN() </w:t>
            </w:r>
            <w:r>
              <w:rPr>
                <w:rFonts w:ascii="Arial" w:hAnsi="Arial" w:eastAsia="宋体" w:cs="Arial"/>
                <w:lang w:val="en-US" w:eastAsia="zh-CN"/>
              </w:rPr>
              <w:t>does not consider whether CAG ID or NID should be set along with the PLMN when NPN is used, and incorrectly only sets NID for all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Initialise CAG ID, see change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NR_CellInfo.ttcn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Arial" w:hAnsi="Arial"/>
                <w:highlight w:val="cyan"/>
                <w:lang w:eastAsia="zh-CN"/>
              </w:rPr>
            </w:pPr>
            <w:r>
              <w:rPr>
                <w:rFonts w:hint="eastAsia" w:ascii="Arial" w:hAnsi="Arial"/>
                <w:highlight w:val="red"/>
                <w:lang w:eastAsia="zh-CN"/>
              </w:rPr>
              <w:t>Not Needed.Please see comment on change 4.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New function: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function f_NR_InitCAGId( NR_CellId_Type p_NR_CellId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 return CAG_IdentityInfo_r16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var CAG_IdentityInfo_r16 v_CAGID_r16;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v_CAGID_r16.manualCAGselectionAllowed_r16 := true_;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select (p_NR_CellId) {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case(nr_Cell2) { v_CAGID_r16.cag_Identity_r16 := int2bit(1,32)}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case(nr_Cell3) { v_CAGID_r16.cag_Identity_r16 := int2bit(1,32)}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case(nr_Cell4) { v_CAGID_r16.cag_Identity_r16 := int2bit(2,32)}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case(nr_Cell6) { v_CAGID_r16.cag_Identity_r16 := int2bit(2,32)}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{FatalError(__FILE__, __LINE__, "Invalid NR CellId");}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return v_CAGID_r16;</w:t>
            </w:r>
          </w:p>
          <w:p>
            <w:pPr>
              <w:rPr>
                <w:rStyle w:val="48"/>
                <w:rFonts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  </w:t>
            </w:r>
          </w:p>
          <w:p>
            <w:pPr>
              <w:rPr>
                <w:rStyle w:val="48"/>
                <w:rFonts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/>
    <w:p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>
      <w:pPr>
        <w:pStyle w:val="2"/>
        <w:numPr>
          <w:ilvl w:val="0"/>
          <w:numId w:val="6"/>
        </w:numPr>
        <w:tabs>
          <w:tab w:val="left" w:pos="432"/>
        </w:tabs>
        <w:autoSpaceDN w:val="0"/>
        <w:rPr>
          <w:rFonts w:cs="Arial"/>
          <w:b/>
        </w:rPr>
      </w:pPr>
      <w:bookmarkStart w:id="13" w:name="_Toc106224623"/>
      <w:r>
        <w:rPr>
          <w:rFonts w:cs="Arial"/>
          <w:b/>
        </w:rPr>
        <w:t>Branches executed</w:t>
      </w:r>
      <w:bookmarkEnd w:id="13"/>
    </w:p>
    <w:p>
      <w:pPr>
        <w:rPr>
          <w:rFonts w:cs="Arial"/>
          <w:b/>
        </w:rPr>
      </w:pPr>
      <w:bookmarkStart w:id="14" w:name="_Toc325725666"/>
      <w:bookmarkStart w:id="15" w:name="_Toc122434494"/>
      <w:bookmarkStart w:id="16" w:name="_Toc295288971"/>
      <w:r>
        <w:rPr>
          <w:rFonts w:cs="Arial"/>
        </w:rPr>
        <w:t>The test case was executed on NR band n41 using NR ciphering nea2 and integrity algorithm nia2</w:t>
      </w:r>
    </w:p>
    <w:p>
      <w:pPr>
        <w:pStyle w:val="2"/>
        <w:numPr>
          <w:ilvl w:val="0"/>
          <w:numId w:val="6"/>
        </w:numPr>
        <w:tabs>
          <w:tab w:val="left" w:pos="432"/>
        </w:tabs>
        <w:autoSpaceDN w:val="0"/>
        <w:rPr>
          <w:rFonts w:cs="Arial"/>
          <w:b/>
        </w:rPr>
      </w:pPr>
      <w:bookmarkStart w:id="17" w:name="_Toc106224624"/>
      <w:r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>
      <w:pPr>
        <w:pStyle w:val="3"/>
        <w:numPr>
          <w:ilvl w:val="1"/>
          <w:numId w:val="6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06224625"/>
      <w:r>
        <w:rPr>
          <w:rFonts w:cs="Arial"/>
          <w:b/>
        </w:rPr>
        <w:t>Qualcomm Snapdragon X70</w:t>
      </w:r>
      <w:bookmarkEnd w:id="18"/>
    </w:p>
    <w:p>
      <w:pPr>
        <w:rPr>
          <w:rFonts w:cs="Arial"/>
        </w:rPr>
      </w:pPr>
      <w:r>
        <w:rPr>
          <w:rFonts w:cs="Arial"/>
        </w:rPr>
        <w:t>The Qualcomm Snapdragon X70 UE passed this test case on Keysight S8704A Protocol Conformance Toolset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Keysight/TC_6_2_5_4_LOG.html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Keysight/TC_6_2_5_4_PIXIT.xml</w:t>
      </w:r>
    </w:p>
    <w:p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 w:type="textWrapping"/>
      </w:r>
    </w:p>
    <w:p>
      <w:pPr>
        <w:pStyle w:val="2"/>
        <w:numPr>
          <w:ilvl w:val="0"/>
          <w:numId w:val="6"/>
        </w:numPr>
        <w:tabs>
          <w:tab w:val="left" w:pos="432"/>
        </w:tabs>
        <w:autoSpaceDN w:val="0"/>
        <w:rPr>
          <w:rFonts w:cs="Arial"/>
          <w:b/>
        </w:rPr>
      </w:pPr>
      <w:bookmarkStart w:id="19" w:name="_Toc325725668"/>
      <w:bookmarkStart w:id="20" w:name="_Toc295288973"/>
      <w:bookmarkStart w:id="21" w:name="_Toc122434496"/>
      <w:bookmarkStart w:id="22" w:name="_Toc106224626"/>
      <w:r>
        <w:rPr>
          <w:rFonts w:cs="Arial"/>
          <w:b/>
        </w:rPr>
        <w:t>References</w:t>
      </w:r>
      <w:bookmarkEnd w:id="19"/>
      <w:bookmarkEnd w:id="20"/>
      <w:bookmarkEnd w:id="21"/>
      <w:bookmarkEnd w:id="22"/>
      <w:r>
        <w:rPr>
          <w:rFonts w:cs="Arial"/>
        </w:rPr>
        <w:t xml:space="preserve"> </w:t>
      </w:r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00" w:hRule="atLeast"/>
        </w:trPr>
        <w:tc>
          <w:tcPr>
            <w:tcW w:w="709" w:type="dxa"/>
          </w:tcPr>
          <w:p>
            <w:pPr>
              <w:pStyle w:val="61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R5s220769 : NR5GC FR1 : Supporting information for addition of NR5GC Rel-16 CAG test case 6.5.2.4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6CA94E2D"/>
    <w:multiLevelType w:val="multilevel"/>
    <w:tmpl w:val="6CA94E2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15658"/>
    <w:multiLevelType w:val="multilevel"/>
    <w:tmpl w:val="71215658"/>
    <w:lvl w:ilvl="0" w:tentative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 w:tentative="0">
      <w:start w:val="5"/>
      <w:numFmt w:val="decimal"/>
      <w:lvlText w:val="%1.%2"/>
      <w:lvlJc w:val="left"/>
      <w:pPr>
        <w:ind w:left="117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05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4">
    <w:nsid w:val="76600A53"/>
    <w:multiLevelType w:val="multilevel"/>
    <w:tmpl w:val="76600A5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EF5A62"/>
    <w:multiLevelType w:val="multilevel"/>
    <w:tmpl w:val="77EF5A6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845"/>
    <w:rsid w:val="000066F6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0623C"/>
    <w:rsid w:val="0026004D"/>
    <w:rsid w:val="002640DD"/>
    <w:rsid w:val="00267281"/>
    <w:rsid w:val="00275D12"/>
    <w:rsid w:val="00284FEB"/>
    <w:rsid w:val="002860C4"/>
    <w:rsid w:val="002B5741"/>
    <w:rsid w:val="002E472E"/>
    <w:rsid w:val="002F524F"/>
    <w:rsid w:val="00305409"/>
    <w:rsid w:val="00312793"/>
    <w:rsid w:val="0035215D"/>
    <w:rsid w:val="003609EF"/>
    <w:rsid w:val="0036231A"/>
    <w:rsid w:val="00374DD4"/>
    <w:rsid w:val="003D3824"/>
    <w:rsid w:val="003E1A36"/>
    <w:rsid w:val="003E3D1B"/>
    <w:rsid w:val="00406FAF"/>
    <w:rsid w:val="00410371"/>
    <w:rsid w:val="00423AB6"/>
    <w:rsid w:val="004242F1"/>
    <w:rsid w:val="00444216"/>
    <w:rsid w:val="004576E1"/>
    <w:rsid w:val="00457F71"/>
    <w:rsid w:val="004856EF"/>
    <w:rsid w:val="00491E2E"/>
    <w:rsid w:val="00495D31"/>
    <w:rsid w:val="004B75B7"/>
    <w:rsid w:val="004D7D01"/>
    <w:rsid w:val="004E3B6E"/>
    <w:rsid w:val="004F1599"/>
    <w:rsid w:val="005047B0"/>
    <w:rsid w:val="005141D9"/>
    <w:rsid w:val="0051580D"/>
    <w:rsid w:val="00547111"/>
    <w:rsid w:val="00564DEC"/>
    <w:rsid w:val="00592D74"/>
    <w:rsid w:val="005D5B00"/>
    <w:rsid w:val="005E287B"/>
    <w:rsid w:val="005E2C44"/>
    <w:rsid w:val="005E49A5"/>
    <w:rsid w:val="0060641D"/>
    <w:rsid w:val="00621188"/>
    <w:rsid w:val="006257ED"/>
    <w:rsid w:val="00653DE4"/>
    <w:rsid w:val="00662A05"/>
    <w:rsid w:val="00665C47"/>
    <w:rsid w:val="00675FFC"/>
    <w:rsid w:val="006842C0"/>
    <w:rsid w:val="00695808"/>
    <w:rsid w:val="006A521A"/>
    <w:rsid w:val="006B46FB"/>
    <w:rsid w:val="006E21FB"/>
    <w:rsid w:val="0071207A"/>
    <w:rsid w:val="00717CC5"/>
    <w:rsid w:val="0072690F"/>
    <w:rsid w:val="00726B71"/>
    <w:rsid w:val="0074508C"/>
    <w:rsid w:val="00745C21"/>
    <w:rsid w:val="007711BD"/>
    <w:rsid w:val="00784018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0EF0"/>
    <w:rsid w:val="008B382A"/>
    <w:rsid w:val="008D3CCC"/>
    <w:rsid w:val="008D4170"/>
    <w:rsid w:val="008F3789"/>
    <w:rsid w:val="008F686C"/>
    <w:rsid w:val="0090161B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0FB"/>
    <w:rsid w:val="009F734F"/>
    <w:rsid w:val="00A246B6"/>
    <w:rsid w:val="00A47E70"/>
    <w:rsid w:val="00A50CF0"/>
    <w:rsid w:val="00A7671C"/>
    <w:rsid w:val="00A827A7"/>
    <w:rsid w:val="00AA2CBC"/>
    <w:rsid w:val="00AC5820"/>
    <w:rsid w:val="00AD1CD8"/>
    <w:rsid w:val="00AD32E8"/>
    <w:rsid w:val="00B0233C"/>
    <w:rsid w:val="00B16BF7"/>
    <w:rsid w:val="00B24DCC"/>
    <w:rsid w:val="00B258BB"/>
    <w:rsid w:val="00B67B97"/>
    <w:rsid w:val="00B968C8"/>
    <w:rsid w:val="00B976D4"/>
    <w:rsid w:val="00BA0859"/>
    <w:rsid w:val="00BA3EC5"/>
    <w:rsid w:val="00BA51D9"/>
    <w:rsid w:val="00BB5DFC"/>
    <w:rsid w:val="00BB654F"/>
    <w:rsid w:val="00BC41FF"/>
    <w:rsid w:val="00BD279D"/>
    <w:rsid w:val="00BD6BB8"/>
    <w:rsid w:val="00BF7CFF"/>
    <w:rsid w:val="00C35935"/>
    <w:rsid w:val="00C66BA2"/>
    <w:rsid w:val="00C777AD"/>
    <w:rsid w:val="00C81780"/>
    <w:rsid w:val="00C870F6"/>
    <w:rsid w:val="00C95985"/>
    <w:rsid w:val="00CA0726"/>
    <w:rsid w:val="00CB3A62"/>
    <w:rsid w:val="00CC5026"/>
    <w:rsid w:val="00CC68D0"/>
    <w:rsid w:val="00CD0373"/>
    <w:rsid w:val="00D03F9A"/>
    <w:rsid w:val="00D06D51"/>
    <w:rsid w:val="00D24991"/>
    <w:rsid w:val="00D50255"/>
    <w:rsid w:val="00D66520"/>
    <w:rsid w:val="00D84AE9"/>
    <w:rsid w:val="00D96E84"/>
    <w:rsid w:val="00DA00C6"/>
    <w:rsid w:val="00DA222C"/>
    <w:rsid w:val="00DE34CF"/>
    <w:rsid w:val="00E13F3D"/>
    <w:rsid w:val="00E32803"/>
    <w:rsid w:val="00E34898"/>
    <w:rsid w:val="00E41766"/>
    <w:rsid w:val="00E912CB"/>
    <w:rsid w:val="00E92A30"/>
    <w:rsid w:val="00EB09B7"/>
    <w:rsid w:val="00EB26D6"/>
    <w:rsid w:val="00EE7D7C"/>
    <w:rsid w:val="00F25D98"/>
    <w:rsid w:val="00F2700A"/>
    <w:rsid w:val="00F300FB"/>
    <w:rsid w:val="00F44422"/>
    <w:rsid w:val="00F811AF"/>
    <w:rsid w:val="00FB6386"/>
    <w:rsid w:val="00FC2058"/>
    <w:rsid w:val="00FC64D3"/>
    <w:rsid w:val="00FF108B"/>
    <w:rsid w:val="0D99356F"/>
    <w:rsid w:val="5850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HTML Code"/>
    <w:basedOn w:val="44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4"/>
    <w:uiPriority w:val="0"/>
  </w:style>
  <w:style w:type="paragraph" w:customStyle="1" w:styleId="79">
    <w:name w:val="B2"/>
    <w:basedOn w:val="13"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7"/>
    <w:uiPriority w:val="0"/>
  </w:style>
  <w:style w:type="paragraph" w:customStyle="1" w:styleId="82">
    <w:name w:val="B5"/>
    <w:basedOn w:val="36"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CR Cover Page Char"/>
    <w:link w:val="84"/>
    <w:qFormat/>
    <w:locked/>
    <w:uiPriority w:val="0"/>
    <w:rPr>
      <w:rFonts w:ascii="Arial" w:hAnsi="Arial"/>
      <w:lang w:val="en-GB" w:eastAsia="en-US"/>
    </w:rPr>
  </w:style>
  <w:style w:type="character" w:customStyle="1" w:styleId="87">
    <w:name w:val="标题 Char"/>
    <w:basedOn w:val="44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8">
    <w:name w:val="List Paragraph"/>
    <w:basedOn w:val="1"/>
    <w:qFormat/>
    <w:uiPriority w:val="99"/>
    <w:pPr>
      <w:ind w:left="720"/>
      <w:contextualSpacing/>
    </w:pPr>
  </w:style>
  <w:style w:type="character" w:customStyle="1" w:styleId="89">
    <w:name w:val="标题 2 Char"/>
    <w:basedOn w:val="44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5F6DB-3784-4AF7-965D-E9053E8C5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1606</Words>
  <Characters>13131</Characters>
  <Lines>128</Lines>
  <Paragraphs>36</Paragraphs>
  <TotalTime>4</TotalTime>
  <ScaleCrop>false</ScaleCrop>
  <LinksUpToDate>false</LinksUpToDate>
  <CharactersWithSpaces>16716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2022-06-23T07:20:00Z</dcterms:created>
  <dc:creator>Michael Sanders, John M Meredith</dc:creator>
  <cp:lastModifiedBy>WANGYUFEI</cp:lastModifiedBy>
  <cp:lastPrinted>1900-12-31T16:00:00Z</cp:lastPrinted>
  <dcterms:modified xsi:type="dcterms:W3CDTF">2022-06-23T09:13:53Z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2052-11.1.0.11744</vt:lpwstr>
  </property>
  <property fmtid="{D5CDD505-2E9C-101B-9397-08002B2CF9AE}" pid="22" name="ICV">
    <vt:lpwstr>B1C14A06CDE04BC5ACD930EC257C61A5</vt:lpwstr>
  </property>
</Properties>
</file>