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D46B" w14:textId="77777777" w:rsidR="00986FB4" w:rsidRDefault="004031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 w:rsidR="000730D5">
        <w:fldChar w:fldCharType="begin"/>
      </w:r>
      <w:r w:rsidR="000730D5">
        <w:instrText xml:space="preserve"> DOCPROPERTY  Tdoc#  \* MERGEFORMAT </w:instrText>
      </w:r>
      <w:r w:rsidR="000730D5">
        <w:fldChar w:fldCharType="separate"/>
      </w:r>
      <w:r>
        <w:rPr>
          <w:b/>
          <w:i/>
          <w:sz w:val="28"/>
        </w:rPr>
        <w:t>R5s22</w:t>
      </w:r>
      <w:r w:rsidR="00B22FA9">
        <w:rPr>
          <w:rFonts w:eastAsiaTheme="minorEastAsia" w:hint="eastAsia"/>
          <w:b/>
          <w:i/>
          <w:sz w:val="28"/>
          <w:lang w:eastAsia="zh-CN"/>
        </w:rPr>
        <w:t>0739</w:t>
      </w:r>
      <w:r w:rsidR="000730D5">
        <w:rPr>
          <w:rFonts w:eastAsiaTheme="minorEastAsia"/>
          <w:b/>
          <w:i/>
          <w:sz w:val="28"/>
          <w:lang w:eastAsia="zh-CN"/>
        </w:rPr>
        <w:fldChar w:fldCharType="end"/>
      </w:r>
    </w:p>
    <w:p w14:paraId="5DBD0B93" w14:textId="77777777" w:rsidR="00986FB4" w:rsidRDefault="000730D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314B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40314B">
        <w:rPr>
          <w:b/>
          <w:sz w:val="24"/>
        </w:rPr>
        <w:t xml:space="preserve">, </w:t>
      </w:r>
      <w:r w:rsidR="0040314B">
        <w:fldChar w:fldCharType="begin"/>
      </w:r>
      <w:r w:rsidR="0040314B">
        <w:instrText xml:space="preserve"> DOCPROPERTY  Country  \* MERGEFORMAT </w:instrText>
      </w:r>
      <w:r w:rsidR="0040314B">
        <w:fldChar w:fldCharType="end"/>
      </w:r>
      <w:r w:rsidR="0040314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314B"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 w:rsidR="0040314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0314B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FB4" w14:paraId="049791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1E629" w14:textId="77777777" w:rsidR="00986FB4" w:rsidRDefault="004031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6FB4" w14:paraId="273DC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810EA" w14:textId="77777777"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6FB4" w14:paraId="3F28B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7C978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39B59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C19A81" w14:textId="77777777" w:rsidR="00986FB4" w:rsidRDefault="00986F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51116A" w14:textId="77777777" w:rsidR="00986FB4" w:rsidRDefault="000730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314B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160571" w14:textId="77777777"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BBC83" w14:textId="77777777" w:rsidR="00986FB4" w:rsidRPr="00B22FA9" w:rsidRDefault="00B22FA9">
            <w:pPr>
              <w:pStyle w:val="CRCoverPage"/>
              <w:spacing w:after="0"/>
              <w:rPr>
                <w:b/>
                <w:sz w:val="28"/>
              </w:rPr>
            </w:pPr>
            <w:r w:rsidRPr="00B22FA9">
              <w:rPr>
                <w:rFonts w:hint="eastAsia"/>
                <w:b/>
                <w:sz w:val="28"/>
              </w:rPr>
              <w:t>2571</w:t>
            </w:r>
          </w:p>
        </w:tc>
        <w:tc>
          <w:tcPr>
            <w:tcW w:w="709" w:type="dxa"/>
          </w:tcPr>
          <w:p w14:paraId="2ADB95D4" w14:textId="77777777" w:rsidR="00986FB4" w:rsidRPr="00B22FA9" w:rsidRDefault="00403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B22FA9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FAE3F" w14:textId="77777777" w:rsidR="00986FB4" w:rsidRDefault="0040314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59C84A0" w14:textId="77777777" w:rsidR="00986FB4" w:rsidRDefault="004031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bookmarkStart w:id="0" w:name="OLE_LINK13"/>
        <w:bookmarkStart w:id="1" w:name="OLE_LINK14"/>
        <w:tc>
          <w:tcPr>
            <w:tcW w:w="1701" w:type="dxa"/>
            <w:shd w:val="pct30" w:color="FFFF00" w:fill="auto"/>
          </w:tcPr>
          <w:p w14:paraId="6098AA84" w14:textId="77777777" w:rsidR="00986FB4" w:rsidRDefault="00B22F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17.2.0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bookmarkEnd w:id="0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D2733A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6AF950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FBBC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01AF42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BC270" w14:textId="77777777" w:rsidR="00986FB4" w:rsidRDefault="004031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6FB4" w14:paraId="0C6471FC" w14:textId="77777777">
        <w:tc>
          <w:tcPr>
            <w:tcW w:w="9641" w:type="dxa"/>
            <w:gridSpan w:val="9"/>
          </w:tcPr>
          <w:p w14:paraId="3BA036D6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758A8C" w14:textId="77777777" w:rsidR="00986FB4" w:rsidRDefault="00986F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FB4" w14:paraId="4DF7E8A5" w14:textId="77777777">
        <w:tc>
          <w:tcPr>
            <w:tcW w:w="2835" w:type="dxa"/>
          </w:tcPr>
          <w:p w14:paraId="2C50C09A" w14:textId="77777777" w:rsidR="00986FB4" w:rsidRDefault="00403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F9A013" w14:textId="77777777" w:rsidR="00986FB4" w:rsidRDefault="004031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EC15B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CB2B2" w14:textId="77777777"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05392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C2DA03" w14:textId="77777777"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273FD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89503" w14:textId="77777777" w:rsidR="00986FB4" w:rsidRDefault="004031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987B4" w14:textId="77777777" w:rsidR="00986FB4" w:rsidRDefault="00986F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AA4DD21" w14:textId="77777777" w:rsidR="00986FB4" w:rsidRDefault="00986F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FB4" w14:paraId="3AB336F0" w14:textId="77777777">
        <w:tc>
          <w:tcPr>
            <w:tcW w:w="9640" w:type="dxa"/>
            <w:gridSpan w:val="11"/>
          </w:tcPr>
          <w:p w14:paraId="61C41700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7A83017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F6A29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8599E" w14:textId="77777777" w:rsidR="00986FB4" w:rsidRDefault="0040314B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986FB4" w14:paraId="403CC5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DC818F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31581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7726F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F2FC7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DA2F" w14:textId="77777777" w:rsidR="00986FB4" w:rsidRDefault="0040314B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986FB4" w14:paraId="54F47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80B1A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EA09D" w14:textId="77777777" w:rsidR="00986FB4" w:rsidRDefault="0040314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86FB4" w14:paraId="4B7FE1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F0C7D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EEABC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2DFBD3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EE3BA4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2B035" w14:textId="77777777" w:rsidR="00986FB4" w:rsidRDefault="00B22FA9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BDED2D8" w14:textId="77777777" w:rsidR="00986FB4" w:rsidRDefault="00986F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B9065" w14:textId="77777777" w:rsidR="00986FB4" w:rsidRDefault="004031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F4A22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2022-06-07</w:t>
            </w:r>
          </w:p>
        </w:tc>
      </w:tr>
      <w:tr w:rsidR="00986FB4" w14:paraId="4F3F8EC3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0E2CF28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1F3C6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195EB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151E7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FFCBC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D4DF6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4C035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E8446" w14:textId="77777777" w:rsidR="00986FB4" w:rsidRDefault="004031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05552A" w14:textId="77777777" w:rsidR="00986FB4" w:rsidRDefault="00986F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0D6AA" w14:textId="77777777" w:rsidR="00986FB4" w:rsidRDefault="004031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8309D" w14:textId="77777777" w:rsidR="00986FB4" w:rsidRDefault="000730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314B">
              <w:t>Rel-1</w:t>
            </w:r>
            <w:r w:rsidR="0040314B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986FB4" w14:paraId="4A51A41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E91BC" w14:textId="77777777"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9CF89" w14:textId="77777777" w:rsidR="00986FB4" w:rsidRDefault="004031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0B8685" w14:textId="77777777" w:rsidR="00986FB4" w:rsidRDefault="004031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48EA9" w14:textId="77777777" w:rsidR="00986FB4" w:rsidRDefault="00403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6FB4" w14:paraId="08BE976D" w14:textId="77777777">
        <w:tc>
          <w:tcPr>
            <w:tcW w:w="1843" w:type="dxa"/>
          </w:tcPr>
          <w:p w14:paraId="390FDC45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1078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18E398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3DD2F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90A78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According 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 SS assumes that the UE starts in long DRX after configuration</w:t>
            </w:r>
            <w:r>
              <w:rPr>
                <w:rFonts w:eastAsia="SimSun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986FB4" w14:paraId="59A46D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B564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AA122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224BE9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0019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27268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986FB4" w14:paraId="6169AF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83E5E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D8FFD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E3E5A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68194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E7E6" w14:textId="77777777" w:rsidR="00986FB4" w:rsidRDefault="0040314B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986FB4" w14:paraId="30502669" w14:textId="77777777">
        <w:tc>
          <w:tcPr>
            <w:tcW w:w="2694" w:type="dxa"/>
            <w:gridSpan w:val="2"/>
          </w:tcPr>
          <w:p w14:paraId="791AACE9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8534B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1A2EA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E4C89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D4B3" w14:textId="77777777" w:rsidR="00986FB4" w:rsidRDefault="0040314B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.ENDC, 7.1.1.5.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.NR5GC</w:t>
            </w:r>
          </w:p>
        </w:tc>
      </w:tr>
      <w:tr w:rsidR="00986FB4" w14:paraId="71EBC7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000F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700EF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506FF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9B95" w14:textId="77777777"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19818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49907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BF5FE1" w14:textId="77777777" w:rsidR="00986FB4" w:rsidRDefault="00986F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E3FBD" w14:textId="77777777" w:rsidR="00986FB4" w:rsidRDefault="00986FB4">
            <w:pPr>
              <w:pStyle w:val="CRCoverPage"/>
              <w:spacing w:after="0"/>
              <w:ind w:left="99"/>
            </w:pPr>
          </w:p>
        </w:tc>
      </w:tr>
      <w:tr w:rsidR="00986FB4" w14:paraId="67D7AD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119F8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212E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B8C58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93F35F" w14:textId="77777777" w:rsidR="00986FB4" w:rsidRDefault="004031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C5077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319A6D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2558" w14:textId="77777777"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17B7C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B07B5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33856B" w14:textId="77777777" w:rsidR="00986FB4" w:rsidRDefault="004031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22B77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5B274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504CE" w14:textId="77777777"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5F7DA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235B1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72BCC9" w14:textId="77777777" w:rsidR="00986FB4" w:rsidRDefault="004031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16408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48B003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A1C21" w14:textId="77777777"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5C83F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5CCA21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EFDD5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CA1DB" w14:textId="77777777" w:rsidR="00986FB4" w:rsidRDefault="00986FB4">
            <w:pPr>
              <w:pStyle w:val="CRCoverPage"/>
              <w:spacing w:after="0"/>
              <w:ind w:left="100"/>
            </w:pPr>
          </w:p>
        </w:tc>
      </w:tr>
      <w:tr w:rsidR="00986FB4" w14:paraId="73BC42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E6EE2" w14:textId="77777777"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0B13E" w14:textId="77777777" w:rsidR="00986FB4" w:rsidRDefault="00986F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6FB4" w14:paraId="0FC62B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13F4A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5B24D" w14:textId="77777777" w:rsidR="00986FB4" w:rsidRDefault="00986FB4">
            <w:pPr>
              <w:pStyle w:val="CRCoverPage"/>
              <w:spacing w:after="0"/>
              <w:ind w:left="100"/>
            </w:pPr>
          </w:p>
        </w:tc>
      </w:tr>
    </w:tbl>
    <w:p w14:paraId="4081E2E4" w14:textId="77777777" w:rsidR="00986FB4" w:rsidRDefault="00986FB4">
      <w:pPr>
        <w:pStyle w:val="CRCoverPage"/>
        <w:spacing w:after="0"/>
        <w:rPr>
          <w:sz w:val="8"/>
          <w:szCs w:val="8"/>
        </w:rPr>
      </w:pPr>
    </w:p>
    <w:p w14:paraId="51EA2BC7" w14:textId="77777777" w:rsidR="00986FB4" w:rsidRDefault="00986FB4">
      <w:pPr>
        <w:sectPr w:rsidR="00986FB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9E612A" w14:textId="77777777" w:rsidR="00986FB4" w:rsidRDefault="0040314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4888059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1A024301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63D1406C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6DA15EE0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62C1A9F0" w14:textId="77777777" w:rsidR="00986FB4" w:rsidRDefault="0040314B">
      <w:pPr>
        <w:pStyle w:val="TOC2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AA1520D" w14:textId="77777777" w:rsidR="00986FB4" w:rsidRDefault="0040314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54888060"/>
      <w:bookmarkStart w:id="5" w:name="_Toc122434485"/>
      <w:r>
        <w:rPr>
          <w:b/>
          <w:lang w:eastAsia="ja-JP"/>
        </w:rPr>
        <w:lastRenderedPageBreak/>
        <w:t>Overview</w:t>
      </w:r>
      <w:bookmarkEnd w:id="4"/>
      <w:bookmarkEnd w:id="5"/>
    </w:p>
    <w:p w14:paraId="59D58BD8" w14:textId="77777777"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062D67A" w14:textId="77777777"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SimSun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14:paraId="1ACAED93" w14:textId="77777777" w:rsidR="00986FB4" w:rsidRDefault="0040314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888062"/>
      <w:r>
        <w:rPr>
          <w:b/>
        </w:rPr>
        <w:t>Corrections required</w:t>
      </w:r>
      <w:bookmarkEnd w:id="6"/>
      <w:bookmarkEnd w:id="7"/>
      <w:bookmarkEnd w:id="8"/>
    </w:p>
    <w:p w14:paraId="7608DF90" w14:textId="77777777" w:rsidR="00986FB4" w:rsidRDefault="0040314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6FB4" w14:paraId="3ADAC65E" w14:textId="77777777">
        <w:trPr>
          <w:trHeight w:val="447"/>
        </w:trPr>
        <w:tc>
          <w:tcPr>
            <w:tcW w:w="1985" w:type="dxa"/>
          </w:tcPr>
          <w:p w14:paraId="4D759C3C" w14:textId="77777777" w:rsidR="00986FB4" w:rsidRDefault="004031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F78CA1" w14:textId="77777777" w:rsidR="00986FB4" w:rsidRDefault="0040314B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NR_TestBody</w:t>
            </w:r>
            <w:proofErr w:type="spellEnd"/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986FB4" w14:paraId="4CA2500D" w14:textId="77777777">
        <w:trPr>
          <w:trHeight w:val="452"/>
        </w:trPr>
        <w:tc>
          <w:tcPr>
            <w:tcW w:w="1985" w:type="dxa"/>
          </w:tcPr>
          <w:p w14:paraId="75F8E1BB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F8BE1D" w14:textId="77777777" w:rsidR="00986FB4" w:rsidRDefault="0040314B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SimSun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986FB4" w14:paraId="1AB6558D" w14:textId="77777777">
        <w:tc>
          <w:tcPr>
            <w:tcW w:w="1985" w:type="dxa"/>
          </w:tcPr>
          <w:p w14:paraId="09E5E3AF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5C65B3" w14:textId="77777777" w:rsidR="00986FB4" w:rsidRDefault="0040314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986FB4" w14:paraId="2CF5BA6E" w14:textId="77777777">
        <w:tc>
          <w:tcPr>
            <w:tcW w:w="1985" w:type="dxa"/>
          </w:tcPr>
          <w:p w14:paraId="5FFCCDAC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06B3C52" w14:textId="77777777" w:rsidR="00986FB4" w:rsidRDefault="0040314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986FB4" w14:paraId="43F67DF7" w14:textId="77777777">
        <w:tc>
          <w:tcPr>
            <w:tcW w:w="1985" w:type="dxa"/>
          </w:tcPr>
          <w:p w14:paraId="69FDE0FB" w14:textId="77777777" w:rsidR="00986FB4" w:rsidRPr="00F85FDD" w:rsidRDefault="0040314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85FD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BACEC6A" w14:textId="47BC483F" w:rsidR="00986FB4" w:rsidRPr="00F85FDD" w:rsidRDefault="00F85FDD">
            <w:pPr>
              <w:rPr>
                <w:rFonts w:ascii="Arial" w:hAnsi="Arial"/>
                <w:highlight w:val="cyan"/>
              </w:rPr>
            </w:pPr>
            <w:r w:rsidRPr="00F85FDD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24B564D" w14:textId="77777777" w:rsidR="00986FB4" w:rsidRDefault="00986FB4"/>
    <w:p w14:paraId="7F3AC58D" w14:textId="77777777" w:rsidR="00986FB4" w:rsidRDefault="0040314B">
      <w:pPr>
        <w:rPr>
          <w:b/>
          <w:bCs/>
        </w:rPr>
      </w:pPr>
      <w:bookmarkStart w:id="10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 w14:paraId="487F4B6F" w14:textId="77777777">
        <w:tc>
          <w:tcPr>
            <w:tcW w:w="9855" w:type="dxa"/>
            <w:shd w:val="clear" w:color="auto" w:fill="auto"/>
          </w:tcPr>
          <w:p w14:paraId="0CB99C8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47B7771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6461354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14:paraId="0044CE6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6AAF7D2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14:paraId="6960B69A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4A291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14:paraId="3E16DD2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0E2DEDF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14:paraId="130DFDD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14:paraId="1ACEBE13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5EAA8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14:paraId="32BFFB4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</w:p>
          <w:p w14:paraId="0A1748D5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51C0C9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14:paraId="6D5DBBB4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F6DCA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14:paraId="7C7CD57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5C159F9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</w:t>
            </w:r>
          </w:p>
          <w:p w14:paraId="4498B67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14:paraId="319D56D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14:paraId="7C1A2F6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14:paraId="139886F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14:paraId="5D7D71D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08517F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7CF5A79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14:paraId="772C0B0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14:paraId="6FB0C37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6B47B30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38ABE4B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3571295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14:paraId="514C2D5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14:paraId="727580E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20DE431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09C136F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14:paraId="546607C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14:paraId="69464984" w14:textId="77777777" w:rsidR="00986FB4" w:rsidRDefault="0040314B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</w:tbl>
    <w:p w14:paraId="567DAC2D" w14:textId="77777777" w:rsidR="00986FB4" w:rsidRDefault="0040314B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 w14:paraId="240D6CA6" w14:textId="77777777">
        <w:tc>
          <w:tcPr>
            <w:tcW w:w="9855" w:type="dxa"/>
            <w:shd w:val="clear" w:color="auto" w:fill="auto"/>
          </w:tcPr>
          <w:p w14:paraId="2E4325C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610DC8B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68DA0AD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14:paraId="0FDFC03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15DCCD9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14:paraId="52C85074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C3653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14:paraId="080F624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5139E91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14:paraId="35B063D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14:paraId="4AF2D6F8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2DB3D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14:paraId="315957CF" w14:textId="77777777" w:rsidR="00986FB4" w:rsidRDefault="0040314B">
            <w:pPr>
              <w:ind w:firstLine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:=  640;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B8A811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lastRenderedPageBreak/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1B86D727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F8A27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14:paraId="437CE0DB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CB0B8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14:paraId="1086D979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2051A1B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76B6C4F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14:paraId="5CB055B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14:paraId="73D4F05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14:paraId="4B14656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14:paraId="68825A8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6BD71B5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3641E5C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14:paraId="1919BEA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14:paraId="0BB46DC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23E3517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62B91F9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72FDCA2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14:paraId="0D4051D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14:paraId="7791917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268701B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245A726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14:paraId="3CE46D0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14:paraId="22369C0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  <w:bookmarkEnd w:id="10"/>
    </w:tbl>
    <w:p w14:paraId="320DF28C" w14:textId="77777777" w:rsidR="00986FB4" w:rsidRDefault="00986FB4"/>
    <w:sectPr w:rsidR="00986F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09EE" w14:textId="77777777" w:rsidR="000730D5" w:rsidRDefault="000730D5">
      <w:pPr>
        <w:spacing w:after="0"/>
      </w:pPr>
      <w:r>
        <w:separator/>
      </w:r>
    </w:p>
  </w:endnote>
  <w:endnote w:type="continuationSeparator" w:id="0">
    <w:p w14:paraId="724BD6B3" w14:textId="77777777" w:rsidR="000730D5" w:rsidRDefault="00073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FD30" w14:textId="77777777" w:rsidR="000730D5" w:rsidRDefault="000730D5">
      <w:pPr>
        <w:spacing w:after="0"/>
      </w:pPr>
      <w:r>
        <w:separator/>
      </w:r>
    </w:p>
  </w:footnote>
  <w:footnote w:type="continuationSeparator" w:id="0">
    <w:p w14:paraId="2FCA21B0" w14:textId="77777777" w:rsidR="000730D5" w:rsidRDefault="00073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25ED" w14:textId="77777777" w:rsidR="00986FB4" w:rsidRDefault="004031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9678" w14:textId="77777777" w:rsidR="00986FB4" w:rsidRDefault="00986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0F19" w14:textId="77777777" w:rsidR="00986FB4" w:rsidRDefault="004031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676C" w14:textId="77777777" w:rsidR="00986FB4" w:rsidRDefault="00986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F2A56"/>
    <w:multiLevelType w:val="multilevel"/>
    <w:tmpl w:val="629F2A5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730D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14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14CB0"/>
    <w:rsid w:val="00941E30"/>
    <w:rsid w:val="009777D9"/>
    <w:rsid w:val="00986FB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05C2E"/>
    <w:rsid w:val="00B22FA9"/>
    <w:rsid w:val="00B258BB"/>
    <w:rsid w:val="00B67A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85FDD"/>
    <w:rsid w:val="00FB6386"/>
    <w:rsid w:val="2AE5584D"/>
    <w:rsid w:val="385B6485"/>
    <w:rsid w:val="3CF36328"/>
    <w:rsid w:val="3F4D4769"/>
    <w:rsid w:val="527D3462"/>
    <w:rsid w:val="70DE4037"/>
    <w:rsid w:val="746606F8"/>
    <w:rsid w:val="7A5C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B2B2D"/>
  <w15:docId w15:val="{C8E91633-0531-4323-BF3D-FBB3BFA8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0109EF-9422-4B3E-A502-E777B025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1128</Words>
  <Characters>6432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2411-12-31T00:00:00Z</cp:lastPrinted>
  <dcterms:created xsi:type="dcterms:W3CDTF">2022-06-14T04:53:00Z</dcterms:created>
  <dcterms:modified xsi:type="dcterms:W3CDTF">2022-06-14T04:53:00Z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