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DF77BC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AA67EB">
          <w:rPr>
            <w:b/>
            <w:i/>
            <w:noProof/>
            <w:sz w:val="28"/>
          </w:rPr>
          <w:t>736</w:t>
        </w:r>
      </w:fldSimple>
    </w:p>
    <w:p w14:paraId="210A5493" w14:textId="77777777" w:rsidR="00745C21" w:rsidRDefault="00AA67E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A67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3EF26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7A4A7B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1BFA9" w:rsidR="001E41F3" w:rsidRDefault="007A4A7B" w:rsidP="00B7489A">
            <w:pPr>
              <w:pStyle w:val="CRCoverPage"/>
              <w:spacing w:after="0"/>
              <w:rPr>
                <w:noProof/>
              </w:rPr>
            </w:pPr>
            <w:r w:rsidRPr="007A4A7B">
              <w:t>Correction for NR5GC idle mode test case 6.4.2.1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F561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0A5DF8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A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85BBE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a UE operating with IMS enabled, when switched on at step 6C the current TTCN implementation may not correctly handle the IMS registraion signalling.</w:t>
            </w:r>
          </w:p>
        </w:tc>
      </w:tr>
      <w:tr w:rsidR="00010F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5E3F61C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65789F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function f_NR5GC_SwitchOnAndResetIMS() instead of f_UT_SwitchOnUE()</w:t>
            </w:r>
          </w:p>
        </w:tc>
      </w:tr>
      <w:tr w:rsidR="00010F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F8EC0" w:rsidR="00010FCE" w:rsidRPr="00BD4675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010FCE" w14:paraId="034AF533" w14:textId="77777777" w:rsidTr="00547111">
        <w:tc>
          <w:tcPr>
            <w:tcW w:w="2694" w:type="dxa"/>
            <w:gridSpan w:val="2"/>
          </w:tcPr>
          <w:p w14:paraId="39D9EB5B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D3700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6.4.2.1.NR5GC</w:t>
            </w:r>
          </w:p>
        </w:tc>
      </w:tr>
      <w:tr w:rsidR="00010F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</w:p>
        </w:tc>
      </w:tr>
      <w:tr w:rsidR="00010F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F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0FCE" w:rsidRPr="008863B9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0FCE" w:rsidRPr="008863B9" w:rsidRDefault="00010FCE" w:rsidP="00010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F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006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FEE764" w14:textId="108B3B19" w:rsidR="00010FC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0FCE" w:rsidRPr="003E47A6">
        <w:rPr>
          <w:rFonts w:cs="Arial"/>
          <w:iCs/>
        </w:rPr>
        <w:t>Table of Contents</w:t>
      </w:r>
      <w:r w:rsidR="00010FCE">
        <w:tab/>
      </w:r>
      <w:r w:rsidR="00010FCE">
        <w:fldChar w:fldCharType="begin"/>
      </w:r>
      <w:r w:rsidR="00010FCE">
        <w:instrText xml:space="preserve"> PAGEREF _Toc105500694 \h </w:instrText>
      </w:r>
      <w:r w:rsidR="00010FCE">
        <w:fldChar w:fldCharType="separate"/>
      </w:r>
      <w:r w:rsidR="00010FCE">
        <w:t>2</w:t>
      </w:r>
      <w:r w:rsidR="00010FCE">
        <w:fldChar w:fldCharType="end"/>
      </w:r>
    </w:p>
    <w:p w14:paraId="70FFF551" w14:textId="4580CCEB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_Toc105500695 \h </w:instrText>
      </w:r>
      <w:r>
        <w:fldChar w:fldCharType="separate"/>
      </w:r>
      <w:r>
        <w:t>3</w:t>
      </w:r>
      <w:r>
        <w:fldChar w:fldCharType="end"/>
      </w:r>
    </w:p>
    <w:p w14:paraId="2673065C" w14:textId="2F36B00F" w:rsidR="00010FCE" w:rsidRDefault="00010F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47A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47A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_Toc105500696 \h </w:instrText>
      </w:r>
      <w:r>
        <w:fldChar w:fldCharType="separate"/>
      </w:r>
      <w:r>
        <w:t>3</w:t>
      </w:r>
      <w:r>
        <w:fldChar w:fldCharType="end"/>
      </w:r>
    </w:p>
    <w:p w14:paraId="25C7BA7C" w14:textId="5BBBDBB9" w:rsidR="00010FCE" w:rsidRDefault="00010F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E47A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E47A6">
        <w:rPr>
          <w:rFonts w:cs="Arial"/>
          <w:color w:val="000000"/>
          <w:lang w:eastAsia="en-GB"/>
        </w:rPr>
        <w:t xml:space="preserve">Change </w:t>
      </w:r>
      <w:r w:rsidRPr="003E47A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_Toc105500697 \h </w:instrText>
      </w:r>
      <w:r>
        <w:fldChar w:fldCharType="separate"/>
      </w:r>
      <w:r>
        <w:t>3</w:t>
      </w:r>
      <w:r>
        <w:fldChar w:fldCharType="end"/>
      </w:r>
    </w:p>
    <w:p w14:paraId="325A0C2F" w14:textId="7A49F0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0069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5500696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D9FAF48" w:rsidR="00A30C1F" w:rsidRDefault="00A30C1F" w:rsidP="00A30C1F"/>
    <w:p w14:paraId="0A47554F" w14:textId="77777777" w:rsidR="009F01C8" w:rsidRDefault="009F01C8" w:rsidP="009F01C8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5500697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F01C8" w14:paraId="02864BAC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5DD6" w14:textId="77777777" w:rsidR="009F01C8" w:rsidRDefault="009F01C8" w:rsidP="002552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60A" w14:textId="72A147F1" w:rsidR="009F01C8" w:rsidRPr="00B65B1E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>f_TC_6_4_2_1_NR5GC_TestBody()</w:t>
            </w:r>
          </w:p>
        </w:tc>
      </w:tr>
      <w:tr w:rsidR="009F01C8" w14:paraId="180FCB53" w14:textId="77777777" w:rsidTr="002552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762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29C2" w14:textId="23C841F4" w:rsidR="009F01C8" w:rsidRPr="00010FCE" w:rsidRDefault="009F01C8" w:rsidP="002552BB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a UE operating with IMS enabled, when sw</w:t>
            </w:r>
            <w:r w:rsidR="00010FCE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 xml:space="preserve">tched on </w:t>
            </w:r>
            <w:r w:rsidR="00010FCE">
              <w:rPr>
                <w:rFonts w:ascii="Arial" w:hAnsi="Arial"/>
                <w:noProof/>
              </w:rPr>
              <w:t>at step 6C the current TTCN implementation may not correctly handle the IMS registraion signalling.</w:t>
            </w:r>
          </w:p>
        </w:tc>
      </w:tr>
      <w:tr w:rsidR="009F01C8" w14:paraId="73ED89F5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C72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B38" w14:textId="0A223A02" w:rsidR="009F01C8" w:rsidRPr="0066224B" w:rsidRDefault="00010FCE" w:rsidP="002552B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Use function</w:t>
            </w:r>
            <w:r w:rsidR="009F01C8">
              <w:rPr>
                <w:noProof/>
              </w:rPr>
              <w:t xml:space="preserve"> f_NR5GC_SwitchOnAndResetIMS() instead of f_UT_SwitchOnUE()</w:t>
            </w:r>
          </w:p>
        </w:tc>
      </w:tr>
      <w:tr w:rsidR="009F01C8" w14:paraId="340C1CBF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B4E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508D" w14:textId="77777777" w:rsidR="009F01C8" w:rsidRDefault="009F01C8" w:rsidP="002552BB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D7">
              <w:rPr>
                <w:rFonts w:ascii="Arial" w:hAnsi="Arial" w:cs="Arial"/>
                <w:lang w:eastAsia="en-GB"/>
              </w:rPr>
              <w:t>Inactive_CellReSelection_NR5GC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9F01C8" w14:paraId="19DE4CA9" w14:textId="77777777" w:rsidTr="002552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80A" w14:textId="77777777" w:rsidR="009F01C8" w:rsidRDefault="009F01C8" w:rsidP="002552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8A81" w14:textId="7F235301" w:rsidR="009F01C8" w:rsidRDefault="00B10B88" w:rsidP="002552BB">
            <w:pPr>
              <w:rPr>
                <w:rFonts w:ascii="Arial" w:hAnsi="Arial"/>
                <w:lang w:eastAsia="zh-CN"/>
              </w:rPr>
            </w:pPr>
            <w:r w:rsidRPr="00B10B8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02FA20D" w14:textId="77777777" w:rsidR="009F01C8" w:rsidRDefault="009F01C8" w:rsidP="009F01C8">
      <w:pPr>
        <w:rPr>
          <w:lang w:val="en-US" w:eastAsia="zh-CN"/>
        </w:rPr>
      </w:pPr>
    </w:p>
    <w:p w14:paraId="3E68781B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01C8" w14:paraId="666E358C" w14:textId="77777777" w:rsidTr="002552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842B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function f_TC_6_4_2_1_NR5GC_TestBody() runs on NR5GC_PTC</w:t>
            </w:r>
          </w:p>
          <w:p w14:paraId="1BDF3E1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{ // @sic R5s200377 R5-204415 R5-205600 R5-212084 R5s210581 sic@</w:t>
            </w:r>
          </w:p>
          <w:p w14:paraId="5E5EA5DE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//FR2 Power levels are FFS</w:t>
            </w:r>
          </w:p>
          <w:p w14:paraId="700E0C7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v_T1_Cell1_RS_EPRE_FR1 := 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-115;</w:t>
            </w:r>
            <w:proofErr w:type="gramEnd"/>
          </w:p>
          <w:p w14:paraId="66020541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v_T2_Cell1_RS_EPRE_FR1 := tsc_NR_ServingCellSSS_EPRE_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7690738A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v_T2_Cell2_RS_EPRE_FR1 := -78; // @sic R5-198879 sic@</w:t>
            </w:r>
          </w:p>
          <w:p w14:paraId="1EAD68A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v_T0_Cell1_RS_EPRE_FR1 := tsc_NR_ServingCellSSS_EPRE_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7D956BEB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v_T0_Cell2_RS_EPRE_FR1 :=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tsc_NR_NonSuitableOffCellSSS_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EPRE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85A039D" w14:textId="77777777" w:rsidR="009F01C8" w:rsidRPr="00FE70E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4997F1" w14:textId="2EE4D170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…………………..</w:t>
            </w:r>
          </w:p>
          <w:p w14:paraId="0256E6B3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DD14F4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6C"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6E79A9C2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4C727581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F01C8">
              <w:rPr>
                <w:rFonts w:ascii="Arial" w:hAnsi="Arial" w:cs="Arial"/>
                <w:highlight w:val="yellow"/>
                <w:lang w:val="en-US" w:eastAsia="en-GB"/>
              </w:rPr>
              <w:t>f_UT_SwitchOnUE</w:t>
            </w:r>
            <w:proofErr w:type="spellEnd"/>
            <w:r w:rsidRPr="009F01C8">
              <w:rPr>
                <w:rFonts w:ascii="Arial" w:hAnsi="Arial" w:cs="Arial"/>
                <w:highlight w:val="yellow"/>
                <w:lang w:val="en-US" w:eastAsia="en-GB"/>
              </w:rPr>
              <w:t>(UT, false</w:t>
            </w:r>
            <w:proofErr w:type="gramStart"/>
            <w:r w:rsidRPr="009F01C8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5E12C3C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EDBB6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f_NR5GC_MobileInfo_Init();// @sic R5s210092 sic@</w:t>
            </w:r>
          </w:p>
          <w:p w14:paraId="0B3B3FE7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B0F4074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1328A38B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Generic procedure specified in TS 38.508-1 Table 4.5.3.2-1 are performed, in which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message includes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suspendConfig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with NR_RRC_INACTIVE condition thereby moving the UE to RRC_INACTIVE.</w:t>
            </w:r>
          </w:p>
          <w:p w14:paraId="1916D9A6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f_NR5GC_RRC_IdleState1N_Def(nr_Cell1, -,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); // @sic R5s210092 sic@</w:t>
            </w:r>
          </w:p>
          <w:p w14:paraId="1CA87A17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f_NR_RRC_InactiveDef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(nr_Cell1, -, false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6609475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22C06A6" w14:textId="2E444369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</w:t>
            </w:r>
          </w:p>
          <w:p w14:paraId="2E07E65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001CA83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D092776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533B956F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2FE0ACAD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594D2B28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007D9439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</w:p>
    <w:p w14:paraId="6CABF764" w14:textId="77777777" w:rsidR="009F01C8" w:rsidRDefault="009F01C8" w:rsidP="009F01C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01C8" w14:paraId="0585B6CB" w14:textId="77777777" w:rsidTr="002552B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A95F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>function f_TC_6_4_2_1_NR5GC_TestBody() runs on NR5GC_PTC</w:t>
            </w:r>
          </w:p>
          <w:p w14:paraId="2AF47210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{ // @sic R5s200377 R5-204415 R5-205600 R5-212084 R5s210581 sic@</w:t>
            </w:r>
          </w:p>
          <w:p w14:paraId="7EC88D66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//FR2 Power levels are FFS</w:t>
            </w:r>
          </w:p>
          <w:p w14:paraId="6EE58E1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v_T1_Cell1_RS_EPRE_FR1 := 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-115;</w:t>
            </w:r>
            <w:proofErr w:type="gramEnd"/>
          </w:p>
          <w:p w14:paraId="77891B49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v_T2_Cell1_RS_EPRE_FR1 := tsc_NR_ServingCellSSS_EPRE_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61E8C75D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v_T2_Cell2_RS_EPRE_FR1 := -78; // @sic R5-198879 sic@</w:t>
            </w:r>
          </w:p>
          <w:p w14:paraId="3A3520C3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v_T0_Cell1_RS_EPRE_FR1 := tsc_NR_ServingCellSSS_EPRE_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FR1;</w:t>
            </w:r>
            <w:proofErr w:type="gramEnd"/>
          </w:p>
          <w:p w14:paraId="2336BAD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var integer v_T0_Cell2_RS_EPRE_FR1 :=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tsc_NR_NonSuitableOffCellSSS_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EPRE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5AAE0CA" w14:textId="77777777" w:rsidR="009F01C8" w:rsidRPr="00FE70E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7E6394" w14:textId="1B11CE54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…………………..</w:t>
            </w:r>
          </w:p>
          <w:p w14:paraId="16BECF1A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11BE3F9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6C"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1605A4E5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The UE is switched on.</w:t>
            </w:r>
          </w:p>
          <w:p w14:paraId="7193AC12" w14:textId="0434466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f_NR5GC_SwitchOnAndResetIMS(</w:t>
            </w:r>
            <w:proofErr w:type="gramStart"/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93D284C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f_NR5GC_MobileInfo_Init();// @sic R5s210092 sic@</w:t>
            </w:r>
          </w:p>
          <w:p w14:paraId="4A3FCBE4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7DD355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@siclog "Step 7"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@</w:t>
            </w:r>
          </w:p>
          <w:p w14:paraId="52210DC3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// Generic procedure specified in TS 38.508-1 Table 4.5.3.2-1 are performed, in which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message includes the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suspendConfig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 with NR_RRC_INACTIVE condition thereby moving the UE to RRC_INACTIVE.</w:t>
            </w:r>
          </w:p>
          <w:p w14:paraId="5919E048" w14:textId="77777777" w:rsidR="009F01C8" w:rsidRPr="000310D7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f_NR5GC_RRC_IdleState1N_Def(nr_Cell1, -,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); // @sic R5s210092 sic@</w:t>
            </w:r>
          </w:p>
          <w:p w14:paraId="50BE2051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0D7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310D7">
              <w:rPr>
                <w:rFonts w:ascii="Arial" w:hAnsi="Arial" w:cs="Arial"/>
                <w:lang w:val="en-US" w:eastAsia="en-GB"/>
              </w:rPr>
              <w:t>f_NR_RRC_InactiveDef</w:t>
            </w:r>
            <w:proofErr w:type="spellEnd"/>
            <w:r w:rsidRPr="000310D7">
              <w:rPr>
                <w:rFonts w:ascii="Arial" w:hAnsi="Arial" w:cs="Arial"/>
                <w:lang w:val="en-US" w:eastAsia="en-GB"/>
              </w:rPr>
              <w:t>(nr_Cell1, -, false</w:t>
            </w:r>
            <w:proofErr w:type="gramStart"/>
            <w:r w:rsidRPr="000310D7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8EAAE6D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324DC2" w14:textId="6E61CA6B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………………………..</w:t>
            </w:r>
          </w:p>
          <w:p w14:paraId="7ADDF439" w14:textId="77777777" w:rsidR="009F01C8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2FEF2C5D" w14:textId="77777777" w:rsidR="009F01C8" w:rsidRPr="00571BB2" w:rsidRDefault="009F01C8" w:rsidP="002552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75C23667" w14:textId="77777777" w:rsidR="009F01C8" w:rsidRPr="00AB302D" w:rsidRDefault="009F01C8" w:rsidP="009F01C8">
      <w:pPr>
        <w:rPr>
          <w:lang w:val="en-US" w:eastAsia="zh-CN"/>
        </w:rPr>
      </w:pPr>
    </w:p>
    <w:p w14:paraId="36ADF126" w14:textId="77777777" w:rsidR="009F01C8" w:rsidRDefault="009F01C8" w:rsidP="009F01C8"/>
    <w:p w14:paraId="42141E45" w14:textId="77777777" w:rsidR="002B48E4" w:rsidRDefault="002B48E4" w:rsidP="00A30C1F"/>
    <w:sectPr w:rsidR="002B48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CFD5" w14:textId="77777777" w:rsidR="003C7AF2" w:rsidRDefault="003C7AF2">
      <w:r>
        <w:separator/>
      </w:r>
    </w:p>
  </w:endnote>
  <w:endnote w:type="continuationSeparator" w:id="0">
    <w:p w14:paraId="3298B5B4" w14:textId="77777777" w:rsidR="003C7AF2" w:rsidRDefault="003C7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36427" w14:textId="77777777" w:rsidR="003C7AF2" w:rsidRDefault="003C7AF2">
      <w:r>
        <w:separator/>
      </w:r>
    </w:p>
  </w:footnote>
  <w:footnote w:type="continuationSeparator" w:id="0">
    <w:p w14:paraId="555A0B38" w14:textId="77777777" w:rsidR="003C7AF2" w:rsidRDefault="003C7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5853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15540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8288120">
    <w:abstractNumId w:val="3"/>
  </w:num>
  <w:num w:numId="4" w16cid:durableId="2007122489">
    <w:abstractNumId w:val="5"/>
  </w:num>
  <w:num w:numId="5" w16cid:durableId="1720015318">
    <w:abstractNumId w:val="0"/>
  </w:num>
  <w:num w:numId="6" w16cid:durableId="83498478">
    <w:abstractNumId w:val="8"/>
  </w:num>
  <w:num w:numId="7" w16cid:durableId="301035377">
    <w:abstractNumId w:val="7"/>
  </w:num>
  <w:num w:numId="8" w16cid:durableId="604652585">
    <w:abstractNumId w:val="6"/>
  </w:num>
  <w:num w:numId="9" w16cid:durableId="1289122030">
    <w:abstractNumId w:val="9"/>
  </w:num>
  <w:num w:numId="10" w16cid:durableId="672293702">
    <w:abstractNumId w:val="1"/>
  </w:num>
  <w:num w:numId="11" w16cid:durableId="1338772327">
    <w:abstractNumId w:val="2"/>
  </w:num>
  <w:num w:numId="12" w16cid:durableId="643245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AF2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B0233C"/>
    <w:rsid w:val="00B10B88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801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1900-01-01T08:00:00Z</cp:lastPrinted>
  <dcterms:created xsi:type="dcterms:W3CDTF">2022-06-09T12:20:00Z</dcterms:created>
  <dcterms:modified xsi:type="dcterms:W3CDTF">2022-06-09T12:20:00Z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