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83A66" w14:textId="77777777" w:rsidR="00BF0828" w:rsidRDefault="00A33E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</w:t>
      </w:r>
      <w:r>
        <w:rPr>
          <w:rFonts w:hint="eastAsia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</w:t>
      </w:r>
    </w:p>
    <w:p w14:paraId="33A51307" w14:textId="77777777" w:rsidR="00BF0828" w:rsidRDefault="00A33E9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28" w14:paraId="16202F1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7C151" w14:textId="77777777" w:rsidR="00BF0828" w:rsidRDefault="00A33E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0828" w14:paraId="15A05D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B906C" w14:textId="77777777" w:rsidR="00BF0828" w:rsidRDefault="00A33E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28" w14:paraId="1847DC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DF75F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3EEB27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E947D7" w14:textId="77777777" w:rsidR="00BF0828" w:rsidRDefault="00BF08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75D407" w14:textId="77777777" w:rsidR="00BF0828" w:rsidRDefault="00A33E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3F0FA" w14:textId="77777777" w:rsidR="00BF0828" w:rsidRDefault="00A33E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077F9" w14:textId="77777777" w:rsidR="00BF0828" w:rsidRDefault="00A33E9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173411" w14:textId="77777777" w:rsidR="00BF0828" w:rsidRDefault="00A33E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55B3F" w14:textId="77777777" w:rsidR="00BF0828" w:rsidRDefault="00A33E9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FA6F74" w14:textId="77777777" w:rsidR="00BF0828" w:rsidRDefault="00A33E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2A0BC" w14:textId="77777777" w:rsidR="00BF0828" w:rsidRDefault="00A33E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2D4635" w14:textId="77777777" w:rsidR="00BF0828" w:rsidRDefault="00BF0828">
            <w:pPr>
              <w:pStyle w:val="CRCoverPage"/>
              <w:spacing w:after="0"/>
            </w:pPr>
          </w:p>
        </w:tc>
      </w:tr>
      <w:tr w:rsidR="00BF0828" w14:paraId="264969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55E8E" w14:textId="77777777" w:rsidR="00BF0828" w:rsidRDefault="00BF0828">
            <w:pPr>
              <w:pStyle w:val="CRCoverPage"/>
              <w:spacing w:after="0"/>
            </w:pPr>
          </w:p>
        </w:tc>
      </w:tr>
      <w:tr w:rsidR="00BF0828" w14:paraId="53EBD3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09833" w14:textId="77777777" w:rsidR="00BF0828" w:rsidRDefault="00A33E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28" w14:paraId="5A1E365D" w14:textId="77777777">
        <w:tc>
          <w:tcPr>
            <w:tcW w:w="9641" w:type="dxa"/>
            <w:gridSpan w:val="9"/>
          </w:tcPr>
          <w:p w14:paraId="191873C6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1879E8" w14:textId="77777777" w:rsidR="00BF0828" w:rsidRDefault="00BF08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28" w14:paraId="48F380F6" w14:textId="77777777">
        <w:tc>
          <w:tcPr>
            <w:tcW w:w="2835" w:type="dxa"/>
          </w:tcPr>
          <w:p w14:paraId="4A09973E" w14:textId="77777777" w:rsidR="00BF0828" w:rsidRDefault="00A33E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FBF6D1" w14:textId="77777777" w:rsidR="00BF0828" w:rsidRDefault="00A33E9A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8B334" w14:textId="77777777" w:rsidR="00BF0828" w:rsidRDefault="00BF0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F8E5C" w14:textId="77777777" w:rsidR="00BF0828" w:rsidRDefault="00A33E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5294D" w14:textId="77777777" w:rsidR="00BF0828" w:rsidRDefault="00BF0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4E4C8F" w14:textId="77777777" w:rsidR="00BF0828" w:rsidRDefault="00A33E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BDEC5" w14:textId="77777777" w:rsidR="00BF0828" w:rsidRDefault="00BF0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DF6B9" w14:textId="77777777" w:rsidR="00BF0828" w:rsidRDefault="00A33E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ED1CD" w14:textId="77777777" w:rsidR="00BF0828" w:rsidRDefault="00BF08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A72EE4" w14:textId="77777777" w:rsidR="00BF0828" w:rsidRDefault="00BF08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28" w14:paraId="75E41C9F" w14:textId="77777777">
        <w:tc>
          <w:tcPr>
            <w:tcW w:w="9640" w:type="dxa"/>
            <w:gridSpan w:val="11"/>
          </w:tcPr>
          <w:p w14:paraId="68BEAC47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1B66DA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2AF121" w14:textId="77777777" w:rsidR="00BF0828" w:rsidRDefault="00A33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15215" w14:textId="77777777" w:rsidR="00BF0828" w:rsidRDefault="00A33E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</w:t>
            </w:r>
            <w:r>
              <w:rPr>
                <w:rFonts w:hint="eastAsia"/>
              </w:rPr>
              <w:t>8.1.3.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</w:t>
            </w:r>
            <w:r>
              <w:fldChar w:fldCharType="end"/>
            </w:r>
          </w:p>
        </w:tc>
      </w:tr>
      <w:tr w:rsidR="00BF0828" w14:paraId="408F68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D2952B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1657E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552317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B5BB0" w14:textId="77777777" w:rsidR="00BF0828" w:rsidRDefault="00A33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9670C" w14:textId="77777777" w:rsidR="00BF0828" w:rsidRDefault="00A33E9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BF0828" w14:paraId="1544AB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B7F3" w14:textId="77777777" w:rsidR="00BF0828" w:rsidRDefault="00A33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AB167" w14:textId="77777777" w:rsidR="00BF0828" w:rsidRDefault="00A33E9A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0828" w14:paraId="61C57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6A0F71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F1215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4F6F92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317E6" w14:textId="77777777" w:rsidR="00BF0828" w:rsidRDefault="00A33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E8B5E8" w14:textId="77777777" w:rsidR="00BF0828" w:rsidRDefault="00A33E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978017" w14:textId="77777777" w:rsidR="00BF0828" w:rsidRDefault="00BF08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9C11C" w14:textId="77777777" w:rsidR="00BF0828" w:rsidRDefault="00A33E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1FEF9" w14:textId="77777777" w:rsidR="00BF0828" w:rsidRDefault="00A33E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:rsidR="00BF0828" w14:paraId="273E65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CEA92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CF9EE8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00923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B8244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162F7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508DF0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CEEC9F" w14:textId="77777777" w:rsidR="00BF0828" w:rsidRDefault="00A33E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85CA3" w14:textId="77777777" w:rsidR="00BF0828" w:rsidRDefault="00A33E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6C0FE" w14:textId="77777777" w:rsidR="00BF0828" w:rsidRDefault="00BF082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699B5" w14:textId="77777777" w:rsidR="00BF0828" w:rsidRDefault="00A33E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36887" w14:textId="77777777" w:rsidR="00BF0828" w:rsidRDefault="00A33E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BF0828" w14:paraId="039226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399C2" w14:textId="77777777" w:rsidR="00BF0828" w:rsidRDefault="00BF08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E9D90" w14:textId="77777777" w:rsidR="00BF0828" w:rsidRDefault="00A33E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2F8157" w14:textId="77777777" w:rsidR="00BF0828" w:rsidRDefault="00A33E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81D341" w14:textId="77777777" w:rsidR="00BF0828" w:rsidRDefault="00A33E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0828" w14:paraId="79A37362" w14:textId="77777777">
        <w:tc>
          <w:tcPr>
            <w:tcW w:w="1843" w:type="dxa"/>
          </w:tcPr>
          <w:p w14:paraId="18E0A2F1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7B0B8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32E664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E7037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399F8" w14:textId="77777777" w:rsidR="00BF0828" w:rsidRDefault="00A33E9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8.1.3.3.2.3.3-4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TS 38.508-1 </w:t>
            </w:r>
            <w:r>
              <w:t>Table 4.6.3-141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Hysteresis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 </w:t>
            </w:r>
            <w:proofErr w:type="spellStart"/>
            <w: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BF0828" w14:paraId="27FD1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B55AC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2769C" w14:textId="77777777" w:rsidR="00BF0828" w:rsidRDefault="00BF082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F0828" w14:paraId="749FF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E37AE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ACD3B" w14:textId="77777777" w:rsidR="00BF0828" w:rsidRDefault="00A33E9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lang w:val="en-US" w:eastAsia="zh-CN"/>
              </w:rPr>
              <w:t xml:space="preserve">Set Hysteresis to 3 and  </w:t>
            </w:r>
            <w:proofErr w:type="spellStart"/>
            <w:r>
              <w:rPr>
                <w:rFonts w:hint="eastAsia"/>
                <w:lang w:val="en-US" w:eastAsia="zh-CN"/>
              </w:rP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ms1024 when setup inter-RAT measurement and reporting for event B2.</w:t>
            </w:r>
          </w:p>
        </w:tc>
      </w:tr>
      <w:tr w:rsidR="00BF0828" w14:paraId="2FBEA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14339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CC358" w14:textId="77777777" w:rsidR="00BF0828" w:rsidRDefault="00BF082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F0828" w14:paraId="2A563E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92E6D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6DA6C" w14:textId="77777777" w:rsidR="00BF0828" w:rsidRDefault="00A33E9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may fail </w:t>
            </w:r>
            <w:r>
              <w:rPr>
                <w:rFonts w:cs="Arial"/>
                <w:lang w:eastAsia="en-GB"/>
              </w:rPr>
              <w:t>this test case</w:t>
            </w:r>
          </w:p>
        </w:tc>
      </w:tr>
      <w:tr w:rsidR="00BF0828" w14:paraId="2DCA03E5" w14:textId="77777777">
        <w:tc>
          <w:tcPr>
            <w:tcW w:w="2694" w:type="dxa"/>
            <w:gridSpan w:val="2"/>
          </w:tcPr>
          <w:p w14:paraId="49A393E2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D28FC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5AAE43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43272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197A" w14:textId="77777777" w:rsidR="00BF0828" w:rsidRDefault="00A33E9A">
            <w:pPr>
              <w:pStyle w:val="CRCoverPage"/>
              <w:spacing w:after="0"/>
            </w:pPr>
            <w:r>
              <w:rPr>
                <w:rFonts w:hint="eastAsia"/>
              </w:rPr>
              <w:t>8.1.3.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.2.NR5GC</w:t>
            </w:r>
          </w:p>
        </w:tc>
      </w:tr>
      <w:tr w:rsidR="00BF0828" w14:paraId="4A249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F9B94" w14:textId="77777777" w:rsidR="00BF0828" w:rsidRDefault="00BF08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0727A" w14:textId="77777777" w:rsidR="00BF0828" w:rsidRDefault="00BF0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28" w14:paraId="146864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FDAE6" w14:textId="77777777" w:rsidR="00BF0828" w:rsidRDefault="00BF0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D900F" w14:textId="77777777" w:rsidR="00BF0828" w:rsidRDefault="00A33E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C5582" w14:textId="77777777" w:rsidR="00BF0828" w:rsidRDefault="00A33E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292FB3" w14:textId="77777777" w:rsidR="00BF0828" w:rsidRDefault="00BF08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7A6D7" w14:textId="77777777" w:rsidR="00BF0828" w:rsidRDefault="00BF0828">
            <w:pPr>
              <w:pStyle w:val="CRCoverPage"/>
              <w:spacing w:after="0"/>
              <w:ind w:left="99"/>
            </w:pPr>
          </w:p>
        </w:tc>
      </w:tr>
      <w:tr w:rsidR="00BF0828" w14:paraId="7E5F7C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4F0B3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2C737" w14:textId="77777777" w:rsidR="00BF0828" w:rsidRDefault="00BF0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147B1" w14:textId="77777777" w:rsidR="00BF0828" w:rsidRDefault="00A33E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B852C8" w14:textId="77777777" w:rsidR="00BF0828" w:rsidRDefault="00A33E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C7CE0" w14:textId="77777777" w:rsidR="00BF0828" w:rsidRDefault="00BF0828">
            <w:pPr>
              <w:pStyle w:val="CRCoverPage"/>
              <w:spacing w:after="0"/>
              <w:ind w:left="99"/>
            </w:pPr>
          </w:p>
        </w:tc>
      </w:tr>
      <w:tr w:rsidR="00BF0828" w14:paraId="0ACDFE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3A1BB" w14:textId="77777777" w:rsidR="00BF0828" w:rsidRDefault="00A33E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04C97" w14:textId="77777777" w:rsidR="00BF0828" w:rsidRDefault="00BF0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7058A" w14:textId="77777777" w:rsidR="00BF0828" w:rsidRDefault="00A33E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3C39F4" w14:textId="77777777" w:rsidR="00BF0828" w:rsidRDefault="00A33E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80FAB" w14:textId="77777777" w:rsidR="00BF0828" w:rsidRDefault="00BF0828">
            <w:pPr>
              <w:pStyle w:val="CRCoverPage"/>
              <w:spacing w:after="0"/>
              <w:ind w:left="99"/>
            </w:pPr>
          </w:p>
        </w:tc>
      </w:tr>
      <w:tr w:rsidR="00BF0828" w14:paraId="6DCC73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ECC98" w14:textId="77777777" w:rsidR="00BF0828" w:rsidRDefault="00A33E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BB618" w14:textId="77777777" w:rsidR="00BF0828" w:rsidRDefault="00BF0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6626" w14:textId="77777777" w:rsidR="00BF0828" w:rsidRDefault="00A33E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1C98D3" w14:textId="77777777" w:rsidR="00BF0828" w:rsidRDefault="00A33E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F8209" w14:textId="77777777" w:rsidR="00BF0828" w:rsidRDefault="00BF0828">
            <w:pPr>
              <w:pStyle w:val="CRCoverPage"/>
              <w:spacing w:after="0"/>
              <w:ind w:left="99"/>
            </w:pPr>
          </w:p>
        </w:tc>
      </w:tr>
      <w:tr w:rsidR="00BF0828" w14:paraId="0D6F5E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CB197" w14:textId="77777777" w:rsidR="00BF0828" w:rsidRDefault="00BF08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5E06B" w14:textId="77777777" w:rsidR="00BF0828" w:rsidRDefault="00BF0828">
            <w:pPr>
              <w:pStyle w:val="CRCoverPage"/>
              <w:spacing w:after="0"/>
            </w:pPr>
          </w:p>
        </w:tc>
      </w:tr>
      <w:tr w:rsidR="00BF0828" w14:paraId="57AA94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8F418E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294FE" w14:textId="77777777" w:rsidR="00BF0828" w:rsidRDefault="00BF0828">
            <w:pPr>
              <w:pStyle w:val="CRCoverPage"/>
              <w:spacing w:after="0"/>
              <w:ind w:left="100"/>
            </w:pPr>
          </w:p>
        </w:tc>
      </w:tr>
      <w:tr w:rsidR="00BF0828" w14:paraId="67AE65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ACBEB" w14:textId="77777777" w:rsidR="00BF0828" w:rsidRDefault="00BF0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DDB9A" w14:textId="77777777" w:rsidR="00BF0828" w:rsidRDefault="00BF08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28" w14:paraId="78A0E4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DC4A8" w14:textId="77777777" w:rsidR="00BF0828" w:rsidRDefault="00A33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E1B79" w14:textId="77777777" w:rsidR="00BF0828" w:rsidRDefault="00BF0828">
            <w:pPr>
              <w:pStyle w:val="CRCoverPage"/>
              <w:spacing w:after="0"/>
              <w:ind w:left="100"/>
            </w:pPr>
          </w:p>
        </w:tc>
      </w:tr>
    </w:tbl>
    <w:p w14:paraId="4F7918DA" w14:textId="77777777" w:rsidR="00BF0828" w:rsidRDefault="00BF0828"/>
    <w:p w14:paraId="73BB34F0" w14:textId="77777777" w:rsidR="00BF0828" w:rsidRDefault="00BF0828">
      <w:pPr>
        <w:pStyle w:val="CRCoverPage"/>
        <w:spacing w:after="0"/>
        <w:rPr>
          <w:sz w:val="8"/>
          <w:szCs w:val="8"/>
        </w:rPr>
      </w:pPr>
    </w:p>
    <w:p w14:paraId="6FEAE1E8" w14:textId="77777777" w:rsidR="00BF0828" w:rsidRDefault="00BF0828">
      <w:pPr>
        <w:sectPr w:rsidR="00BF082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E971E7" w14:textId="77777777" w:rsidR="00BF0828" w:rsidRDefault="00BF0828"/>
    <w:p w14:paraId="36C35EB2" w14:textId="77777777" w:rsidR="00BF0828" w:rsidRDefault="00A33E9A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6234"/>
      <w:r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001499DA" w14:textId="77777777" w:rsidR="00BF0828" w:rsidRDefault="00A33E9A">
      <w:pPr>
        <w:pStyle w:val="Verzeichnis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_Toc6234 \h </w:instrText>
      </w:r>
      <w:r>
        <w:fldChar w:fldCharType="separate"/>
      </w:r>
      <w:r>
        <w:t>2</w:t>
      </w:r>
      <w:r>
        <w:fldChar w:fldCharType="end"/>
      </w:r>
    </w:p>
    <w:p w14:paraId="315EE2BD" w14:textId="77777777" w:rsidR="00BF0828" w:rsidRDefault="00A33E9A">
      <w:pPr>
        <w:pStyle w:val="Verzeichnis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_Toc15878 \h </w:instrText>
      </w:r>
      <w:r>
        <w:fldChar w:fldCharType="separate"/>
      </w:r>
      <w:r>
        <w:t>2</w:t>
      </w:r>
      <w:r>
        <w:fldChar w:fldCharType="end"/>
      </w:r>
    </w:p>
    <w:p w14:paraId="202D3C63" w14:textId="77777777" w:rsidR="00BF0828" w:rsidRDefault="00A33E9A">
      <w:pPr>
        <w:pStyle w:val="Verzeichnis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ascii="Arial" w:hAnsi="Arial" w:cs="Arial" w:hint="eastAsia"/>
          <w:lang w:eastAsia="en-GB"/>
        </w:rPr>
        <w:t>f_TC_8_1_3_3_2_TestBody</w:t>
      </w:r>
      <w:r>
        <w:tab/>
      </w:r>
      <w:r>
        <w:fldChar w:fldCharType="begin"/>
      </w:r>
      <w:r>
        <w:instrText xml:space="preserve"> PAGEREF _Toc2010 \h </w:instrText>
      </w:r>
      <w:r>
        <w:fldChar w:fldCharType="separate"/>
      </w:r>
      <w:r>
        <w:t>2</w:t>
      </w:r>
      <w:r>
        <w:fldChar w:fldCharType="end"/>
      </w:r>
    </w:p>
    <w:p w14:paraId="02726D46" w14:textId="77777777" w:rsidR="00BF0828" w:rsidRDefault="00A33E9A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AD6B898" w14:textId="77777777" w:rsidR="00BF0828" w:rsidRDefault="00A33E9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15878"/>
      <w:r>
        <w:rPr>
          <w:b/>
        </w:rPr>
        <w:t>Corrections required</w:t>
      </w:r>
      <w:bookmarkEnd w:id="2"/>
      <w:bookmarkEnd w:id="3"/>
      <w:bookmarkEnd w:id="4"/>
    </w:p>
    <w:p w14:paraId="1A7498D5" w14:textId="77777777" w:rsidR="00BF0828" w:rsidRDefault="00A33E9A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Note: Change2 in R5s220690 is also applied for this test case.</w:t>
      </w:r>
    </w:p>
    <w:p w14:paraId="0617E64B" w14:textId="77777777" w:rsidR="00BF0828" w:rsidRDefault="00A33E9A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010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lang w:eastAsia="en-GB"/>
        </w:rPr>
        <w:t>f_TC_8_1_3_3_2_TestBody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0828" w14:paraId="16690FA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696" w14:textId="77777777" w:rsidR="00BF0828" w:rsidRDefault="00A33E9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234E" w14:textId="77777777" w:rsidR="00BF0828" w:rsidRDefault="00A33E9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f_TC_8_1_3_3_2_TestBody</w:t>
            </w:r>
          </w:p>
        </w:tc>
      </w:tr>
      <w:tr w:rsidR="00BF0828" w14:paraId="51329373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281" w14:textId="77777777" w:rsidR="00BF0828" w:rsidRDefault="00A33E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87A" w14:textId="77777777" w:rsidR="00BF0828" w:rsidRDefault="00A33E9A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8.1.3.3.2.3.3-4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TS 38.508-1 </w:t>
            </w:r>
            <w:r>
              <w:t>Table 4.6.3-141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Hysteresis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 </w:t>
            </w:r>
            <w:proofErr w:type="spellStart"/>
            <w: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BF0828" w14:paraId="4CDBCF8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8888" w14:textId="77777777" w:rsidR="00BF0828" w:rsidRDefault="00A33E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682" w14:textId="77777777" w:rsidR="00BF0828" w:rsidRDefault="00A33E9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lang w:val="en-US" w:eastAsia="zh-CN"/>
              </w:rPr>
              <w:t xml:space="preserve">Set Hysteresis to 3 when setup inter-RAT measurement and </w:t>
            </w:r>
            <w:r>
              <w:rPr>
                <w:rFonts w:hint="eastAsia"/>
                <w:lang w:val="en-US" w:eastAsia="zh-CN"/>
              </w:rPr>
              <w:t>reporting for event B2.</w:t>
            </w:r>
          </w:p>
        </w:tc>
      </w:tr>
      <w:tr w:rsidR="00BF0828" w14:paraId="3B5DE96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EAEE" w14:textId="77777777" w:rsidR="00BF0828" w:rsidRDefault="00A33E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615D" w14:textId="77777777" w:rsidR="00BF0828" w:rsidRDefault="00A33E9A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RRC_Measurement_NR5GC_NR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B071DB" w14:paraId="4C0BD10E" w14:textId="77777777" w:rsidTr="00AE63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D1A6" w14:textId="77777777" w:rsidR="00B071DB" w:rsidRDefault="00B071DB" w:rsidP="00AE6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7CE3" w14:textId="77777777" w:rsidR="00B071DB" w:rsidRDefault="00B071DB" w:rsidP="00AE631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7B9FD90" w14:textId="77777777" w:rsidR="00BF0828" w:rsidRDefault="00BF0828">
      <w:pPr>
        <w:spacing w:after="0"/>
        <w:rPr>
          <w:rFonts w:ascii="Arial" w:hAnsi="Arial"/>
          <w:b/>
          <w:lang w:eastAsia="en-GB"/>
        </w:rPr>
      </w:pPr>
    </w:p>
    <w:p w14:paraId="3541695C" w14:textId="77777777" w:rsidR="00BF0828" w:rsidRDefault="00A33E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F0828" w14:paraId="28E43864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C591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f_TC_8_1_3_3_2_TestBody() runs on NR_BASE_PTC</w:t>
            </w:r>
          </w:p>
          <w:p w14:paraId="596F08AB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13AC5C6B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5662359C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10AF791E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-85;</w:t>
            </w:r>
          </w:p>
          <w:p w14:paraId="36C62667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-85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ABC013A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4987F6AC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00EEDD8" w14:textId="77777777" w:rsidR="00BF0828" w:rsidRPr="00B071DB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var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EUTRA_PhysCellId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v_EUTRA_CellId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;</w:t>
            </w:r>
          </w:p>
          <w:p w14:paraId="57C72446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DC7831A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39FD2C40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0;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//@sic R5-218335, R5s200713 sic@</w:t>
            </w:r>
          </w:p>
          <w:p w14:paraId="409768BE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0B9A2488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77;</w:t>
            </w:r>
          </w:p>
          <w:p w14:paraId="33783146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56;</w:t>
            </w:r>
          </w:p>
          <w:p w14:paraId="2507294A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EC7D413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EUTRA_NR_CoOrd_GUTI_Type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v_CoOrd_Guti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31FAEB9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217ED689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B16_Type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v_TrackingAreaCode_Eutra_Epc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9F90BD5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0247977D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F8B573A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F9E041E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C10DEA6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4E3A4193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2BF271E1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F07978A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314D3198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v_NR_MeasResultEUTRA_CGI_InfoEUTRA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974715A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v_CellAc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32D816F" w14:textId="77777777" w:rsidR="00BF0828" w:rsidRPr="00B071DB" w:rsidRDefault="00A33E9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var template (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value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)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FreqBandIndicatorEUTRA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v_FreqBandIndicatorEUTRA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;</w:t>
            </w:r>
          </w:p>
          <w:p w14:paraId="03CB3CFF" w14:textId="77777777" w:rsidR="00BF0828" w:rsidRPr="00B071DB" w:rsidRDefault="00BF082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</w:p>
          <w:p w14:paraId="26EFA28F" w14:textId="77777777" w:rsidR="00BF0828" w:rsidRDefault="00A33E9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523C20F4" w14:textId="77777777" w:rsidR="00BF0828" w:rsidRDefault="00BF082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67C91980" w14:textId="77777777" w:rsidR="00BF0828" w:rsidRDefault="00A33E9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56541597" w14:textId="77777777" w:rsidR="00BF0828" w:rsidRDefault="00BF0828">
      <w:pPr>
        <w:spacing w:after="0"/>
        <w:rPr>
          <w:rFonts w:ascii="Arial" w:hAnsi="Arial"/>
          <w:b/>
          <w:color w:val="000000"/>
          <w:lang w:eastAsia="en-GB"/>
        </w:rPr>
      </w:pPr>
    </w:p>
    <w:p w14:paraId="72CD23B6" w14:textId="77777777" w:rsidR="00BF0828" w:rsidRDefault="00A33E9A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F0828" w14:paraId="5A7320AD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F80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f_TC_8_1_3_3_2_TestBody() runs on NR_BASE_PTC</w:t>
            </w:r>
          </w:p>
          <w:p w14:paraId="218DF802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5E703BA4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12ACF765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109B97FD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-85;</w:t>
            </w:r>
          </w:p>
          <w:p w14:paraId="3C228486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-85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342EAB0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9322BE5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4CAAE61" w14:textId="77777777" w:rsidR="00BF0828" w:rsidRPr="00B071DB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var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EUTRA_PhysCellId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v_EUTRA_CellId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;</w:t>
            </w:r>
          </w:p>
          <w:p w14:paraId="4E90B64C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20AE7381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5F91D2EF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3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 //@sic R5-218335, R5s200713 sic@</w:t>
            </w:r>
          </w:p>
          <w:p w14:paraId="78560811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17806DF0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77;</w:t>
            </w:r>
          </w:p>
          <w:p w14:paraId="35064A1C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56;</w:t>
            </w:r>
          </w:p>
          <w:p w14:paraId="4D55D74F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131C1F2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EUTRA_NR_CoOrd_GUTI_Type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d_Guti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CEA4F5C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3F34C5E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B16_Type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v_TrackingAreaCode_Eutra_Epc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7C5AB16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454124E9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F31E824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8A3A3B0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8CB8574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2CBB045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3B362DF2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288D5F74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RRCReconfiguration_v1530_IEs v_RRCReconfiguration_v1530;</w:t>
            </w:r>
          </w:p>
          <w:p w14:paraId="5293A401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v_NR_MeasResultEUTRA_CGI_InfoEUTRA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507A36B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v_CellAccessRelatedInfo_EUTRA_EPC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114E650" w14:textId="77777777" w:rsidR="00BF0828" w:rsidRPr="00B071DB" w:rsidRDefault="00A33E9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var template</w:t>
            </w:r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(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value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)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FreqBandIndicatorEUTRA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</w:t>
            </w:r>
            <w:proofErr w:type="spellStart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v_FreqBandIndicatorEUTRA</w:t>
            </w:r>
            <w:proofErr w:type="spellEnd"/>
            <w:r w:rsidRPr="00B071DB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;</w:t>
            </w:r>
          </w:p>
          <w:p w14:paraId="69D44581" w14:textId="77777777" w:rsidR="00BF0828" w:rsidRPr="00B071DB" w:rsidRDefault="00BF082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</w:p>
          <w:p w14:paraId="0F7B59C8" w14:textId="77777777" w:rsidR="00BF0828" w:rsidRDefault="00A33E9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0A300110" w14:textId="77777777" w:rsidR="00BF0828" w:rsidRDefault="00BF082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6EA56726" w14:textId="77777777" w:rsidR="00BF0828" w:rsidRDefault="00A33E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0DB98111" w14:textId="77777777" w:rsidR="00BF0828" w:rsidRDefault="00BF0828">
      <w:pPr>
        <w:spacing w:after="0"/>
        <w:rPr>
          <w:rFonts w:ascii="Arial" w:hAnsi="Arial"/>
          <w:b/>
          <w:color w:val="000000"/>
          <w:lang w:eastAsia="en-GB"/>
        </w:rPr>
      </w:pPr>
    </w:p>
    <w:p w14:paraId="20991217" w14:textId="77777777" w:rsidR="00BF0828" w:rsidRDefault="00BF0828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BF082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27512" w14:textId="77777777" w:rsidR="00A33E9A" w:rsidRDefault="00A33E9A">
      <w:pPr>
        <w:spacing w:after="0"/>
      </w:pPr>
      <w:r>
        <w:separator/>
      </w:r>
    </w:p>
  </w:endnote>
  <w:endnote w:type="continuationSeparator" w:id="0">
    <w:p w14:paraId="7C357640" w14:textId="77777777" w:rsidR="00A33E9A" w:rsidRDefault="00A33E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472B" w14:textId="77777777" w:rsidR="00A33E9A" w:rsidRDefault="00A33E9A">
      <w:pPr>
        <w:spacing w:after="0"/>
      </w:pPr>
      <w:r>
        <w:separator/>
      </w:r>
    </w:p>
  </w:footnote>
  <w:footnote w:type="continuationSeparator" w:id="0">
    <w:p w14:paraId="05BD044A" w14:textId="77777777" w:rsidR="00A33E9A" w:rsidRDefault="00A33E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BB0F" w14:textId="77777777" w:rsidR="00BF0828" w:rsidRDefault="00A33E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FF2B" w14:textId="77777777" w:rsidR="00BF0828" w:rsidRDefault="00BF082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2CE22" w14:textId="77777777" w:rsidR="00BF0828" w:rsidRDefault="00A33E9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50F5" w14:textId="77777777" w:rsidR="00BF0828" w:rsidRDefault="00BF08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527790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890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33E9A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071DB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0828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B973201"/>
    <w:rsid w:val="18454945"/>
    <w:rsid w:val="19BE3F0C"/>
    <w:rsid w:val="1AC21DD8"/>
    <w:rsid w:val="1B601F5B"/>
    <w:rsid w:val="1D55469B"/>
    <w:rsid w:val="20A30886"/>
    <w:rsid w:val="25416CFC"/>
    <w:rsid w:val="26AE4B2D"/>
    <w:rsid w:val="28482F5C"/>
    <w:rsid w:val="2BF46523"/>
    <w:rsid w:val="2FB7522E"/>
    <w:rsid w:val="35A60FBF"/>
    <w:rsid w:val="361E1732"/>
    <w:rsid w:val="38AB76D3"/>
    <w:rsid w:val="47A8280C"/>
    <w:rsid w:val="4CE20549"/>
    <w:rsid w:val="4CFD02CC"/>
    <w:rsid w:val="4E0977EC"/>
    <w:rsid w:val="51791EEB"/>
    <w:rsid w:val="5C161975"/>
    <w:rsid w:val="60284CE5"/>
    <w:rsid w:val="66445129"/>
    <w:rsid w:val="6AA9791B"/>
    <w:rsid w:val="6C305B70"/>
    <w:rsid w:val="6F242E2B"/>
    <w:rsid w:val="77445B50"/>
    <w:rsid w:val="780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251FF"/>
  <w15:docId w15:val="{586A27C1-BB57-47EA-8BE6-984E80A5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  <w:qFormat/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Fett">
    <w:name w:val="Strong"/>
    <w:uiPriority w:val="22"/>
    <w:qFormat/>
    <w:rPr>
      <w:b/>
      <w:bCs/>
    </w:rPr>
  </w:style>
  <w:style w:type="character" w:styleId="BesuchterLink">
    <w:name w:val="FollowedHyperlink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926</Words>
  <Characters>5841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wacker thomas</cp:lastModifiedBy>
  <cp:revision>4</cp:revision>
  <cp:lastPrinted>2411-12-31T00:00:00Z</cp:lastPrinted>
  <dcterms:created xsi:type="dcterms:W3CDTF">2022-05-17T10:33:00Z</dcterms:created>
  <dcterms:modified xsi:type="dcterms:W3CDTF">2022-05-26T10:14:00Z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