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88B8C" w14:textId="77777777" w:rsidR="002D1067" w:rsidRDefault="002D1067" w:rsidP="002D10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7EBD">
        <w:fldChar w:fldCharType="begin"/>
      </w:r>
      <w:r w:rsidR="00167EBD">
        <w:instrText xml:space="preserve"> DOCPROPERTY  TSG/WGRef  \* MERGEFORMAT </w:instrText>
      </w:r>
      <w:r w:rsidR="00167EBD">
        <w:fldChar w:fldCharType="separate"/>
      </w:r>
      <w:r>
        <w:rPr>
          <w:b/>
          <w:noProof/>
          <w:sz w:val="24"/>
        </w:rPr>
        <w:t>RAN5</w:t>
      </w:r>
      <w:r w:rsidR="00167E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67EBD">
        <w:fldChar w:fldCharType="begin"/>
      </w:r>
      <w:r w:rsidR="00167EBD">
        <w:instrText xml:space="preserve"> DOCPROPERTY  MtgSeq  \* MERGEFORMAT </w:instrText>
      </w:r>
      <w:r w:rsidR="00167EBD">
        <w:fldChar w:fldCharType="separate"/>
      </w:r>
      <w:r w:rsidRPr="00EB09B7">
        <w:rPr>
          <w:b/>
          <w:noProof/>
          <w:sz w:val="24"/>
        </w:rPr>
        <w:t>2022</w:t>
      </w:r>
      <w:r w:rsidR="00167EBD">
        <w:rPr>
          <w:b/>
          <w:noProof/>
          <w:sz w:val="24"/>
        </w:rPr>
        <w:fldChar w:fldCharType="end"/>
      </w:r>
      <w:r w:rsidR="00167EBD">
        <w:fldChar w:fldCharType="begin"/>
      </w:r>
      <w:r w:rsidR="00167EBD">
        <w:instrText xml:space="preserve"> DOCPROPERTY  MtgTitle  \* MERGEFORMAT </w:instrText>
      </w:r>
      <w:r w:rsidR="00167EBD">
        <w:fldChar w:fldCharType="separate"/>
      </w:r>
      <w:r>
        <w:rPr>
          <w:b/>
          <w:noProof/>
          <w:sz w:val="24"/>
        </w:rPr>
        <w:t>-TTCN email</w:t>
      </w:r>
      <w:r w:rsidR="00167E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7EBD">
        <w:fldChar w:fldCharType="begin"/>
      </w:r>
      <w:r w:rsidR="00167EBD">
        <w:instrText xml:space="preserve"> DOCPROPERTY  Tdoc#  \* MERGEFORMAT </w:instrText>
      </w:r>
      <w:r w:rsidR="00167EBD">
        <w:fldChar w:fldCharType="separate"/>
      </w:r>
      <w:r w:rsidRPr="00E13F3D">
        <w:rPr>
          <w:b/>
          <w:i/>
          <w:noProof/>
          <w:sz w:val="28"/>
        </w:rPr>
        <w:t>R5s220686</w:t>
      </w:r>
      <w:r w:rsidR="00167EBD">
        <w:rPr>
          <w:b/>
          <w:i/>
          <w:noProof/>
          <w:sz w:val="28"/>
        </w:rPr>
        <w:fldChar w:fldCharType="end"/>
      </w:r>
    </w:p>
    <w:p w14:paraId="334E405E" w14:textId="77777777" w:rsidR="002D1067" w:rsidRDefault="00167EBD" w:rsidP="002D10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D106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D1067">
        <w:rPr>
          <w:b/>
          <w:noProof/>
          <w:sz w:val="24"/>
        </w:rPr>
        <w:t xml:space="preserve">, </w:t>
      </w:r>
      <w:r w:rsidR="002D1067">
        <w:fldChar w:fldCharType="begin"/>
      </w:r>
      <w:r w:rsidR="002D1067">
        <w:instrText xml:space="preserve"> DOCPROPERTY  Country  \* MERGEFORMAT </w:instrText>
      </w:r>
      <w:r w:rsidR="002D1067">
        <w:fldChar w:fldCharType="end"/>
      </w:r>
      <w:r w:rsidR="002D106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1067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2D106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1067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067" w14:paraId="40B5B3A0" w14:textId="77777777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82D10" w14:textId="77777777" w:rsidR="002D1067" w:rsidRDefault="002D1067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1067" w14:paraId="70BA9BA2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B8E1C9" w14:textId="77777777" w:rsidR="002D1067" w:rsidRDefault="002D1067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067" w14:paraId="678FFCE0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177DC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487C5117" w14:textId="77777777" w:rsidTr="006813CD">
        <w:tc>
          <w:tcPr>
            <w:tcW w:w="142" w:type="dxa"/>
            <w:tcBorders>
              <w:left w:val="single" w:sz="4" w:space="0" w:color="auto"/>
            </w:tcBorders>
          </w:tcPr>
          <w:p w14:paraId="19E501EE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87D82A" w14:textId="77777777" w:rsidR="002D1067" w:rsidRPr="00410371" w:rsidRDefault="00167EBD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1067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7C686C" w14:textId="77777777" w:rsidR="002D1067" w:rsidRDefault="002D1067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ED4AB" w14:textId="77777777" w:rsidR="002D1067" w:rsidRPr="00410371" w:rsidRDefault="00167EBD" w:rsidP="006813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1067" w:rsidRPr="00410371">
              <w:rPr>
                <w:b/>
                <w:noProof/>
                <w:sz w:val="28"/>
              </w:rPr>
              <w:t>4675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F19CD5" w14:textId="77777777" w:rsidR="002D1067" w:rsidRDefault="002D1067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A62C1" w14:textId="77777777" w:rsidR="002D1067" w:rsidRPr="00410371" w:rsidRDefault="00167EBD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106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4B7BFA" w14:textId="77777777" w:rsidR="002D1067" w:rsidRDefault="002D1067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FF504" w14:textId="77777777" w:rsidR="002D1067" w:rsidRPr="00410371" w:rsidRDefault="00167EBD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1067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C79A6F" w14:textId="77777777"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14:paraId="7D799045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C51B" w14:textId="77777777"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14:paraId="1CB6B9D2" w14:textId="77777777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0A3BF" w14:textId="77777777" w:rsidR="002D1067" w:rsidRPr="00F25D98" w:rsidRDefault="002D1067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067" w14:paraId="01DAAE6C" w14:textId="77777777" w:rsidTr="006813CD">
        <w:tc>
          <w:tcPr>
            <w:tcW w:w="9641" w:type="dxa"/>
            <w:gridSpan w:val="9"/>
          </w:tcPr>
          <w:p w14:paraId="29036231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6216B0" w14:textId="77777777" w:rsidR="002D1067" w:rsidRDefault="002D1067" w:rsidP="002D10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067" w14:paraId="5409AD95" w14:textId="77777777" w:rsidTr="006813CD">
        <w:tc>
          <w:tcPr>
            <w:tcW w:w="2835" w:type="dxa"/>
          </w:tcPr>
          <w:p w14:paraId="770D3348" w14:textId="77777777" w:rsidR="002D1067" w:rsidRDefault="002D1067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753DBA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CDEA0D" w14:textId="77777777"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8DAA0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80729" w14:textId="77777777"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07A455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83536" w14:textId="77777777"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5E1469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1D80A" w14:textId="77777777" w:rsidR="002D1067" w:rsidRDefault="002D1067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54FE94" w14:textId="77777777" w:rsidR="002D1067" w:rsidRDefault="002D1067" w:rsidP="002D1067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067" w14:paraId="4CF5C9D6" w14:textId="77777777" w:rsidTr="002D1067">
        <w:tc>
          <w:tcPr>
            <w:tcW w:w="9640" w:type="dxa"/>
            <w:gridSpan w:val="11"/>
          </w:tcPr>
          <w:p w14:paraId="61B73840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4F044314" w14:textId="77777777" w:rsidTr="002D10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4D07BD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E8DD8" w14:textId="77777777" w:rsidR="002D1067" w:rsidRDefault="00167EBD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1067">
              <w:t>Correction to LTE IRAT testcase 8.6.3.4</w:t>
            </w:r>
            <w:r>
              <w:fldChar w:fldCharType="end"/>
            </w:r>
          </w:p>
        </w:tc>
      </w:tr>
      <w:tr w:rsidR="002D1067" w14:paraId="026B556A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718E252A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4B75D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10CF410B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6AB862E7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715E1" w14:textId="77777777" w:rsidR="002D1067" w:rsidRDefault="00167EBD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D106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D1067" w14:paraId="26414FC7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79FEF079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C5BFA" w14:textId="77777777" w:rsidR="002D1067" w:rsidRDefault="002D1067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1067" w14:paraId="3148B6EA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329E437C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8FBCBE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76D40D68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4D9E0C71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50384C" w14:textId="77777777" w:rsidR="002D1067" w:rsidRDefault="00167EBD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1067">
              <w:rPr>
                <w:noProof/>
              </w:rPr>
              <w:t>TEI11_Test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C8F00" w14:textId="77777777" w:rsidR="002D1067" w:rsidRDefault="002D1067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6F992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13892" w14:textId="77777777" w:rsidR="002D1067" w:rsidRDefault="00167EBD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D1067">
              <w:rPr>
                <w:noProof/>
              </w:rPr>
              <w:t>2022-05-17</w:t>
            </w:r>
            <w:r>
              <w:rPr>
                <w:noProof/>
              </w:rPr>
              <w:fldChar w:fldCharType="end"/>
            </w:r>
          </w:p>
        </w:tc>
      </w:tr>
      <w:tr w:rsidR="002D1067" w14:paraId="1E7AD351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40133CDA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24A97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46311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193F57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FE756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470C9B6B" w14:textId="77777777" w:rsidTr="002D10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994AD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99B147" w14:textId="77777777" w:rsidR="002D1067" w:rsidRDefault="00167EBD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10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2B102" w14:textId="77777777"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D66C1" w14:textId="77777777" w:rsidR="002D1067" w:rsidRDefault="002D1067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BC976" w14:textId="77777777" w:rsidR="002D1067" w:rsidRDefault="00167EBD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10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D1067" w14:paraId="632EC552" w14:textId="77777777" w:rsidTr="002D10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32C2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AF22FA" w14:textId="77777777" w:rsidR="002D1067" w:rsidRDefault="002D1067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DDBD3E" w14:textId="77777777" w:rsidR="002D1067" w:rsidRDefault="002D1067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1C711" w14:textId="77777777" w:rsidR="002D1067" w:rsidRPr="007C2097" w:rsidRDefault="002D1067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1067" w14:paraId="31038B69" w14:textId="77777777" w:rsidTr="002D1067">
        <w:tc>
          <w:tcPr>
            <w:tcW w:w="1843" w:type="dxa"/>
          </w:tcPr>
          <w:p w14:paraId="1454B53B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B95521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4E0D8162" w14:textId="7777777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80C5D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F4816" w14:textId="77777777" w:rsidR="002D1067" w:rsidRPr="00B76627" w:rsidRDefault="002D1067" w:rsidP="002D1067">
            <w:pPr>
              <w:pStyle w:val="CRCoverPage"/>
              <w:spacing w:after="0"/>
            </w:pPr>
            <w:r w:rsidRPr="00B76627">
              <w:t xml:space="preserve">TC 8.6.3.4, Cell 9 is UTRA </w:t>
            </w:r>
            <w:r w:rsidRPr="00B76627">
              <w:rPr>
                <w:rFonts w:hint="eastAsia"/>
                <w:lang w:eastAsia="zh-CN"/>
              </w:rPr>
              <w:t>cell</w:t>
            </w:r>
            <w:r w:rsidRPr="00B76627">
              <w:t xml:space="preserve">. In Step 5Aa1, Optional IMS Deregistration procedure performed in UTRA cell, which should be executed in cell 9, but current TTCN </w:t>
            </w:r>
            <w:proofErr w:type="spellStart"/>
            <w:r w:rsidRPr="00B76627">
              <w:t>implemention</w:t>
            </w:r>
            <w:proofErr w:type="spellEnd"/>
            <w:r w:rsidRPr="00B76627">
              <w:t xml:space="preserve"> is in cell 5, that inconsistent with prose.</w:t>
            </w:r>
          </w:p>
        </w:tc>
      </w:tr>
      <w:tr w:rsidR="002D1067" w14:paraId="2F2B1E4E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95D25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75EC3" w14:textId="77777777" w:rsidR="002D1067" w:rsidRPr="00B7662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260374DE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66A68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CE9FA" w14:textId="77777777" w:rsidR="002D1067" w:rsidRPr="00B76627" w:rsidRDefault="002D1067" w:rsidP="002D1067">
            <w:pPr>
              <w:pStyle w:val="CRCoverPage"/>
              <w:spacing w:after="0"/>
            </w:pPr>
            <w:r w:rsidRPr="00B76627">
              <w:t>Change utran_Cell5 to utran_Cell9 in Optional IMS Deregistration procedure.</w:t>
            </w:r>
          </w:p>
          <w:p w14:paraId="5CC8FFA0" w14:textId="77777777" w:rsidR="002D1067" w:rsidRPr="00B76627" w:rsidRDefault="002D1067" w:rsidP="002D106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D1067" w14:paraId="0E6BC0D3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73705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6BADE" w14:textId="77777777" w:rsidR="002D1067" w:rsidRPr="00B7662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622CA23E" w14:textId="77777777" w:rsidTr="002D10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120E3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942F" w14:textId="77777777" w:rsidR="002D1067" w:rsidRPr="00B7662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2D1067" w14:paraId="30597620" w14:textId="77777777" w:rsidTr="002D1067">
        <w:tc>
          <w:tcPr>
            <w:tcW w:w="2694" w:type="dxa"/>
            <w:gridSpan w:val="2"/>
          </w:tcPr>
          <w:p w14:paraId="65591630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B51E55" w14:textId="77777777" w:rsidR="002D106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7AC8D96C" w14:textId="7777777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57BE5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EEAF8" w14:textId="77777777" w:rsidR="002D1067" w:rsidRDefault="00B63EDC" w:rsidP="002D1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8.6.3.4</w:t>
            </w:r>
          </w:p>
        </w:tc>
      </w:tr>
      <w:tr w:rsidR="002D1067" w14:paraId="39A7F8D3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0052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AF578" w14:textId="77777777" w:rsidR="002D106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35566FB9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196A2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CB8D7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4BF0D6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632EB1" w14:textId="77777777" w:rsidR="002D1067" w:rsidRDefault="002D1067" w:rsidP="002D10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2F3F9" w14:textId="77777777"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14:paraId="734144A4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E4FF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5EDD9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23DD4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AB6FF" w14:textId="77777777" w:rsidR="002D1067" w:rsidRDefault="002D1067" w:rsidP="002D10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B39B3" w14:textId="77777777"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14:paraId="28000E78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345C2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7F8D1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65DC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D6D2E" w14:textId="77777777" w:rsidR="002D106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269C2" w14:textId="77777777"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14:paraId="4473D711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7E704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63AA0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3F27A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A10F5" w14:textId="77777777" w:rsidR="002D106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094A4B" w14:textId="77777777"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14:paraId="42D60CF9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E8D61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292C9" w14:textId="77777777" w:rsidR="002D1067" w:rsidRDefault="002D1067" w:rsidP="002D1067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14:paraId="3F297545" w14:textId="77777777" w:rsidTr="002D10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C9223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F0ED9" w14:textId="77777777" w:rsidR="002D1067" w:rsidRDefault="002D1067" w:rsidP="002D10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067" w:rsidRPr="008863B9" w14:paraId="49496495" w14:textId="77777777" w:rsidTr="002D10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4BB1F" w14:textId="77777777" w:rsidR="002D1067" w:rsidRPr="008863B9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0B730B" w14:textId="77777777" w:rsidR="002D1067" w:rsidRPr="008863B9" w:rsidRDefault="002D1067" w:rsidP="002D10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067" w14:paraId="0BAD2E48" w14:textId="7777777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47E13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55F7F" w14:textId="77777777" w:rsidR="002D1067" w:rsidRDefault="002D1067" w:rsidP="002D10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53AE7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484172FB" w14:textId="77777777" w:rsidR="003854BF" w:rsidRDefault="003854BF" w:rsidP="003854BF">
      <w:pPr>
        <w:rPr>
          <w:noProof/>
        </w:rPr>
      </w:pPr>
    </w:p>
    <w:p w14:paraId="11E4D077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E3170" w14:textId="77777777" w:rsidR="00BB18FC" w:rsidRDefault="00BB18FC" w:rsidP="00BB18FC">
      <w:pPr>
        <w:rPr>
          <w:noProof/>
        </w:rPr>
      </w:pPr>
    </w:p>
    <w:p w14:paraId="2B5B3EC0" w14:textId="77777777" w:rsidR="00163394" w:rsidRDefault="00163394" w:rsidP="0016339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03671498"/>
      <w:r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668313E7" w14:textId="77777777" w:rsidR="002D31F3" w:rsidRDefault="0016339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31F3" w:rsidRPr="002D2FE8">
        <w:rPr>
          <w:rFonts w:ascii="Arial" w:hAnsi="Arial" w:cs="Arial"/>
          <w:iCs/>
        </w:rPr>
        <w:t>Table of Contents</w:t>
      </w:r>
      <w:r w:rsidR="002D31F3">
        <w:tab/>
      </w:r>
      <w:r w:rsidR="002D31F3">
        <w:fldChar w:fldCharType="begin"/>
      </w:r>
      <w:r w:rsidR="002D31F3">
        <w:instrText xml:space="preserve"> PAGEREF _Toc103671498 \h </w:instrText>
      </w:r>
      <w:r w:rsidR="002D31F3">
        <w:fldChar w:fldCharType="separate"/>
      </w:r>
      <w:r w:rsidR="002D31F3">
        <w:t>2</w:t>
      </w:r>
      <w:r w:rsidR="002D31F3">
        <w:fldChar w:fldCharType="end"/>
      </w:r>
    </w:p>
    <w:p w14:paraId="4D9F820C" w14:textId="77777777" w:rsidR="002D31F3" w:rsidRDefault="002D31F3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2D2FE8">
        <w:rPr>
          <w:rFonts w:ascii="Arial" w:hAnsi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2FE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_Toc103671499 \h </w:instrText>
      </w:r>
      <w:r>
        <w:fldChar w:fldCharType="separate"/>
      </w:r>
      <w:r>
        <w:t>3</w:t>
      </w:r>
      <w:r>
        <w:fldChar w:fldCharType="end"/>
      </w:r>
    </w:p>
    <w:p w14:paraId="7B4CED3C" w14:textId="77777777" w:rsidR="002D31F3" w:rsidRDefault="002D31F3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2D2F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2F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_Toc103671500 \h </w:instrText>
      </w:r>
      <w:r>
        <w:fldChar w:fldCharType="separate"/>
      </w:r>
      <w:r>
        <w:t>3</w:t>
      </w:r>
      <w:r>
        <w:fldChar w:fldCharType="end"/>
      </w:r>
    </w:p>
    <w:p w14:paraId="5135FFB2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  <w:r w:rsidR="001D7A98">
        <w:rPr>
          <w:lang w:val="pt-BR"/>
        </w:rPr>
        <w:br w:type="page"/>
      </w:r>
    </w:p>
    <w:p w14:paraId="1F9F34E5" w14:textId="77777777" w:rsidR="00163394" w:rsidRDefault="00163394" w:rsidP="00163394">
      <w:pPr>
        <w:pStyle w:val="berschrift1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1" w:name="_Toc122434485"/>
      <w:bookmarkStart w:id="2" w:name="_Toc103671499"/>
      <w:bookmarkStart w:id="3" w:name="OLE_LINK10"/>
      <w:bookmarkStart w:id="4" w:name="OLE_LINK11"/>
      <w:bookmarkStart w:id="5" w:name="OLE_LINK12"/>
      <w:bookmarkStart w:id="6" w:name="OLE_LINK13"/>
      <w:r>
        <w:rPr>
          <w:b/>
          <w:lang w:eastAsia="ja-JP"/>
        </w:rPr>
        <w:lastRenderedPageBreak/>
        <w:t>Overview</w:t>
      </w:r>
      <w:bookmarkEnd w:id="1"/>
      <w:bookmarkEnd w:id="2"/>
    </w:p>
    <w:p w14:paraId="39BCF7E1" w14:textId="77777777" w:rsidR="00163394" w:rsidRDefault="00163394" w:rsidP="001633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lang w:eastAsia="ja-JP"/>
        </w:rPr>
        <w:tab/>
      </w:r>
    </w:p>
    <w:p w14:paraId="217E3F8B" w14:textId="77777777" w:rsidR="00163394" w:rsidRDefault="00163394" w:rsidP="00163394">
      <w:pPr>
        <w:rPr>
          <w:rFonts w:cs="Times New Roman"/>
        </w:rPr>
      </w:pPr>
    </w:p>
    <w:p w14:paraId="035871F2" w14:textId="77777777" w:rsidR="00163394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103671500"/>
      <w:r>
        <w:rPr>
          <w:b/>
        </w:rPr>
        <w:t>Corrections required</w:t>
      </w:r>
      <w:bookmarkEnd w:id="7"/>
      <w:bookmarkEnd w:id="8"/>
      <w:bookmarkEnd w:id="9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  <w:gridCol w:w="142"/>
      </w:tblGrid>
      <w:tr w:rsidR="00163394" w:rsidRPr="00B76627" w14:paraId="046DFD79" w14:textId="77777777" w:rsidTr="001076B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F81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D735" w14:textId="77777777" w:rsidR="00163394" w:rsidRPr="00B76627" w:rsidRDefault="00163394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B76627">
              <w:rPr>
                <w:rFonts w:ascii="Arial" w:hAnsi="Arial" w:cs="Arial"/>
                <w:lang w:val="en-SG" w:eastAsia="ja-JP"/>
              </w:rPr>
              <w:t>f_TC_8_6_3_4_UTRAN</w:t>
            </w:r>
          </w:p>
        </w:tc>
      </w:tr>
      <w:tr w:rsidR="00163394" w:rsidRPr="00B76627" w14:paraId="0125A33A" w14:textId="77777777" w:rsidTr="001076B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D01F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DB79" w14:textId="77777777" w:rsidR="00163394" w:rsidRPr="00B76627" w:rsidRDefault="001633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val="en-SG" w:eastAsia="ja-JP"/>
              </w:rPr>
            </w:pPr>
            <w:r w:rsidRPr="00B76627">
              <w:t>T</w:t>
            </w:r>
            <w:r w:rsidRPr="00B76627">
              <w:rPr>
                <w:rFonts w:ascii="Tahoma" w:hAnsi="Tahoma"/>
              </w:rPr>
              <w:t xml:space="preserve">C 8.6.3.4, Cell 9 is UTRA </w:t>
            </w:r>
            <w:r w:rsidRPr="00B76627">
              <w:rPr>
                <w:rFonts w:ascii="Tahoma" w:hAnsi="Tahoma" w:hint="eastAsia"/>
              </w:rPr>
              <w:t>cell</w:t>
            </w:r>
            <w:r w:rsidRPr="00B76627">
              <w:rPr>
                <w:rFonts w:ascii="Tahoma" w:hAnsi="Tahoma"/>
              </w:rPr>
              <w:t xml:space="preserve">. In Step 5Aa1, Optional IMS Deregistration procedure performed in UTRA cell, which should be executed in cell 9, but current TTCN </w:t>
            </w:r>
            <w:proofErr w:type="spellStart"/>
            <w:r w:rsidRPr="00B76627">
              <w:rPr>
                <w:rFonts w:ascii="Tahoma" w:hAnsi="Tahoma"/>
              </w:rPr>
              <w:t>implemention</w:t>
            </w:r>
            <w:proofErr w:type="spellEnd"/>
            <w:r w:rsidRPr="00B76627">
              <w:rPr>
                <w:rFonts w:ascii="Tahoma" w:hAnsi="Tahoma"/>
              </w:rPr>
              <w:t xml:space="preserve"> is in cell 5, that inconsistent with prose. </w:t>
            </w:r>
            <w:r w:rsidRPr="00B76627">
              <w:rPr>
                <w:rFonts w:ascii="Arial" w:hAnsi="Arial" w:cs="Arial"/>
                <w:lang w:val="en-SG" w:eastAsia="ja-JP"/>
              </w:rPr>
              <w:t xml:space="preserve"> </w:t>
            </w:r>
          </w:p>
        </w:tc>
      </w:tr>
      <w:tr w:rsidR="00163394" w:rsidRPr="00B76627" w14:paraId="47F0E914" w14:textId="77777777" w:rsidTr="001076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9BB3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DB45" w14:textId="77777777" w:rsidR="00163394" w:rsidRPr="00B76627" w:rsidRDefault="00163394" w:rsidP="00163394">
            <w:pPr>
              <w:pStyle w:val="CRCoverPage"/>
              <w:spacing w:after="0"/>
            </w:pPr>
            <w:r w:rsidRPr="00B76627">
              <w:t>Change utran_Cell5 to utran_Cell9 in Step 5Aa1 Optional IMS Deregistration procedure.</w:t>
            </w:r>
          </w:p>
        </w:tc>
      </w:tr>
      <w:tr w:rsidR="00163394" w:rsidRPr="00B76627" w14:paraId="59BE0163" w14:textId="77777777" w:rsidTr="001076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8201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1CC1" w14:textId="77777777"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\LTE_A_IRAT\8_6\</w:t>
            </w:r>
            <w:proofErr w:type="spellStart"/>
            <w:r w:rsidRPr="00B76627">
              <w:rPr>
                <w:rFonts w:ascii="Arial" w:hAnsi="Arial" w:cs="Arial"/>
                <w:color w:val="000000"/>
              </w:rPr>
              <w:t>RRC_MDT_Logged_UG_UTRAN.ttcn</w:t>
            </w:r>
            <w:proofErr w:type="spellEnd"/>
          </w:p>
        </w:tc>
      </w:tr>
      <w:tr w:rsidR="001076BB" w:rsidRPr="00E751F5" w14:paraId="22F00BB4" w14:textId="77777777" w:rsidTr="001076BB">
        <w:tblPrEx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1985" w:type="dxa"/>
          </w:tcPr>
          <w:p w14:paraId="15E48C2A" w14:textId="77777777" w:rsidR="001076BB" w:rsidRPr="00E751F5" w:rsidRDefault="001076BB" w:rsidP="00AE63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BE1DD34" w14:textId="40112864" w:rsidR="001076BB" w:rsidRPr="00E751F5" w:rsidRDefault="001076BB" w:rsidP="00AE631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B35C80C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"/>
    <w:bookmarkEnd w:id="4"/>
    <w:p w14:paraId="194858D7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1B9587EA" w14:textId="77777777" w:rsidTr="002C636C">
        <w:tc>
          <w:tcPr>
            <w:tcW w:w="9855" w:type="dxa"/>
          </w:tcPr>
          <w:p w14:paraId="0784F9D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13715665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8.6.3.4</w:t>
            </w:r>
          </w:p>
          <w:p w14:paraId="7E0C1763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14:paraId="30EA21BC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211CEB03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f_TC_8_6_3_4_UTRAN()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14:paraId="6D70910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//Logged MDT / Logging and reporting / Reporting at UTRAN Inter-RAT handover / PLMN list</w:t>
            </w:r>
          </w:p>
          <w:p w14:paraId="1278A990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v_T1_PCCPCH_Cell9 := -67;</w:t>
            </w:r>
          </w:p>
          <w:p w14:paraId="3A0DC212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v_T1_CPICH_Cell9 := -65;</w:t>
            </w:r>
          </w:p>
          <w:p w14:paraId="3CDAEE54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v_T2_PCCPCH_CPICH_Cell9 := -100;</w:t>
            </w:r>
          </w:p>
          <w:p w14:paraId="35F5D26D" w14:textId="77777777" w:rsidR="00FF0B97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UTRAN_FDD_TDD_Type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v_FDD_TDD_Mode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r w:rsidR="00FF0B97"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14:paraId="32966522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4EB29268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//@siclog "Step 5Aa1" </w:t>
            </w:r>
            <w:proofErr w:type="spellStart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14:paraId="33A77D71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 @sic R5-176898 sic@</w:t>
            </w:r>
          </w:p>
          <w:p w14:paraId="3B8433D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B76627">
              <w:rPr>
                <w:rFonts w:ascii="Courier New" w:hAnsi="Courier New" w:cs="Courier New"/>
                <w:color w:val="3F7F5F"/>
                <w:lang w:val="de-DE" w:eastAsia="zh-CN"/>
              </w:rPr>
              <w:t>// @sic R5-176898 sic@</w:t>
            </w:r>
          </w:p>
          <w:p w14:paraId="59C58623" w14:textId="77777777" w:rsidR="00102FC3" w:rsidRPr="001076BB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1076BB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alt</w:t>
            </w: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 </w:t>
            </w:r>
            <w:r w:rsidRPr="001076BB">
              <w:rPr>
                <w:rFonts w:ascii="Courier New" w:hAnsi="Courier New" w:cs="Courier New"/>
                <w:color w:val="3F7F5F"/>
                <w:lang w:val="de-DE" w:eastAsia="zh-CN"/>
              </w:rPr>
              <w:t>// @sic R5-176898 sic@</w:t>
            </w:r>
          </w:p>
          <w:p w14:paraId="09B7CE0D" w14:textId="77777777" w:rsidR="00102FC3" w:rsidRPr="001076BB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a_UTRAN_Optional_IMS_Reg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(utran_Cell5, </w:t>
            </w:r>
            <w:proofErr w:type="spellStart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, </w:t>
            </w:r>
            <w:proofErr w:type="spellStart"/>
            <w:r w:rsidRPr="001076BB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false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)</w:t>
            </w:r>
          </w:p>
          <w:p w14:paraId="6B687A53" w14:textId="77777777" w:rsidR="00102FC3" w:rsidRPr="001076BB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{</w:t>
            </w:r>
          </w:p>
          <w:p w14:paraId="2229A56F" w14:textId="77777777" w:rsidR="00102FC3" w:rsidRPr="001076BB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  </w:t>
            </w:r>
            <w:proofErr w:type="spellStart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f_UTRAN_RRC_ConnRel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(utran_Cell5, </w:t>
            </w:r>
            <w:proofErr w:type="spellStart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cell_Dch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);</w:t>
            </w:r>
          </w:p>
          <w:p w14:paraId="32BC60BA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14:paraId="7FD78B65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14:paraId="0B0B9B01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57462BD6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3A0C8C9B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0E7AE450" w14:textId="77777777" w:rsidR="005D7BFE" w:rsidRPr="00B76627" w:rsidRDefault="00FF0B97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 </w:t>
            </w:r>
          </w:p>
        </w:tc>
      </w:tr>
    </w:tbl>
    <w:p w14:paraId="528BCDFC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586A1C4E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10" w:name="OLE_LINK4"/>
      <w:bookmarkStart w:id="11" w:name="OLE_LINK5"/>
    </w:p>
    <w:p w14:paraId="79CCBB6B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A0180" w:rsidRPr="00B76627" w14:paraId="6277F907" w14:textId="77777777" w:rsidTr="000A5092">
        <w:tc>
          <w:tcPr>
            <w:tcW w:w="9855" w:type="dxa"/>
          </w:tcPr>
          <w:p w14:paraId="3E3EE4F8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0DE2C38E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8.6.3.4</w:t>
            </w:r>
          </w:p>
          <w:p w14:paraId="4F74E0AC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14:paraId="51DC0844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0135F41F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f_TC_8_6_3_4_UTRAN()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14:paraId="0DE2ED75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//Logged MDT / Logging and reporting / Reporting at UTRAN Inter-RAT handover / PLMN list</w:t>
            </w:r>
          </w:p>
          <w:p w14:paraId="55BC4AB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v_T1_PCCPCH_Cell9 := -67;</w:t>
            </w:r>
          </w:p>
          <w:p w14:paraId="338B3013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v_T1_CPICH_Cell9 := -65;</w:t>
            </w:r>
          </w:p>
          <w:p w14:paraId="7DC0261C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v_T2_PCCPCH_CPICH_Cell9 := -100;</w:t>
            </w:r>
          </w:p>
          <w:p w14:paraId="4F82FEE0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UTRAN_FDD_TDD_Type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v_FDD_TDD_Mode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14:paraId="6F78B735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0519524F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//@siclog "Step 5Aa1" </w:t>
            </w:r>
            <w:proofErr w:type="spellStart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14:paraId="37776376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 @sic R5-176898 sic@</w:t>
            </w:r>
          </w:p>
          <w:p w14:paraId="7A2F79A2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B76627">
              <w:rPr>
                <w:rFonts w:ascii="Courier New" w:hAnsi="Courier New" w:cs="Courier New"/>
                <w:color w:val="3F7F5F"/>
                <w:lang w:val="de-DE" w:eastAsia="zh-CN"/>
              </w:rPr>
              <w:t>// @sic R5-176898 sic@</w:t>
            </w:r>
          </w:p>
          <w:p w14:paraId="0A5A3EE8" w14:textId="77777777" w:rsidR="00102FC3" w:rsidRPr="001076BB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1076BB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alt</w:t>
            </w: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 </w:t>
            </w:r>
            <w:r w:rsidRPr="001076BB">
              <w:rPr>
                <w:rFonts w:ascii="Courier New" w:hAnsi="Courier New" w:cs="Courier New"/>
                <w:color w:val="3F7F5F"/>
                <w:lang w:val="de-DE" w:eastAsia="zh-CN"/>
              </w:rPr>
              <w:t>// @sic R5-176898 sic@</w:t>
            </w:r>
          </w:p>
          <w:p w14:paraId="432BF1EB" w14:textId="77777777" w:rsidR="00102FC3" w:rsidRPr="001076BB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a_UTRAN_Optional_IMS_Reg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(</w:t>
            </w:r>
            <w:r w:rsidRPr="001076BB">
              <w:rPr>
                <w:rFonts w:ascii="Courier New" w:hAnsi="Courier New" w:cs="Courier New"/>
                <w:color w:val="000000"/>
                <w:highlight w:val="yellow"/>
                <w:lang w:val="de-DE" w:eastAsia="zh-CN"/>
              </w:rPr>
              <w:t>utran_Cell9</w:t>
            </w: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, </w:t>
            </w:r>
            <w:proofErr w:type="spellStart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, </w:t>
            </w:r>
            <w:proofErr w:type="spellStart"/>
            <w:r w:rsidRPr="001076BB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false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)</w:t>
            </w:r>
          </w:p>
          <w:p w14:paraId="07ECA196" w14:textId="77777777" w:rsidR="00102FC3" w:rsidRPr="001076BB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{</w:t>
            </w:r>
          </w:p>
          <w:p w14:paraId="1BFFA979" w14:textId="77777777" w:rsidR="00102FC3" w:rsidRPr="001076BB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  </w:t>
            </w:r>
            <w:proofErr w:type="spellStart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f_UTRAN_RRC_ConnRel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(</w:t>
            </w:r>
            <w:r w:rsidRPr="001076BB">
              <w:rPr>
                <w:rFonts w:ascii="Courier New" w:hAnsi="Courier New" w:cs="Courier New"/>
                <w:color w:val="000000"/>
                <w:highlight w:val="yellow"/>
                <w:lang w:val="de-DE" w:eastAsia="zh-CN"/>
              </w:rPr>
              <w:t>utran_Cell9</w:t>
            </w: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, </w:t>
            </w:r>
            <w:proofErr w:type="spellStart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cell_Dch</w:t>
            </w:r>
            <w:proofErr w:type="spellEnd"/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>);</w:t>
            </w:r>
          </w:p>
          <w:p w14:paraId="3A15405A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076BB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14:paraId="5C529BC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14:paraId="682F0E63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7047D7C9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0F2E2279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77ED3786" w14:textId="77777777" w:rsidR="00BA0180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</w:t>
            </w:r>
          </w:p>
        </w:tc>
      </w:tr>
      <w:bookmarkEnd w:id="5"/>
      <w:bookmarkEnd w:id="6"/>
      <w:bookmarkEnd w:id="10"/>
      <w:bookmarkEnd w:id="11"/>
    </w:tbl>
    <w:p w14:paraId="2F996A5E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842D" w14:textId="77777777" w:rsidR="00167EBD" w:rsidRDefault="00167EBD">
      <w:r>
        <w:separator/>
      </w:r>
    </w:p>
  </w:endnote>
  <w:endnote w:type="continuationSeparator" w:id="0">
    <w:p w14:paraId="467950F9" w14:textId="77777777" w:rsidR="00167EBD" w:rsidRDefault="00167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FE5F" w14:textId="77777777" w:rsidR="00167EBD" w:rsidRDefault="00167EBD">
      <w:r>
        <w:separator/>
      </w:r>
    </w:p>
  </w:footnote>
  <w:footnote w:type="continuationSeparator" w:id="0">
    <w:p w14:paraId="40F9BCA0" w14:textId="77777777" w:rsidR="00167EBD" w:rsidRDefault="00167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FE29C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75B6" w14:textId="77777777" w:rsidR="001E29E1" w:rsidRDefault="001E29E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FC97" w14:textId="77777777" w:rsidR="001E29E1" w:rsidRDefault="001E29E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8929" w14:textId="77777777" w:rsidR="001E29E1" w:rsidRDefault="001E29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1900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19315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3944609">
    <w:abstractNumId w:val="8"/>
  </w:num>
  <w:num w:numId="4" w16cid:durableId="1233855195">
    <w:abstractNumId w:val="21"/>
  </w:num>
  <w:num w:numId="5" w16cid:durableId="1891770692">
    <w:abstractNumId w:val="4"/>
  </w:num>
  <w:num w:numId="6" w16cid:durableId="1606498552">
    <w:abstractNumId w:val="18"/>
  </w:num>
  <w:num w:numId="7" w16cid:durableId="382021483">
    <w:abstractNumId w:val="7"/>
  </w:num>
  <w:num w:numId="8" w16cid:durableId="881595113">
    <w:abstractNumId w:val="26"/>
  </w:num>
  <w:num w:numId="9" w16cid:durableId="1256327435">
    <w:abstractNumId w:val="2"/>
  </w:num>
  <w:num w:numId="10" w16cid:durableId="1958633608">
    <w:abstractNumId w:val="28"/>
  </w:num>
  <w:num w:numId="11" w16cid:durableId="1821191310">
    <w:abstractNumId w:val="11"/>
  </w:num>
  <w:num w:numId="12" w16cid:durableId="948665033">
    <w:abstractNumId w:val="5"/>
  </w:num>
  <w:num w:numId="13" w16cid:durableId="46690660">
    <w:abstractNumId w:val="19"/>
  </w:num>
  <w:num w:numId="14" w16cid:durableId="1129471345">
    <w:abstractNumId w:val="17"/>
  </w:num>
  <w:num w:numId="15" w16cid:durableId="1053774099">
    <w:abstractNumId w:val="3"/>
  </w:num>
  <w:num w:numId="16" w16cid:durableId="1882206894">
    <w:abstractNumId w:val="22"/>
  </w:num>
  <w:num w:numId="17" w16cid:durableId="820921929">
    <w:abstractNumId w:val="10"/>
  </w:num>
  <w:num w:numId="18" w16cid:durableId="526909742">
    <w:abstractNumId w:val="1"/>
  </w:num>
  <w:num w:numId="19" w16cid:durableId="1027292516">
    <w:abstractNumId w:val="14"/>
  </w:num>
  <w:num w:numId="20" w16cid:durableId="1073091330">
    <w:abstractNumId w:val="13"/>
  </w:num>
  <w:num w:numId="21" w16cid:durableId="1444108393">
    <w:abstractNumId w:val="24"/>
  </w:num>
  <w:num w:numId="22" w16cid:durableId="1228952263">
    <w:abstractNumId w:val="27"/>
  </w:num>
  <w:num w:numId="23" w16cid:durableId="73279443">
    <w:abstractNumId w:val="16"/>
  </w:num>
  <w:num w:numId="24" w16cid:durableId="638650370">
    <w:abstractNumId w:val="20"/>
  </w:num>
  <w:num w:numId="25" w16cid:durableId="627391372">
    <w:abstractNumId w:val="23"/>
  </w:num>
  <w:num w:numId="26" w16cid:durableId="998926495">
    <w:abstractNumId w:val="31"/>
  </w:num>
  <w:num w:numId="27" w16cid:durableId="409887304">
    <w:abstractNumId w:val="0"/>
  </w:num>
  <w:num w:numId="28" w16cid:durableId="1722292311">
    <w:abstractNumId w:val="6"/>
  </w:num>
  <w:num w:numId="29" w16cid:durableId="892497906">
    <w:abstractNumId w:val="29"/>
  </w:num>
  <w:num w:numId="30" w16cid:durableId="2108769131">
    <w:abstractNumId w:val="9"/>
  </w:num>
  <w:num w:numId="31" w16cid:durableId="594141">
    <w:abstractNumId w:val="25"/>
  </w:num>
  <w:num w:numId="32" w16cid:durableId="2096708670">
    <w:abstractNumId w:val="12"/>
  </w:num>
  <w:num w:numId="33" w16cid:durableId="15634436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076BB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3394"/>
    <w:rsid w:val="00165CEC"/>
    <w:rsid w:val="00165E4C"/>
    <w:rsid w:val="00167EBD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1067"/>
    <w:rsid w:val="002D31F3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8EA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303C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288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3EDC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4F66B"/>
  <w15:chartTrackingRefBased/>
  <w15:docId w15:val="{C54545A7-4AC5-4DC7-B06F-457153B1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02FC3"/>
    <w:pPr>
      <w:spacing w:after="180"/>
    </w:pPr>
    <w:rPr>
      <w:rFonts w:ascii="Cambria Math" w:hAnsi="Cambria Math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A4E3D-D050-40BD-9062-AB137958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697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wacker thomas</cp:lastModifiedBy>
  <cp:revision>5</cp:revision>
  <cp:lastPrinted>1900-01-01T00:00:00Z</cp:lastPrinted>
  <dcterms:created xsi:type="dcterms:W3CDTF">2022-05-17T08:17:00Z</dcterms:created>
  <dcterms:modified xsi:type="dcterms:W3CDTF">2022-05-24T14:34:00Z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