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BD6D0" w14:textId="77777777" w:rsidR="00E47037" w:rsidRDefault="00E47037" w:rsidP="00E470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2FD2">
        <w:fldChar w:fldCharType="begin"/>
      </w:r>
      <w:r w:rsidR="00B72FD2">
        <w:instrText xml:space="preserve"> DOCPROPERTY  TSG/WGRef  \* MERGEFORMAT </w:instrText>
      </w:r>
      <w:r w:rsidR="00B72FD2">
        <w:fldChar w:fldCharType="separate"/>
      </w:r>
      <w:r>
        <w:rPr>
          <w:b/>
          <w:noProof/>
          <w:sz w:val="24"/>
        </w:rPr>
        <w:t>RAN5</w:t>
      </w:r>
      <w:r w:rsidR="00B72FD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2FD2">
        <w:fldChar w:fldCharType="begin"/>
      </w:r>
      <w:r w:rsidR="00B72FD2">
        <w:instrText xml:space="preserve"> DOCPROPERTY  MtgSeq  \* MERGEFORMAT </w:instrText>
      </w:r>
      <w:r w:rsidR="00B72FD2">
        <w:fldChar w:fldCharType="separate"/>
      </w:r>
      <w:r w:rsidRPr="00EB09B7">
        <w:rPr>
          <w:b/>
          <w:noProof/>
          <w:sz w:val="24"/>
        </w:rPr>
        <w:t>2022</w:t>
      </w:r>
      <w:r w:rsidR="00B72FD2">
        <w:rPr>
          <w:b/>
          <w:noProof/>
          <w:sz w:val="24"/>
        </w:rPr>
        <w:fldChar w:fldCharType="end"/>
      </w:r>
      <w:r w:rsidR="00B72FD2">
        <w:fldChar w:fldCharType="begin"/>
      </w:r>
      <w:r w:rsidR="00B72FD2">
        <w:instrText xml:space="preserve"> DOCPROPERTY  MtgTitle  \* MERGEFORMAT </w:instrText>
      </w:r>
      <w:r w:rsidR="00B72FD2">
        <w:fldChar w:fldCharType="separate"/>
      </w:r>
      <w:r>
        <w:rPr>
          <w:b/>
          <w:noProof/>
          <w:sz w:val="24"/>
        </w:rPr>
        <w:t>-TTCN email</w:t>
      </w:r>
      <w:r w:rsidR="00B72F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2FD2">
        <w:fldChar w:fldCharType="begin"/>
      </w:r>
      <w:r w:rsidR="00B72FD2">
        <w:instrText xml:space="preserve"> DOCPROPERTY  Tdoc#  \* MERGEFORMAT </w:instrText>
      </w:r>
      <w:r w:rsidR="00B72FD2">
        <w:fldChar w:fldCharType="separate"/>
      </w:r>
      <w:r w:rsidRPr="00E13F3D">
        <w:rPr>
          <w:b/>
          <w:i/>
          <w:noProof/>
          <w:sz w:val="28"/>
        </w:rPr>
        <w:t>R5s220676</w:t>
      </w:r>
      <w:r w:rsidR="00B72FD2">
        <w:rPr>
          <w:b/>
          <w:i/>
          <w:noProof/>
          <w:sz w:val="28"/>
        </w:rPr>
        <w:fldChar w:fldCharType="end"/>
      </w:r>
    </w:p>
    <w:p w14:paraId="2C1CA941" w14:textId="77777777" w:rsidR="00E47037" w:rsidRDefault="00B72FD2" w:rsidP="00E470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703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47037">
        <w:rPr>
          <w:b/>
          <w:noProof/>
          <w:sz w:val="24"/>
        </w:rPr>
        <w:t xml:space="preserve">, </w:t>
      </w:r>
      <w:r w:rsidR="00E47037">
        <w:fldChar w:fldCharType="begin"/>
      </w:r>
      <w:r w:rsidR="00E47037">
        <w:instrText xml:space="preserve"> DOCPROPERTY  Country  \* MERGEFORMAT </w:instrText>
      </w:r>
      <w:r w:rsidR="00E47037">
        <w:fldChar w:fldCharType="end"/>
      </w:r>
      <w:r w:rsidR="00E470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7037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E4703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7037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7037" w14:paraId="2B87A7E8" w14:textId="77777777" w:rsidTr="00E470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E539" w14:textId="77777777" w:rsidR="00E47037" w:rsidRDefault="00E47037" w:rsidP="00E470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7037" w14:paraId="7588AB01" w14:textId="77777777" w:rsidTr="00E470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12DDA" w14:textId="77777777" w:rsidR="00E47037" w:rsidRDefault="00E47037" w:rsidP="00E470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7037" w14:paraId="269ED77A" w14:textId="77777777" w:rsidTr="00E470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54904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14:paraId="113409E9" w14:textId="77777777" w:rsidTr="00E47037">
        <w:tc>
          <w:tcPr>
            <w:tcW w:w="142" w:type="dxa"/>
            <w:tcBorders>
              <w:left w:val="single" w:sz="4" w:space="0" w:color="auto"/>
            </w:tcBorders>
          </w:tcPr>
          <w:p w14:paraId="36BD1F90" w14:textId="77777777" w:rsidR="00E47037" w:rsidRDefault="00E47037" w:rsidP="00E470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0B2A7" w14:textId="77777777" w:rsidR="00E47037" w:rsidRPr="00410371" w:rsidRDefault="00B72FD2" w:rsidP="00E470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7037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827441" w14:textId="77777777" w:rsidR="00E47037" w:rsidRDefault="00E47037" w:rsidP="00E470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2B54E" w14:textId="77777777" w:rsidR="00E47037" w:rsidRPr="00410371" w:rsidRDefault="00B72FD2" w:rsidP="00E4703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7037" w:rsidRPr="00410371">
              <w:rPr>
                <w:b/>
                <w:noProof/>
                <w:sz w:val="28"/>
              </w:rPr>
              <w:t>2534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26D6B" w14:textId="77777777" w:rsidR="00E47037" w:rsidRDefault="00E47037" w:rsidP="00E470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C73EB" w14:textId="77777777" w:rsidR="00E47037" w:rsidRPr="00410371" w:rsidRDefault="00B72FD2" w:rsidP="00E470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703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47D43D" w14:textId="77777777" w:rsidR="00E47037" w:rsidRDefault="00E47037" w:rsidP="00E470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60825" w14:textId="77777777" w:rsidR="00E47037" w:rsidRPr="00410371" w:rsidRDefault="00B72FD2" w:rsidP="00E47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7037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34112" w14:textId="77777777" w:rsidR="00E47037" w:rsidRDefault="00E47037" w:rsidP="00E47037">
            <w:pPr>
              <w:pStyle w:val="CRCoverPage"/>
              <w:spacing w:after="0"/>
              <w:rPr>
                <w:noProof/>
              </w:rPr>
            </w:pPr>
          </w:p>
        </w:tc>
      </w:tr>
      <w:tr w:rsidR="00E47037" w14:paraId="332EECF5" w14:textId="77777777" w:rsidTr="00E470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CF63B" w14:textId="77777777" w:rsidR="00E47037" w:rsidRDefault="00E47037" w:rsidP="00E47037">
            <w:pPr>
              <w:pStyle w:val="CRCoverPage"/>
              <w:spacing w:after="0"/>
              <w:rPr>
                <w:noProof/>
              </w:rPr>
            </w:pPr>
          </w:p>
        </w:tc>
      </w:tr>
      <w:tr w:rsidR="00E47037" w14:paraId="3D4EC6E9" w14:textId="77777777" w:rsidTr="00E470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453D56" w14:textId="77777777" w:rsidR="00E47037" w:rsidRPr="00F25D98" w:rsidRDefault="00E47037" w:rsidP="00E470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7037" w14:paraId="18E3A1D9" w14:textId="77777777" w:rsidTr="00E47037">
        <w:tc>
          <w:tcPr>
            <w:tcW w:w="9641" w:type="dxa"/>
            <w:gridSpan w:val="9"/>
          </w:tcPr>
          <w:p w14:paraId="1231BB1A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C4CDA8" w14:textId="77777777" w:rsidR="00E47037" w:rsidRDefault="00E47037" w:rsidP="00E470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7037" w14:paraId="33F03708" w14:textId="77777777" w:rsidTr="00E47037">
        <w:tc>
          <w:tcPr>
            <w:tcW w:w="2835" w:type="dxa"/>
          </w:tcPr>
          <w:p w14:paraId="6C129F56" w14:textId="77777777" w:rsidR="00E47037" w:rsidRDefault="00E47037" w:rsidP="00E470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77A972" w14:textId="77777777" w:rsidR="00E47037" w:rsidRDefault="00E47037" w:rsidP="00E470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AC2FFE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9D1E2" w14:textId="77777777" w:rsidR="00E47037" w:rsidRDefault="00E47037" w:rsidP="00E470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57DD3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A906BB" w14:textId="77777777" w:rsidR="00E47037" w:rsidRDefault="00E47037" w:rsidP="00E470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74102C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9D3276" w14:textId="77777777" w:rsidR="00E47037" w:rsidRDefault="00E47037" w:rsidP="00E470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5C7D6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7C0307" w14:textId="77777777" w:rsidR="00E47037" w:rsidRDefault="00E47037" w:rsidP="00E470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7037" w14:paraId="111B95BB" w14:textId="77777777" w:rsidTr="00E47037">
        <w:tc>
          <w:tcPr>
            <w:tcW w:w="9640" w:type="dxa"/>
            <w:gridSpan w:val="11"/>
          </w:tcPr>
          <w:p w14:paraId="2D8CE435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14:paraId="6486EDB9" w14:textId="77777777" w:rsidTr="00E470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BDD8E" w14:textId="77777777"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F7A62" w14:textId="77777777" w:rsidR="00E47037" w:rsidRDefault="00B72FD2" w:rsidP="00E47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7037">
              <w:t>Correction to NR testcase 7.1.1.3.4</w:t>
            </w:r>
            <w:r>
              <w:fldChar w:fldCharType="end"/>
            </w:r>
          </w:p>
        </w:tc>
      </w:tr>
      <w:tr w:rsidR="00E47037" w14:paraId="6565A82C" w14:textId="77777777" w:rsidTr="00E47037">
        <w:tc>
          <w:tcPr>
            <w:tcW w:w="1843" w:type="dxa"/>
            <w:tcBorders>
              <w:left w:val="single" w:sz="4" w:space="0" w:color="auto"/>
            </w:tcBorders>
          </w:tcPr>
          <w:p w14:paraId="275AB03E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2812CA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14:paraId="352CAEE0" w14:textId="77777777" w:rsidTr="00E47037">
        <w:tc>
          <w:tcPr>
            <w:tcW w:w="1843" w:type="dxa"/>
            <w:tcBorders>
              <w:left w:val="single" w:sz="4" w:space="0" w:color="auto"/>
            </w:tcBorders>
          </w:tcPr>
          <w:p w14:paraId="07F18331" w14:textId="77777777"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2B528" w14:textId="77777777" w:rsidR="00E47037" w:rsidRDefault="00B72FD2" w:rsidP="00E47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4703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47037" w14:paraId="47B95CA6" w14:textId="77777777" w:rsidTr="00E47037">
        <w:tc>
          <w:tcPr>
            <w:tcW w:w="1843" w:type="dxa"/>
            <w:tcBorders>
              <w:left w:val="single" w:sz="4" w:space="0" w:color="auto"/>
            </w:tcBorders>
          </w:tcPr>
          <w:p w14:paraId="0E3D9E12" w14:textId="77777777"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5D215" w14:textId="77777777"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7037" w14:paraId="66B008BE" w14:textId="77777777" w:rsidTr="00E47037">
        <w:tc>
          <w:tcPr>
            <w:tcW w:w="1843" w:type="dxa"/>
            <w:tcBorders>
              <w:left w:val="single" w:sz="4" w:space="0" w:color="auto"/>
            </w:tcBorders>
          </w:tcPr>
          <w:p w14:paraId="2D24313C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197F9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14:paraId="2587D3C6" w14:textId="77777777" w:rsidTr="00E47037">
        <w:tc>
          <w:tcPr>
            <w:tcW w:w="1843" w:type="dxa"/>
            <w:tcBorders>
              <w:left w:val="single" w:sz="4" w:space="0" w:color="auto"/>
            </w:tcBorders>
          </w:tcPr>
          <w:p w14:paraId="0A4C4056" w14:textId="77777777"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CD885" w14:textId="77777777" w:rsidR="00E47037" w:rsidRDefault="00B72FD2" w:rsidP="00E47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7037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1B1F69" w14:textId="77777777" w:rsidR="00E47037" w:rsidRDefault="00E47037" w:rsidP="00E470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0E8B7" w14:textId="77777777" w:rsidR="00E47037" w:rsidRDefault="00E47037" w:rsidP="00E470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CB210" w14:textId="77777777" w:rsidR="00E47037" w:rsidRDefault="00B72FD2" w:rsidP="00E47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7037">
              <w:rPr>
                <w:noProof/>
              </w:rPr>
              <w:t>2022-05-10</w:t>
            </w:r>
            <w:r>
              <w:rPr>
                <w:noProof/>
              </w:rPr>
              <w:fldChar w:fldCharType="end"/>
            </w:r>
          </w:p>
        </w:tc>
      </w:tr>
      <w:tr w:rsidR="00E47037" w14:paraId="58085C74" w14:textId="77777777" w:rsidTr="00E47037">
        <w:tc>
          <w:tcPr>
            <w:tcW w:w="1843" w:type="dxa"/>
            <w:tcBorders>
              <w:left w:val="single" w:sz="4" w:space="0" w:color="auto"/>
            </w:tcBorders>
          </w:tcPr>
          <w:p w14:paraId="66D4231A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5383EB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8C8A7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36994B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A397EF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14:paraId="2BFF60E6" w14:textId="77777777" w:rsidTr="00E470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FA38F" w14:textId="77777777" w:rsidR="00E47037" w:rsidRDefault="00E47037" w:rsidP="00E4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2817C" w14:textId="77777777" w:rsidR="00E47037" w:rsidRDefault="00B72FD2" w:rsidP="00E470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70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E5866" w14:textId="77777777" w:rsidR="00E47037" w:rsidRDefault="00E47037" w:rsidP="00E470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21F8A" w14:textId="77777777" w:rsidR="00E47037" w:rsidRDefault="00E47037" w:rsidP="00E470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0CCD9" w14:textId="77777777" w:rsidR="00E47037" w:rsidRDefault="00B72FD2" w:rsidP="00E47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703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47037" w14:paraId="68BB5850" w14:textId="77777777" w:rsidTr="00E470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3516A4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28F89" w14:textId="77777777" w:rsidR="00E47037" w:rsidRDefault="00E47037" w:rsidP="00E470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393B49" w14:textId="77777777" w:rsidR="00E47037" w:rsidRDefault="00E47037" w:rsidP="00E470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4220E" w14:textId="77777777" w:rsidR="00E47037" w:rsidRPr="007C2097" w:rsidRDefault="00E47037" w:rsidP="00E470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7037" w14:paraId="2E958320" w14:textId="77777777" w:rsidTr="00E47037">
        <w:tc>
          <w:tcPr>
            <w:tcW w:w="1843" w:type="dxa"/>
          </w:tcPr>
          <w:p w14:paraId="7637DE1C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0CB56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14:paraId="7F5D8311" w14:textId="77777777" w:rsidTr="00E470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43725" w14:textId="77777777"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45C16" w14:textId="77777777" w:rsidR="00E47037" w:rsidRPr="00DF1655" w:rsidRDefault="00E47037" w:rsidP="00E47037">
            <w:pPr>
              <w:pStyle w:val="CRCoverPage"/>
              <w:spacing w:after="0"/>
              <w:jc w:val="both"/>
              <w:rPr>
                <w:noProof/>
              </w:rPr>
            </w:pPr>
            <w:r w:rsidRPr="00C8749F">
              <w:t>UL Grant of 40 bit is already configured at Step 3 so configuring it again at STEP 15 is redundant, similar to Step 7 and Step 11 the SS will automatically take care of this</w:t>
            </w:r>
            <w:r>
              <w:t>.</w:t>
            </w:r>
          </w:p>
        </w:tc>
      </w:tr>
      <w:tr w:rsidR="00E47037" w14:paraId="11C7A4B0" w14:textId="7777777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A2387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1D1BB" w14:textId="77777777" w:rsidR="00E47037" w:rsidRPr="00CF39F2" w:rsidRDefault="00E47037" w:rsidP="00E4703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7037" w14:paraId="71C54EFC" w14:textId="7777777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BECB" w14:textId="77777777"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536D4" w14:textId="77777777" w:rsidR="00E47037" w:rsidRPr="0021376A" w:rsidRDefault="00E47037" w:rsidP="00E4703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Removed </w:t>
            </w:r>
            <w:r w:rsidRPr="009462AC">
              <w:rPr>
                <w:noProof/>
              </w:rPr>
              <w:t>f_NR_ULGrantConfiguration_Start</w:t>
            </w:r>
            <w:r>
              <w:rPr>
                <w:noProof/>
              </w:rPr>
              <w:t xml:space="preserve"> function call at STEP 15.</w:t>
            </w:r>
          </w:p>
        </w:tc>
      </w:tr>
      <w:tr w:rsidR="00E47037" w14:paraId="1F809EB6" w14:textId="7777777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41002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6FD4F" w14:textId="77777777" w:rsidR="00E47037" w:rsidRPr="00CF39F2" w:rsidRDefault="00E47037" w:rsidP="00E4703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7037" w14:paraId="53F3A949" w14:textId="77777777" w:rsidTr="00E470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56BE2" w14:textId="77777777"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886AE" w14:textId="77777777" w:rsidR="00E47037" w:rsidRPr="00CF39F2" w:rsidRDefault="00E47037" w:rsidP="00E470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E47037" w14:paraId="13B25B46" w14:textId="77777777" w:rsidTr="00E47037">
        <w:tc>
          <w:tcPr>
            <w:tcW w:w="2694" w:type="dxa"/>
            <w:gridSpan w:val="2"/>
          </w:tcPr>
          <w:p w14:paraId="45B23AE6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8A5A2D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14:paraId="58259CC4" w14:textId="77777777" w:rsidTr="00E470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447A0" w14:textId="77777777"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C8BA1" w14:textId="77777777" w:rsidR="00E47037" w:rsidRDefault="00E47037" w:rsidP="00E4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7.1.1.3.4.NR5GC, 7.1.1.3.4.ENDC</w:t>
            </w:r>
          </w:p>
        </w:tc>
      </w:tr>
      <w:tr w:rsidR="00E47037" w14:paraId="5DEE6A26" w14:textId="7777777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C0004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97A1D" w14:textId="77777777" w:rsidR="00E47037" w:rsidRDefault="00E47037" w:rsidP="00E4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37" w14:paraId="232D3F90" w14:textId="7777777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B15D0" w14:textId="77777777"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9685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B2A82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6A8DEC" w14:textId="77777777" w:rsidR="00E47037" w:rsidRDefault="00E47037" w:rsidP="00E47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388A0" w14:textId="77777777" w:rsidR="00E47037" w:rsidRDefault="00E47037" w:rsidP="00E4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37" w14:paraId="6B307AB9" w14:textId="7777777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C3E33" w14:textId="77777777"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AD790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C6927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B060F" w14:textId="77777777" w:rsidR="00E47037" w:rsidRDefault="00E47037" w:rsidP="00E47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46842" w14:textId="77777777" w:rsidR="00E47037" w:rsidRDefault="00E47037" w:rsidP="00E4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37" w14:paraId="63AE5577" w14:textId="7777777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107BD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2B34D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826B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8F6A5" w14:textId="77777777" w:rsidR="00E47037" w:rsidRDefault="00E47037" w:rsidP="00E4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B057C" w14:textId="77777777" w:rsidR="00E47037" w:rsidRDefault="00E47037" w:rsidP="00E4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37" w14:paraId="506D24CE" w14:textId="7777777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193F8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64D7C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77752" w14:textId="77777777" w:rsidR="00E47037" w:rsidRDefault="00E47037" w:rsidP="00E4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9667F" w14:textId="77777777" w:rsidR="00E47037" w:rsidRDefault="00E47037" w:rsidP="00E4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DEA95" w14:textId="77777777" w:rsidR="00E47037" w:rsidRDefault="00E47037" w:rsidP="00E4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37" w14:paraId="73C63D3B" w14:textId="77777777" w:rsidTr="00E470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9C20A" w14:textId="77777777" w:rsidR="00E47037" w:rsidRDefault="00E47037" w:rsidP="00E470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5ACE3" w14:textId="77777777" w:rsidR="00E47037" w:rsidRDefault="00E47037" w:rsidP="00E47037">
            <w:pPr>
              <w:pStyle w:val="CRCoverPage"/>
              <w:spacing w:after="0"/>
              <w:rPr>
                <w:noProof/>
              </w:rPr>
            </w:pPr>
          </w:p>
        </w:tc>
      </w:tr>
      <w:tr w:rsidR="00E47037" w14:paraId="26402032" w14:textId="77777777" w:rsidTr="00E470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27E630" w14:textId="77777777"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68CB0" w14:textId="77777777"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7037" w:rsidRPr="008863B9" w14:paraId="14728075" w14:textId="77777777" w:rsidTr="00E470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FD324" w14:textId="77777777" w:rsidR="00E47037" w:rsidRPr="008863B9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F3CFAA" w14:textId="77777777" w:rsidR="00E47037" w:rsidRPr="008863B9" w:rsidRDefault="00E47037" w:rsidP="00E470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7037" w14:paraId="433AB3F6" w14:textId="77777777" w:rsidTr="00E470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6B7DD" w14:textId="77777777" w:rsidR="00E47037" w:rsidRDefault="00E47037" w:rsidP="00E4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844F9" w14:textId="77777777" w:rsidR="00E47037" w:rsidRDefault="00E47037" w:rsidP="00E47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16C45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A777E53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5F086" w14:textId="77777777" w:rsidR="009478EE" w:rsidRDefault="009478EE" w:rsidP="009478EE">
      <w:pPr>
        <w:rPr>
          <w:noProof/>
        </w:rPr>
      </w:pPr>
    </w:p>
    <w:p w14:paraId="21590B4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274060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011E739" w14:textId="77777777" w:rsidR="006E5A7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E5A7F" w:rsidRPr="002601F0">
        <w:rPr>
          <w:rFonts w:ascii="Arial" w:hAnsi="Arial" w:cs="Arial"/>
          <w:iCs/>
        </w:rPr>
        <w:t>Table of Contents</w:t>
      </w:r>
      <w:r w:rsidR="006E5A7F">
        <w:tab/>
      </w:r>
      <w:r w:rsidR="006E5A7F">
        <w:fldChar w:fldCharType="begin"/>
      </w:r>
      <w:r w:rsidR="006E5A7F">
        <w:instrText xml:space="preserve"> PAGEREF _Toc102740603 \h </w:instrText>
      </w:r>
      <w:r w:rsidR="006E5A7F">
        <w:fldChar w:fldCharType="separate"/>
      </w:r>
      <w:r w:rsidR="006E5A7F">
        <w:t>2</w:t>
      </w:r>
      <w:r w:rsidR="006E5A7F">
        <w:fldChar w:fldCharType="end"/>
      </w:r>
    </w:p>
    <w:p w14:paraId="79E06665" w14:textId="77777777" w:rsidR="006E5A7F" w:rsidRDefault="006E5A7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601F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601F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_Toc102740604 \h </w:instrText>
      </w:r>
      <w:r>
        <w:fldChar w:fldCharType="separate"/>
      </w:r>
      <w:r>
        <w:t>2</w:t>
      </w:r>
      <w:r>
        <w:fldChar w:fldCharType="end"/>
      </w:r>
    </w:p>
    <w:p w14:paraId="30C53817" w14:textId="77777777" w:rsidR="006E5A7F" w:rsidRDefault="006E5A7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601F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601F0">
        <w:rPr>
          <w:rFonts w:cs="Arial"/>
          <w:b/>
          <w:color w:val="000000"/>
          <w:lang w:eastAsia="en-GB"/>
        </w:rPr>
        <w:t>Correction to f_TC_7_1_1_3_4_NR_TestBody</w:t>
      </w:r>
      <w:r w:rsidRPr="002601F0">
        <w:rPr>
          <w:rFonts w:cs="Arial"/>
          <w:b/>
          <w:bCs/>
          <w:color w:val="000000"/>
          <w:lang w:val="en-US" w:eastAsia="en-GB"/>
        </w:rPr>
        <w:t xml:space="preserve"> ()</w:t>
      </w:r>
      <w:r>
        <w:tab/>
      </w:r>
      <w:r>
        <w:fldChar w:fldCharType="begin"/>
      </w:r>
      <w:r>
        <w:instrText xml:space="preserve"> PAGEREF _Toc102740605 \h </w:instrText>
      </w:r>
      <w:r>
        <w:fldChar w:fldCharType="separate"/>
      </w:r>
      <w:r>
        <w:t>2</w:t>
      </w:r>
      <w:r>
        <w:fldChar w:fldCharType="end"/>
      </w:r>
    </w:p>
    <w:p w14:paraId="19058687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406970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102740604"/>
      <w:r w:rsidRPr="00854C55">
        <w:rPr>
          <w:b/>
        </w:rPr>
        <w:t>Corrections required</w:t>
      </w:r>
      <w:bookmarkEnd w:id="1"/>
      <w:bookmarkEnd w:id="2"/>
      <w:bookmarkEnd w:id="3"/>
    </w:p>
    <w:p w14:paraId="0BDD956F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10274060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462AC" w:rsidRPr="009462AC">
        <w:rPr>
          <w:rFonts w:cs="Arial"/>
          <w:b/>
          <w:color w:val="000000"/>
          <w:lang w:eastAsia="en-GB"/>
        </w:rPr>
        <w:t>f_TC_7_1_1_3_4_NR_TestBody</w:t>
      </w:r>
      <w:r w:rsidR="00D7367C" w:rsidRPr="00471D69">
        <w:rPr>
          <w:rFonts w:cs="Arial"/>
          <w:b/>
          <w:bCs/>
          <w:color w:val="000000"/>
          <w:lang w:val="en-US" w:eastAsia="en-GB"/>
        </w:rPr>
        <w:t xml:space="preserve"> </w:t>
      </w:r>
      <w:r w:rsidR="00471D69" w:rsidRPr="00471D69">
        <w:rPr>
          <w:rFonts w:cs="Arial"/>
          <w:b/>
          <w:bCs/>
          <w:color w:val="000000"/>
          <w:lang w:val="en-US"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9F6305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7048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5365" w14:textId="77777777" w:rsidR="005D27CA" w:rsidRPr="007F5C63" w:rsidRDefault="009462AC" w:rsidP="00426FCD">
            <w:pPr>
              <w:pStyle w:val="CRCoverPage"/>
              <w:spacing w:after="0"/>
              <w:rPr>
                <w:noProof/>
              </w:rPr>
            </w:pPr>
            <w:r w:rsidRPr="009462AC">
              <w:rPr>
                <w:noProof/>
              </w:rPr>
              <w:t>f_TC_7_1_1_3_4_NR_TestBody</w:t>
            </w:r>
            <w:r w:rsidR="00EE44B9" w:rsidRPr="00763D50">
              <w:rPr>
                <w:noProof/>
              </w:rPr>
              <w:t xml:space="preserve"> </w:t>
            </w:r>
            <w:r w:rsidR="001B61A5" w:rsidRPr="00763D50">
              <w:rPr>
                <w:noProof/>
              </w:rPr>
              <w:t>()</w:t>
            </w:r>
          </w:p>
        </w:tc>
      </w:tr>
      <w:tr w:rsidR="00FA485A" w14:paraId="60D29FE0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73F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609" w14:textId="77777777" w:rsidR="0097302B" w:rsidRPr="00AD4ADA" w:rsidRDefault="00C8749F" w:rsidP="002F654B">
            <w:pPr>
              <w:pStyle w:val="CRCoverPage"/>
              <w:spacing w:after="0"/>
              <w:jc w:val="both"/>
            </w:pPr>
            <w:r w:rsidRPr="00C8749F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UL Grant of 40 bit is already configured at Step 3 so configuring it again at STEP 15 is redundant, similar to Step 7 and Step 11 the SS will automatically take care of this.</w:t>
            </w:r>
          </w:p>
        </w:tc>
      </w:tr>
      <w:tr w:rsidR="00FA485A" w14:paraId="282C828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2E9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502" w14:textId="77777777" w:rsidR="00D671CA" w:rsidRPr="001124B3" w:rsidRDefault="009462AC" w:rsidP="00946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Pr="009462AC">
              <w:rPr>
                <w:noProof/>
              </w:rPr>
              <w:t>f_NR_ULGrantConfiguration_Start</w:t>
            </w:r>
            <w:r>
              <w:rPr>
                <w:noProof/>
              </w:rPr>
              <w:t xml:space="preserve"> function call at STEP 15.</w:t>
            </w:r>
          </w:p>
        </w:tc>
      </w:tr>
      <w:tr w:rsidR="00FA485A" w14:paraId="0F34707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ABB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5F72" w14:textId="77777777" w:rsidR="00FA485A" w:rsidRPr="00CC39F9" w:rsidRDefault="00EE44B9" w:rsidP="006E5A7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E5A7F">
              <w:rPr>
                <w:noProof/>
              </w:rPr>
              <w:t>\</w:t>
            </w:r>
            <w:r w:rsidR="006E5A7F">
              <w:rPr>
                <w:noProof/>
              </w:rPr>
              <w:t xml:space="preserve"> </w:t>
            </w:r>
            <w:r w:rsidR="006E5A7F" w:rsidRPr="006E5A7F">
              <w:rPr>
                <w:noProof/>
              </w:rPr>
              <w:t>NR_TC_Common\7_1_1</w:t>
            </w:r>
            <w:r w:rsidRPr="006E5A7F">
              <w:rPr>
                <w:noProof/>
              </w:rPr>
              <w:t>\</w:t>
            </w:r>
            <w:r w:rsidR="006E5A7F">
              <w:rPr>
                <w:noProof/>
              </w:rPr>
              <w:t xml:space="preserve"> </w:t>
            </w:r>
            <w:r w:rsidR="006E5A7F" w:rsidRPr="006E5A7F">
              <w:rPr>
                <w:noProof/>
              </w:rPr>
              <w:t>MAC_TC_Common_NR</w:t>
            </w:r>
            <w:r w:rsidRPr="006E5A7F">
              <w:rPr>
                <w:noProof/>
              </w:rPr>
              <w:t>.ttcn</w:t>
            </w:r>
          </w:p>
        </w:tc>
      </w:tr>
      <w:tr w:rsidR="00220349" w14:paraId="03E1BA0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FC63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189" w14:textId="7D3CB5E1" w:rsidR="00220349" w:rsidRDefault="00342390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5A98BE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469316D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38646F9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FCE2" w14:textId="77777777" w:rsidR="009462AC" w:rsidRPr="009462AC" w:rsidRDefault="00CF791E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function f_TC_7_1_1_3_4_NR_TestBody(</w:t>
            </w:r>
            <w:proofErr w:type="spellStart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="009462AC" w:rsidRPr="009462A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4887659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D50EC2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 sizes 40, 80, 576, 256,  for FR1</w:t>
            </w:r>
          </w:p>
          <w:p w14:paraId="74808B0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[4];</w:t>
            </w:r>
          </w:p>
          <w:p w14:paraId="0261825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D27A3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 integer v_BSR1;</w:t>
            </w:r>
          </w:p>
          <w:p w14:paraId="32A70FF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v_BSR2;</w:t>
            </w:r>
          </w:p>
          <w:p w14:paraId="4E1D011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v_EncodedRlcPdu1;</w:t>
            </w:r>
          </w:p>
          <w:p w14:paraId="49C0120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v_EncodedRlcPdu1_Poll;</w:t>
            </w:r>
          </w:p>
          <w:p w14:paraId="68801FE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v_EncodedRlcPdu2;</w:t>
            </w:r>
          </w:p>
          <w:p w14:paraId="1654FC2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v_EncodedRlcPdu2_Poll;</w:t>
            </w:r>
          </w:p>
          <w:p w14:paraId="555AE53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v_EncodedRlcPdu3;</w:t>
            </w:r>
          </w:p>
          <w:p w14:paraId="1B1983B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v_EncodedRlcPdu3_Poll;</w:t>
            </w:r>
          </w:p>
          <w:p w14:paraId="3CDFF26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v_EncodedRlcPdu4;</w:t>
            </w:r>
          </w:p>
          <w:p w14:paraId="7663463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var NR_MAC_SDU_Type v_EncodedRlcPdu5;</w:t>
            </w:r>
          </w:p>
          <w:p w14:paraId="59897BE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v_EncodedRlcPdu5_Poll;</w:t>
            </w:r>
          </w:p>
          <w:p w14:paraId="0A642C1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FCEF0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6BF7D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0F50A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95682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C8E85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866BC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E2B6F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93238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C722E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v_CE_SubPDUListUL2;</w:t>
            </w:r>
          </w:p>
          <w:p w14:paraId="4091B8A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64B66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B5826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v_MAC_PDUListUL2;</w:t>
            </w:r>
          </w:p>
          <w:p w14:paraId="71596B9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//@sic R5s200511 sic@</w:t>
            </w:r>
          </w:p>
          <w:p w14:paraId="0E821B9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306A04B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int2bit(p_NR_DRB_Id+3, 6);//@sic R5-201519 sic@</w:t>
            </w:r>
          </w:p>
          <w:p w14:paraId="6E43C08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v_LCID2 := int2bit(p_NR_DRB_Id+4, 6);//@sic R5-201519 sic@</w:t>
            </w:r>
          </w:p>
          <w:p w14:paraId="383E42B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v_LCID3 := int2bit(p_NR_DRB_Id+5, 6);//@sic R5-201519 sic@</w:t>
            </w:r>
          </w:p>
          <w:p w14:paraId="4792B64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6CFE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42A72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2113AC5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C7FE7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14:paraId="357917A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18D635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29F71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14:paraId="6CF94DC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(40,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29AC8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[1]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CBFE5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[2]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(256,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CE87CB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06162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MAC Sub PDU</w:t>
            </w:r>
          </w:p>
          <w:p w14:paraId="5A8DD36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2* 17 =34 B =272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14:paraId="0DF3F77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14:paraId="6368D93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14:paraId="4862A03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14:paraId="0AA8905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14:paraId="7FB6C60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21D6F12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DED2DA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v_EncodedRlcPdu1),//@sic R5-201519 sic@</w:t>
            </w:r>
          </w:p>
          <w:p w14:paraId="1EFDD92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v_EncodedRlcPdu2)</w:t>
            </w:r>
          </w:p>
          <w:p w14:paraId="0B818E4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43D22F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38728B3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D54572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A09BF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8CCF1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20); // 20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14:paraId="6FF1763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//40 bits</w:t>
            </w:r>
          </w:p>
          <w:p w14:paraId="1D50826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A8923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FD790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180A5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14:paraId="1951391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14:paraId="5C081BD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2byte Padding header and 1 byte padding payload</w:t>
            </w:r>
          </w:p>
          <w:p w14:paraId="3E21FEC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38A83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4D99D9C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43E5E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5-7"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D6D2F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 and duration check</w:t>
            </w:r>
          </w:p>
          <w:p w14:paraId="4968FD1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C32D2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14:paraId="69A744E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14:paraId="510AF35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1byte Padding header and 2 byte padding payload</w:t>
            </w:r>
          </w:p>
          <w:p w14:paraId="2C26048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88AA8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R5s200511 sic@</w:t>
            </w:r>
          </w:p>
          <w:p w14:paraId="1B02BDB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bit2int(v_NR_DRB_COMMON_IND.U_Plane.SlotData.PduSduList.MacPdu[0].UL.CE_SubPDUList[0].ControlElement.ShortBSR.BufferSize);</w:t>
            </w:r>
          </w:p>
          <w:p w14:paraId="5334993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&gt;= 4) {</w:t>
            </w:r>
          </w:p>
          <w:p w14:paraId="23E7230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7538B9E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C3FFF3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5E2F0BB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E2504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2EFFA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134CB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f_NR_SubFrameTimingCheckDuration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l2Timer,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320)) {</w:t>
            </w:r>
          </w:p>
          <w:p w14:paraId="3B71E8A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1BF7647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CD56D6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22D43D7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347386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4C95E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1F6C6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=136 bit an allowed TB size</w:t>
            </w:r>
          </w:p>
          <w:p w14:paraId="7F8E68B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v_EncodedRlcPdu3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14:paraId="1553D81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v_EncodedRlcPdu3_Poll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14:paraId="4C950F2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0D73BC4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2C0B2A4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cs_NR_MAC_SDU_SubPDU_LI8(v_LCID2, v_EncodedRlcPdu3) };//@sic R5-201519 sic@</w:t>
            </w:r>
          </w:p>
          <w:p w14:paraId="436236B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29D90E0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6FBE15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8005BF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10-11"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D4BD4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</w:t>
            </w:r>
          </w:p>
          <w:p w14:paraId="4C6EA05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09147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int2bit(5, 5))) };   //LCG 2, value =5</w:t>
            </w:r>
          </w:p>
          <w:p w14:paraId="36643A8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   // 1byte Padding header and 2 byte padding payload</w:t>
            </w:r>
          </w:p>
          <w:p w14:paraId="3E25560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963463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14:paraId="3089210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C568E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5651D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 RLC H + 2B PDCP SDU = 5Byte RLC SDU, 8 B RLC PDU +2 Byte MAC SH =10 Byte MAC Sub PDU</w:t>
            </w:r>
          </w:p>
          <w:p w14:paraId="098D87F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2* 10 =20 B =160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14:paraId="15A685D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v_EncodedRlcPdu4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crs_NR_PDCP_SDU_2B)));</w:t>
            </w:r>
          </w:p>
          <w:p w14:paraId="30698B4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v_EncodedRlcPdu5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14:paraId="5C102A0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v_EncodedRlcPdu5_Poll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14:paraId="7328700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715FC76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027210F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v_EncodedRlcPdu4),//@sic R5-201519 sic@</w:t>
            </w:r>
          </w:p>
          <w:p w14:paraId="6D00A28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v_EncodedRlcPdu5)</w:t>
            </w:r>
          </w:p>
          <w:p w14:paraId="4C67D8A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6EE834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472E74F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C49D01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C1E51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14-15"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7D92AC" w14:textId="77777777" w:rsidR="009462AC" w:rsidRPr="00460DD4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f_NR_GetNextSendOccasion_ULafterDL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20); // 20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later</w:t>
            </w:r>
          </w:p>
          <w:p w14:paraId="17708DA1" w14:textId="77777777" w:rsidR="00460DD4" w:rsidRDefault="00961EA6" w:rsidP="00961E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Imcs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cs_NR_FreqDomainSchedulExplicit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(-,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Lrbs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//40 bits</w:t>
            </w:r>
          </w:p>
          <w:p w14:paraId="53F6155B" w14:textId="77777777" w:rsidR="009462AC" w:rsidRPr="009462AC" w:rsidRDefault="009462AC" w:rsidP="00961E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29E22E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AE699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(int2bit(3, 8)),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</w:t>
            </w:r>
          </w:p>
          <w:p w14:paraId="69148B2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//@sic R5s190552 sic@</w:t>
            </w:r>
          </w:p>
          <w:p w14:paraId="542A7EA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4A9F3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v_BSR1 := oct2int(v_NR_DRB_COMMON_IND.U_Plane.SlotData.PduSduList.MacPdu[0].UL.CE_SubPDUList[0].ControlElement.LongBSR.BufferSizeList[0]);</w:t>
            </w:r>
          </w:p>
          <w:p w14:paraId="32CA0DA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v_BSR2 := oct2int(v_NR_DRB_COMMON_IND.U_Plane.SlotData.PduSduList.MacPdu[0].UL.CE_SubPDUList[0].ControlElement.LongBSR.BufferSizeList[1]);</w:t>
            </w:r>
          </w:p>
          <w:p w14:paraId="0C7B1E2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3FBCF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((v_BSR1 &gt;= 1) and (v_BSR2 &gt;= 20)) { //@sic R5-197002 sic@</w:t>
            </w:r>
          </w:p>
          <w:p w14:paraId="2A42306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16");</w:t>
            </w:r>
          </w:p>
          <w:p w14:paraId="4848520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98002F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16");</w:t>
            </w:r>
          </w:p>
          <w:p w14:paraId="5EFE22C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688375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BF7CF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17-19"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729D55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//576 bits</w:t>
            </w:r>
          </w:p>
          <w:p w14:paraId="2AEA3AA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D80C0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5244B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4422976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E17982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v_EncodedRlcPdu4),  //10B</w:t>
            </w:r>
          </w:p>
          <w:p w14:paraId="6A35A19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v_EncodedRlcPdu5_Poll),  //10B</w:t>
            </w:r>
          </w:p>
          <w:p w14:paraId="2684A3A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(v_LCID2, int2bit(15, 8), '0'B), v_EncodedRlcPdu3_Poll),  //17B</w:t>
            </w:r>
          </w:p>
          <w:p w14:paraId="49860A7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v_EncodedRlcPdu1),  //17B</w:t>
            </w:r>
          </w:p>
          <w:p w14:paraId="364B584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v_EncodedRlcPdu2_Poll)   //17B</w:t>
            </w:r>
          </w:p>
          <w:p w14:paraId="03879E9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4DB390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(''O)) };</w:t>
            </w:r>
          </w:p>
          <w:p w14:paraId="6926BFC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*, *) }; //@sic R5-197002 sic@</w:t>
            </w:r>
          </w:p>
          <w:p w14:paraId="0E97AB5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B94894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19");</w:t>
            </w:r>
          </w:p>
          <w:p w14:paraId="3C63923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ECC94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21-23"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F19FD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308D39F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(v_LCID3,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F6A50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(v_LCID2, 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2602F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4D910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C0BF3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+ 5B PDCP SDU = 8 Byte RLC SDU, 11 B RLC PDU +2 Byte MAC SH =13 Byte</w:t>
            </w:r>
          </w:p>
          <w:p w14:paraId="4D73568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//TBD if any padding needed</w:t>
            </w:r>
          </w:p>
          <w:p w14:paraId="5CCB347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14:paraId="7AA86E4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+ 4B PDCP SDU = 7 Byte RLC SDU, 10 B RLC PDU +2 Byte MAC SH =12 Byte</w:t>
            </w:r>
          </w:p>
          <w:p w14:paraId="2A9B8AB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14:paraId="2C2537C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//Poll PDU need to be encoded again, as at step 27, 12B &amp; 13B PDU is required</w:t>
            </w:r>
          </w:p>
          <w:p w14:paraId="2AD9374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14:paraId="6A29F61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14:paraId="66D351C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14:paraId="53F6508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7C658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5E50742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8553F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MAC Sub PDU 1:=13 B, MAC Sub PDU 1:=12 B, + 1 B Padding =208 bits an allowed TB size</w:t>
            </w:r>
          </w:p>
          <w:p w14:paraId="48F2E30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28FB60A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EB79E7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v_EncodedRlcPdu1),</w:t>
            </w:r>
          </w:p>
          <w:p w14:paraId="7548079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v_EncodedRlcPdu2)</w:t>
            </w:r>
          </w:p>
          <w:p w14:paraId="6758E29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7F9522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12D1B52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2067B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p_NR_DRB_Id,cs_TimingInfo_NR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037FF0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3F425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25-26"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E140E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//256bits</w:t>
            </w:r>
          </w:p>
          <w:p w14:paraId="3482B2D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14617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EBC6E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753A805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605B073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int2bit(10, 8), '0'B), v_EncodedRlcPdu2_Poll), //12B</w:t>
            </w:r>
          </w:p>
          <w:p w14:paraId="1F31837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int2bit(11, 8), '0'B), v_EncodedRlcPdu1_Poll)  //13B</w:t>
            </w:r>
          </w:p>
          <w:p w14:paraId="498CE03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C8381F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(int2bit(3, 8)),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present,</w:t>
            </w:r>
          </w:p>
          <w:p w14:paraId="1C1DB99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v_CE_SubPDUListUL2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(?, ?)) };</w:t>
            </w:r>
          </w:p>
          <w:p w14:paraId="3B65E66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4472E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('?'O)) };     // 2 bye padding</w:t>
            </w:r>
          </w:p>
          <w:p w14:paraId="0FF9DDD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v_MAC_PDUListUL2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v_CE_SubPDUListUL2,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('????'O)) };  // 5 bye padding</w:t>
            </w:r>
          </w:p>
          <w:p w14:paraId="7FBF6E1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EF806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-,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v_MAC_PDUListUL2)));</w:t>
            </w:r>
          </w:p>
          <w:p w14:paraId="181D1E9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2AA15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7BE8A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27");</w:t>
            </w:r>
          </w:p>
          <w:p w14:paraId="229875E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28-29"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DEF094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6644197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(v_LCID3,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921CA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615F5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93B3C5" w14:textId="77777777" w:rsidR="00620AA7" w:rsidRPr="00722896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01B058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7B09D15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D870493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FC74A60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B7D2FF3" w14:textId="77777777"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CA5467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516A7EC8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C84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function f_TC_7_1_1_3_4_NR_TestBody(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694945B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B03D22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 sizes 40, 80, 576, 256,  for FR1</w:t>
            </w:r>
          </w:p>
          <w:p w14:paraId="1CA2BC4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[4];</w:t>
            </w:r>
          </w:p>
          <w:p w14:paraId="2A1D9E8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5847E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>var integer v_BSR1;</w:t>
            </w:r>
          </w:p>
          <w:p w14:paraId="4ECA9FF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v_BSR2;</w:t>
            </w:r>
          </w:p>
          <w:p w14:paraId="4E66972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v_EncodedRlcPdu1;</w:t>
            </w:r>
          </w:p>
          <w:p w14:paraId="50C25CC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var NR_MAC_SDU_Type v_EncodedRlcPdu1_Poll;</w:t>
            </w:r>
          </w:p>
          <w:p w14:paraId="4B6E50C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v_EncodedRlcPdu2;</w:t>
            </w:r>
          </w:p>
          <w:p w14:paraId="621DC04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v_EncodedRlcPdu2_Poll;</w:t>
            </w:r>
          </w:p>
          <w:p w14:paraId="2A654EE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v_EncodedRlcPdu3;</w:t>
            </w:r>
          </w:p>
          <w:p w14:paraId="0B911D8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v_EncodedRlcPdu3_Poll;</w:t>
            </w:r>
          </w:p>
          <w:p w14:paraId="5927B36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v_EncodedRlcPdu4;</w:t>
            </w:r>
          </w:p>
          <w:p w14:paraId="631AD9C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NR_MAC_SDU_Type v_EncodedRlcPdu5;</w:t>
            </w:r>
          </w:p>
          <w:p w14:paraId="1820785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v_EncodedRlcPdu5_Poll;</w:t>
            </w:r>
          </w:p>
          <w:p w14:paraId="30B5501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CD40F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B4224A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864F6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A1DA3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3C829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6A86D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C3B17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7CB18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B416F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v_CE_SubPDUListUL2;</w:t>
            </w:r>
          </w:p>
          <w:p w14:paraId="36E2943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5C030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EDEF1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v_MAC_PDUListUL2;</w:t>
            </w:r>
          </w:p>
          <w:p w14:paraId="6BFA891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//@sic R5s200511 sic@</w:t>
            </w:r>
          </w:p>
          <w:p w14:paraId="05693C1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31336CB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int2bit(p_NR_DRB_Id+3, 6);//@sic R5-201519 sic@</w:t>
            </w:r>
          </w:p>
          <w:p w14:paraId="1CDE75F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v_LCID2 := int2bit(p_NR_DRB_Id+4, 6);//@sic R5-201519 sic@</w:t>
            </w:r>
          </w:p>
          <w:p w14:paraId="1D600AC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var B6_Type v_LCID3 := int2bit(p_NR_DRB_Id+5, 6);//@sic R5-201519 sic@</w:t>
            </w:r>
          </w:p>
          <w:p w14:paraId="088B294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BC25B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00E1C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5.0;</w:t>
            </w:r>
          </w:p>
          <w:p w14:paraId="3AE1B35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AA88C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14:paraId="4C4DB7D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91CD6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82BC2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14:paraId="1278A05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(40,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AC460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[1]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(608,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086B1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[2]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(256,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02242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32E11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MAC Sub PDU</w:t>
            </w:r>
          </w:p>
          <w:p w14:paraId="75F1E3C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2* 17 =34 B =272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14:paraId="5BBD355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14:paraId="04B547C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v_EncodedRlcPdu1_Poll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14:paraId="398F044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14:paraId="3EA38B4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crs_NR_PDCP_SDU_9B)));</w:t>
            </w:r>
          </w:p>
          <w:p w14:paraId="2323162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1416D86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B798EC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v_EncodedRlcPdu1),//@sic R5-201519 sic@</w:t>
            </w:r>
          </w:p>
          <w:p w14:paraId="11678FE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v_EncodedRlcPdu2)</w:t>
            </w:r>
          </w:p>
          <w:p w14:paraId="4D089DC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E99EE1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524F48B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6A63B7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446F5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713DE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20); // 20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14:paraId="01603E7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//40 bits</w:t>
            </w:r>
          </w:p>
          <w:p w14:paraId="6448ADD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414EA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72F0D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8DA32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14:paraId="7BB9A4A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14:paraId="1BED7F9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2byte Padding header and 1 byte padding payload</w:t>
            </w:r>
          </w:p>
          <w:p w14:paraId="0143B7D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EF941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0B11BF1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DC3D7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5-7"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2FD71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 and duration check</w:t>
            </w:r>
          </w:p>
          <w:p w14:paraId="445B541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B5BBC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int2bit(4, 5))) };   //LCG 2, value =4</w:t>
            </w:r>
          </w:p>
          <w:p w14:paraId="1CF3030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</w:t>
            </w:r>
          </w:p>
          <w:p w14:paraId="31C76C0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 // 1byte Padding header and 2 byte padding payload</w:t>
            </w:r>
          </w:p>
          <w:p w14:paraId="4A87E52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6F64E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R5s200511 sic@</w:t>
            </w:r>
          </w:p>
          <w:p w14:paraId="7E7FF52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bit2int(v_NR_DRB_COMMON_IND.U_Plane.SlotData.PduSduList.MacPdu[0].UL.CE_SubPDUList[0].ControlElement.ShortBSR.BufferSize);</w:t>
            </w:r>
          </w:p>
          <w:p w14:paraId="0DEC81D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v_SBSR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&gt;= 4) {</w:t>
            </w:r>
          </w:p>
          <w:p w14:paraId="453E7A5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08E71B0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5052F8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52FCAF7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E48A9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A6010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v_SubFrameTimingTb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821D2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f_NR_SubFrameTimingCheckDuration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l2Timer,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v_Duration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320)) {</w:t>
            </w:r>
          </w:p>
          <w:p w14:paraId="3DA5DA3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1EB1DA9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81B551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3B9CB18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553047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DE6E0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3073A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+ 9B PDCP SDU = 12Byte RLC SDU, 15 B RLC PDU +2 Byte MAC SH =17 Byte =136 bit an allowed TB size</w:t>
            </w:r>
          </w:p>
          <w:p w14:paraId="49D2082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v_EncodedRlcPdu3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14:paraId="1990111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v_EncodedRlcPdu3_Poll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crs_NR_PDCP_SDU_9B)));</w:t>
            </w:r>
          </w:p>
          <w:p w14:paraId="46EBA2E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58D536B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06A09FD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cs_NR_MAC_SDU_SubPDU_LI8(v_LCID2, v_EncodedRlcPdu3) };//@sic R5-201519 sic@</w:t>
            </w:r>
          </w:p>
          <w:p w14:paraId="5B20A5A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0E804B3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AD167D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E8AC46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10-11"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C9CAC8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//Automatically taken by SS</w:t>
            </w:r>
          </w:p>
          <w:p w14:paraId="1192C70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EA1C2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('010'B, int2bit(5, 5))) };   //LCG 2, value =5</w:t>
            </w:r>
          </w:p>
          <w:p w14:paraId="1E47D2E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('??'O)) };   // 1byte Padding header and 2 byte padding payload</w:t>
            </w:r>
          </w:p>
          <w:p w14:paraId="44719DC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5BE192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14:paraId="78D6F84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FFAE3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CB0F2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 RLC H + 2B PDCP SDU = 5Byte RLC SDU, 8 B RLC PDU +2 Byte MAC SH =10 Byte MAC Sub PDU</w:t>
            </w:r>
          </w:p>
          <w:p w14:paraId="59122F1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2* 10 =20 B =160 bit an allowed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</w:p>
          <w:p w14:paraId="29A4E42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v_EncodedRlcPdu4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crs_NR_PDCP_SDU_2B)));</w:t>
            </w:r>
          </w:p>
          <w:p w14:paraId="35D1E73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v_EncodedRlcPdu5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14:paraId="509F04A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v_EncodedRlcPdu5_Poll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crs_NR_PDCP_SDU_2B)));</w:t>
            </w:r>
          </w:p>
          <w:p w14:paraId="7F82BAA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553EC0A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6370A9F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v_EncodedRlcPdu4),//@sic R5-201519 sic@</w:t>
            </w:r>
          </w:p>
          <w:p w14:paraId="7436566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v_EncodedRlcPdu5)</w:t>
            </w:r>
          </w:p>
          <w:p w14:paraId="639CB0A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0D32331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59DFB2B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5D7950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7E28F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14-15"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F6F86F" w14:textId="77777777" w:rsidR="00460DD4" w:rsidRPr="00460DD4" w:rsidRDefault="00460DD4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//WA#WI=962744 - Removed.</w:t>
            </w:r>
          </w:p>
          <w:p w14:paraId="11A5663C" w14:textId="77777777" w:rsidR="00460DD4" w:rsidRPr="00460DD4" w:rsidRDefault="00460DD4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f_NR_GetNextSendOccasion_ULafterDL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20); // 20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later</w:t>
            </w:r>
          </w:p>
          <w:p w14:paraId="114FD036" w14:textId="77777777" w:rsidR="00460DD4" w:rsidRDefault="00460DD4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Imcs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cs_NR_FreqDomainSchedulExplicit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(-, 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Lrbs</w:t>
            </w:r>
            <w:proofErr w:type="spellEnd"/>
            <w:r w:rsidRPr="00460D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//40 bits</w:t>
            </w:r>
          </w:p>
          <w:p w14:paraId="3DF354E0" w14:textId="77777777" w:rsidR="009462AC" w:rsidRPr="009462AC" w:rsidRDefault="009462AC" w:rsidP="00460D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0BE42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3B75C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(int2bit(3, 8)),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</w:t>
            </w:r>
          </w:p>
          <w:p w14:paraId="4E22C23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//@sic R5s190552 sic@</w:t>
            </w:r>
          </w:p>
          <w:p w14:paraId="268281A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B538F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v_BSR1 := oct2int(v_NR_DRB_COMMON_IND.U_Plane.SlotData.PduSduList.MacPdu[0].UL.CE_SubPDUList[0].ControlElement.LongBSR.BufferSizeList[0]);</w:t>
            </w:r>
          </w:p>
          <w:p w14:paraId="7E5820C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v_BSR2 := oct2int(v_NR_DRB_COMMON_IND.U_Plane.SlotData.PduSduList.MacPdu[0].UL.CE_SubPDUList[0].ControlElement.LongBSR.BufferSizeList[1]);</w:t>
            </w:r>
          </w:p>
          <w:p w14:paraId="15EDFDE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v_SubFrameTimingTa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328D1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if ((v_BSR1 &gt;= 1) and (v_BSR2 &gt;= 20)) { //@sic R5-197002 sic@</w:t>
            </w:r>
          </w:p>
          <w:p w14:paraId="3C5C779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16");</w:t>
            </w:r>
          </w:p>
          <w:p w14:paraId="42649E7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920276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16");</w:t>
            </w:r>
          </w:p>
          <w:p w14:paraId="5195658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B64B93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2276A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17-19"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2DDDD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[1].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//576 bits</w:t>
            </w:r>
          </w:p>
          <w:p w14:paraId="2DA5969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9006B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5F443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35C9F89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205241D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v_EncodedRlcPdu4),  //10B</w:t>
            </w:r>
          </w:p>
          <w:p w14:paraId="0EB4F3E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int2bit(8, 8), '0'B),  v_EncodedRlcPdu5_Poll),  //10B</w:t>
            </w:r>
          </w:p>
          <w:p w14:paraId="4EFCD49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(v_LCID2, int2bit(15, 8), '0'B), v_EncodedRlcPdu3_Poll),  //17B</w:t>
            </w:r>
          </w:p>
          <w:p w14:paraId="54751E4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v_EncodedRlcPdu1),  //17B</w:t>
            </w:r>
          </w:p>
          <w:p w14:paraId="2C17F0E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 int2bit(15, 8), '0'B), v_EncodedRlcPdu2_Poll)   //17B</w:t>
            </w:r>
          </w:p>
          <w:p w14:paraId="2D807BB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51814F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(''O)) };</w:t>
            </w:r>
          </w:p>
          <w:p w14:paraId="77E94BF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*, *) }; //@sic R5-197002 sic@</w:t>
            </w:r>
          </w:p>
          <w:p w14:paraId="4C14A68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F44D09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19");</w:t>
            </w:r>
          </w:p>
          <w:p w14:paraId="1E04463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069FB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21-23"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2B2E3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3598C6E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(v_LCID3,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144ED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(v_LCID2, 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2222D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, 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9E7E0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566F3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+ 5B PDCP SDU = 8 Byte RLC SDU, 11 B RLC PDU +2 Byte MAC SH =13 Byte</w:t>
            </w:r>
          </w:p>
          <w:p w14:paraId="64F4AD0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//TBD if any padding needed</w:t>
            </w:r>
          </w:p>
          <w:p w14:paraId="199EB38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14:paraId="785AB8B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//3 B PDCP H + 3 Byte RLC H + 4B PDCP SDU = 7 Byte RLC SDU, 10 B RLC PDU +2 Byte MAC SH =12 Byte</w:t>
            </w:r>
          </w:p>
          <w:p w14:paraId="4B6CD01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14:paraId="2878088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//Poll PDU need to be encoded again, as at step 27, 12B &amp; 13B PDU is required</w:t>
            </w:r>
          </w:p>
          <w:p w14:paraId="1FECEF4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R5s190899 sic@</w:t>
            </w:r>
          </w:p>
          <w:p w14:paraId="5FA4396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crs_NR_PDCP_SDU_5B)));</w:t>
            </w:r>
          </w:p>
          <w:p w14:paraId="3A3B109D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v_EncodedRlcPdu2_Poll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crs_NR_PDCP_SDU_4B)));</w:t>
            </w:r>
          </w:p>
          <w:p w14:paraId="06F93BF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7E3FE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(nr_Cell1); // Timing of DL</w:t>
            </w:r>
          </w:p>
          <w:p w14:paraId="6066849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7F88DF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MAC Sub PDU 1:=13 B, MAC Sub PDU 1:=12 B, + 1 B Padding =208 bits an allowed TB size</w:t>
            </w:r>
          </w:p>
          <w:p w14:paraId="756BD82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4551628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5E3DE52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cs_NR_MAC_SDU_SubPDU_LI8(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v_EncodedRlcPdu1),</w:t>
            </w:r>
          </w:p>
          <w:p w14:paraId="078C082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cs_NR_MAC_SDU_SubPDU_LI8(v_LCID3, v_EncodedRlcPdu2)</w:t>
            </w:r>
          </w:p>
          <w:p w14:paraId="22212F2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6E1B08D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1E2E1A5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B60C91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p_NR_DRB_Id,cs_TimingInfo_NR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80D0C0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92BA2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25-26"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FCA66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cs_NR_FreqDomainSchedulExplicit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[2].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Lrbs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)); //256bits</w:t>
            </w:r>
          </w:p>
          <w:p w14:paraId="4188089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BE86E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27"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4979E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0FD53DD3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02B18B0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(v_LCID3, int2bit(10, 8), '0'B), v_EncodedRlcPdu2_Poll), //12B</w:t>
            </w:r>
          </w:p>
          <w:p w14:paraId="702ED73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cr_NR_MAC_SDU_SubPDU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cr_NR_MAC_SubHeaderWithLI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int2bit(11, 8), '0'B), v_EncodedRlcPdu1_Poll)  //13B</w:t>
            </w:r>
          </w:p>
          <w:p w14:paraId="5004479B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F3BED3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(int2bit(3, 8)),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 }; //LCG 2,1 present,</w:t>
            </w:r>
          </w:p>
          <w:p w14:paraId="4908EE2A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v_CE_SubPDUListUL2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cr_NR_MAC_ShortBSR_SubHeader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cr_ShortBSR_Payload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(?, ?)) };</w:t>
            </w:r>
          </w:p>
          <w:p w14:paraId="76A5932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0B2D76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('?'O)) };     // 2 bye padding</w:t>
            </w:r>
          </w:p>
          <w:p w14:paraId="4CDBF018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v_MAC_PDUListUL2 := {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v_CE_SubPDUListUL2,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('????'O)) };  // 5 bye padding</w:t>
            </w:r>
          </w:p>
          <w:p w14:paraId="2C969599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F5CFFF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car_NR_DRB_COMMON_IND_MAC_PDUList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-, 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, v_MAC_PDUListUL2)));</w:t>
            </w:r>
          </w:p>
          <w:p w14:paraId="1C393312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68ED5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65039C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(__FILE__, __LINE__, "Step 27");</w:t>
            </w:r>
          </w:p>
          <w:p w14:paraId="23484094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28-29"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E23D7E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R5-201519 sic@</w:t>
            </w:r>
          </w:p>
          <w:p w14:paraId="735DC870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(v_LCID3,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DF5D55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f_NR_RLC_Status_MAC_PDU_Tx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v_LCID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, 3, </w:t>
            </w:r>
            <w:proofErr w:type="spellStart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0C6E67" w14:textId="77777777" w:rsidR="009462AC" w:rsidRPr="009462AC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F44E3E" w14:textId="77777777" w:rsidR="001127D4" w:rsidRPr="006D35E4" w:rsidRDefault="009462AC" w:rsidP="009462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62A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7D8EABD3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98EFD" w14:textId="77777777" w:rsidR="00B72FD2" w:rsidRDefault="00B72FD2">
      <w:r>
        <w:separator/>
      </w:r>
    </w:p>
  </w:endnote>
  <w:endnote w:type="continuationSeparator" w:id="0">
    <w:p w14:paraId="696732C6" w14:textId="77777777" w:rsidR="00B72FD2" w:rsidRDefault="00B7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D5746" w14:textId="77777777" w:rsidR="00B72FD2" w:rsidRDefault="00B72FD2">
      <w:r>
        <w:separator/>
      </w:r>
    </w:p>
  </w:footnote>
  <w:footnote w:type="continuationSeparator" w:id="0">
    <w:p w14:paraId="044CC70C" w14:textId="77777777" w:rsidR="00B72FD2" w:rsidRDefault="00B72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34557" w14:textId="77777777" w:rsidR="00E47037" w:rsidRDefault="00E470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CEA4" w14:textId="77777777" w:rsidR="00E47037" w:rsidRDefault="00E470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1A9D" w14:textId="77777777" w:rsidR="00E47037" w:rsidRDefault="00E470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2221" w14:textId="77777777" w:rsidR="00E47037" w:rsidRDefault="00E4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5B9"/>
    <w:rsid w:val="002D2F53"/>
    <w:rsid w:val="002D607D"/>
    <w:rsid w:val="002D6A77"/>
    <w:rsid w:val="002E008A"/>
    <w:rsid w:val="002E2700"/>
    <w:rsid w:val="002E6856"/>
    <w:rsid w:val="002E69D0"/>
    <w:rsid w:val="002F029B"/>
    <w:rsid w:val="002F3F5B"/>
    <w:rsid w:val="002F45F1"/>
    <w:rsid w:val="002F48D2"/>
    <w:rsid w:val="002F53B6"/>
    <w:rsid w:val="002F654B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390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0DD4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627F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41EC"/>
    <w:rsid w:val="005F5CEE"/>
    <w:rsid w:val="005F740E"/>
    <w:rsid w:val="00600458"/>
    <w:rsid w:val="006006C1"/>
    <w:rsid w:val="00610C5B"/>
    <w:rsid w:val="0061191B"/>
    <w:rsid w:val="00613D6B"/>
    <w:rsid w:val="00615906"/>
    <w:rsid w:val="00616335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5A7F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536C"/>
    <w:rsid w:val="007E643A"/>
    <w:rsid w:val="007F0389"/>
    <w:rsid w:val="007F2D57"/>
    <w:rsid w:val="007F3701"/>
    <w:rsid w:val="007F37B7"/>
    <w:rsid w:val="007F56A5"/>
    <w:rsid w:val="007F5C63"/>
    <w:rsid w:val="007F7259"/>
    <w:rsid w:val="007F76F1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76B62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54CA"/>
    <w:rsid w:val="008F686C"/>
    <w:rsid w:val="009003D5"/>
    <w:rsid w:val="00901400"/>
    <w:rsid w:val="009015A7"/>
    <w:rsid w:val="009018DC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2A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1EA6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46D1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0767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766B"/>
    <w:rsid w:val="00B51287"/>
    <w:rsid w:val="00B51BA6"/>
    <w:rsid w:val="00B51BF9"/>
    <w:rsid w:val="00B52828"/>
    <w:rsid w:val="00B5725C"/>
    <w:rsid w:val="00B67B97"/>
    <w:rsid w:val="00B7159F"/>
    <w:rsid w:val="00B72FD2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2359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49F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47037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B914A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309AD-5803-4071-BDCD-61A3AB2B5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14</Pages>
  <Words>4651</Words>
  <Characters>26516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31105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2022-05-24T08:30:00Z</dcterms:created>
  <dcterms:modified xsi:type="dcterms:W3CDTF">2022-05-24T08:32:00Z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