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15631" w14:textId="77777777" w:rsidR="004023AF" w:rsidRDefault="004023AF" w:rsidP="004023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R5s220673</w:t>
        </w:r>
      </w:fldSimple>
    </w:p>
    <w:p w14:paraId="7C3475EE" w14:textId="77777777" w:rsidR="004023AF" w:rsidRDefault="004023AF" w:rsidP="004023A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023AF" w14:paraId="3FE3079B" w14:textId="77777777" w:rsidTr="004E6F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D2D64" w14:textId="77777777" w:rsidR="004023AF" w:rsidRDefault="004023AF" w:rsidP="004E6F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023AF" w14:paraId="4FE1EE5D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79A95" w14:textId="77777777" w:rsidR="004023AF" w:rsidRDefault="004023AF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023AF" w14:paraId="07EBEAFA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25462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14:paraId="11E4724B" w14:textId="77777777" w:rsidTr="004E6FE3">
        <w:tc>
          <w:tcPr>
            <w:tcW w:w="142" w:type="dxa"/>
            <w:tcBorders>
              <w:left w:val="single" w:sz="4" w:space="0" w:color="auto"/>
            </w:tcBorders>
          </w:tcPr>
          <w:p w14:paraId="00A23537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041E4" w14:textId="77777777" w:rsidR="004023AF" w:rsidRPr="00410371" w:rsidRDefault="004023AF" w:rsidP="004E6F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5B4CA989" w14:textId="77777777" w:rsidR="004023AF" w:rsidRDefault="004023AF" w:rsidP="004E6F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10CCAE" w14:textId="77777777" w:rsidR="004023AF" w:rsidRPr="00410371" w:rsidRDefault="004023AF" w:rsidP="004E6F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2531</w:t>
              </w:r>
            </w:fldSimple>
          </w:p>
        </w:tc>
        <w:tc>
          <w:tcPr>
            <w:tcW w:w="709" w:type="dxa"/>
          </w:tcPr>
          <w:p w14:paraId="4A88F5DE" w14:textId="77777777" w:rsidR="004023AF" w:rsidRDefault="004023AF" w:rsidP="004E6F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4D2A82" w14:textId="77777777" w:rsidR="004023AF" w:rsidRPr="00410371" w:rsidRDefault="004023AF" w:rsidP="004E6F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2645D12" w14:textId="77777777" w:rsidR="004023AF" w:rsidRDefault="004023AF" w:rsidP="004E6F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535CF3" w14:textId="77777777" w:rsidR="004023AF" w:rsidRPr="00410371" w:rsidRDefault="004023AF" w:rsidP="004E6F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C21A5DA" w14:textId="77777777" w:rsidR="004023AF" w:rsidRDefault="004023AF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4023AF" w14:paraId="41503068" w14:textId="77777777" w:rsidTr="004E6F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014F69" w14:textId="77777777" w:rsidR="004023AF" w:rsidRDefault="004023AF" w:rsidP="004E6FE3">
            <w:pPr>
              <w:pStyle w:val="CRCoverPage"/>
              <w:spacing w:after="0"/>
              <w:rPr>
                <w:noProof/>
              </w:rPr>
            </w:pPr>
          </w:p>
        </w:tc>
      </w:tr>
      <w:tr w:rsidR="004023AF" w14:paraId="798C3A98" w14:textId="77777777" w:rsidTr="004E6F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DE7A3" w14:textId="77777777" w:rsidR="004023AF" w:rsidRPr="00F25D98" w:rsidRDefault="004023AF" w:rsidP="004E6F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023AF" w14:paraId="7FA95766" w14:textId="77777777" w:rsidTr="004E6FE3">
        <w:tc>
          <w:tcPr>
            <w:tcW w:w="9641" w:type="dxa"/>
            <w:gridSpan w:val="9"/>
          </w:tcPr>
          <w:p w14:paraId="13B0C605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8ADCFE" w14:textId="77777777" w:rsidR="004023AF" w:rsidRDefault="004023AF" w:rsidP="004023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023AF" w14:paraId="5CB86F43" w14:textId="77777777" w:rsidTr="004E6FE3">
        <w:tc>
          <w:tcPr>
            <w:tcW w:w="2835" w:type="dxa"/>
          </w:tcPr>
          <w:p w14:paraId="504CB658" w14:textId="77777777" w:rsidR="004023AF" w:rsidRDefault="004023AF" w:rsidP="004E6F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FC1F0B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3FB101" w14:textId="77777777" w:rsidR="004023AF" w:rsidRDefault="004023AF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763C31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F012EC" w14:textId="77777777" w:rsidR="004023AF" w:rsidRDefault="004023AF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12A986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FE3F96" w14:textId="77777777" w:rsidR="004023AF" w:rsidRDefault="004023AF" w:rsidP="004E6F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4965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E4A62" w14:textId="77777777" w:rsidR="004023AF" w:rsidRDefault="004023AF" w:rsidP="004E6F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913921" w14:textId="77777777" w:rsidR="004023AF" w:rsidRDefault="004023AF" w:rsidP="004023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023AF" w14:paraId="3C0E9726" w14:textId="77777777" w:rsidTr="004E6FE3">
        <w:tc>
          <w:tcPr>
            <w:tcW w:w="9640" w:type="dxa"/>
            <w:gridSpan w:val="11"/>
          </w:tcPr>
          <w:p w14:paraId="20496E06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14:paraId="73F89E28" w14:textId="77777777" w:rsidTr="004E6F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6C964C6" w14:textId="77777777"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2BBCD9" w14:textId="77777777"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test case 7.1.1.1.2</w:t>
              </w:r>
            </w:fldSimple>
          </w:p>
        </w:tc>
      </w:tr>
      <w:tr w:rsidR="004023AF" w14:paraId="745D7EF7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23D84FC1" w14:textId="77777777"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787641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14:paraId="013DD07E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41DCC463" w14:textId="77777777"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6F124" w14:textId="77777777"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4023AF" w14:paraId="0391F707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3B742028" w14:textId="77777777"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0262B7" w14:textId="77777777" w:rsidR="004023AF" w:rsidRDefault="000A741E" w:rsidP="004E6FE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4023AF">
              <w:fldChar w:fldCharType="begin"/>
            </w:r>
            <w:r w:rsidR="004023AF">
              <w:instrText xml:space="preserve"> DOCPROPERTY  SourceIfTsg  \* MERGEFORMAT </w:instrText>
            </w:r>
            <w:r w:rsidR="004023AF">
              <w:fldChar w:fldCharType="end"/>
            </w:r>
          </w:p>
        </w:tc>
      </w:tr>
      <w:tr w:rsidR="004023AF" w14:paraId="5EBC6E6B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11BE746E" w14:textId="77777777"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854BDE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14:paraId="51BCAC90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7DE4F8DA" w14:textId="77777777"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2BB84F" w14:textId="77777777"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C4A84F1" w14:textId="77777777" w:rsidR="004023AF" w:rsidRDefault="004023AF" w:rsidP="004E6F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DAEE03" w14:textId="77777777" w:rsidR="004023AF" w:rsidRDefault="004023AF" w:rsidP="004E6FE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E9C87A" w14:textId="77777777"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2022-05-05</w:t>
              </w:r>
            </w:fldSimple>
          </w:p>
        </w:tc>
      </w:tr>
      <w:tr w:rsidR="004023AF" w14:paraId="55CC993D" w14:textId="77777777" w:rsidTr="004E6FE3">
        <w:tc>
          <w:tcPr>
            <w:tcW w:w="1843" w:type="dxa"/>
            <w:tcBorders>
              <w:left w:val="single" w:sz="4" w:space="0" w:color="auto"/>
            </w:tcBorders>
          </w:tcPr>
          <w:p w14:paraId="4E34EBA6" w14:textId="77777777"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12940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D8764E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3F8A6B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ADFCEB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3AF" w14:paraId="064C7A69" w14:textId="77777777" w:rsidTr="004E6F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1F9925" w14:textId="77777777" w:rsidR="004023AF" w:rsidRDefault="004023AF" w:rsidP="004E6F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2EE11" w14:textId="77777777" w:rsidR="004023AF" w:rsidRDefault="004023AF" w:rsidP="004E6F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B3E2E8" w14:textId="77777777" w:rsidR="004023AF" w:rsidRDefault="004023AF" w:rsidP="004E6F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4CB39" w14:textId="77777777" w:rsidR="004023AF" w:rsidRDefault="004023AF" w:rsidP="004E6F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C54DF5" w14:textId="77777777" w:rsidR="004023AF" w:rsidRDefault="004023AF" w:rsidP="004E6F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4023AF" w14:paraId="2DF85B3F" w14:textId="77777777" w:rsidTr="004E6F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00CFC8" w14:textId="77777777"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3009FE" w14:textId="77777777" w:rsidR="004023AF" w:rsidRDefault="004023AF" w:rsidP="004E6F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FC230C" w14:textId="77777777" w:rsidR="004023AF" w:rsidRDefault="004023AF" w:rsidP="004E6FE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D97208" w14:textId="77777777" w:rsidR="004023AF" w:rsidRPr="007C2097" w:rsidRDefault="004023AF" w:rsidP="004E6F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023AF" w14:paraId="71D2CAEA" w14:textId="77777777" w:rsidTr="004E6FE3">
        <w:tc>
          <w:tcPr>
            <w:tcW w:w="1843" w:type="dxa"/>
          </w:tcPr>
          <w:p w14:paraId="2BD15E86" w14:textId="77777777" w:rsidR="004023AF" w:rsidRDefault="004023AF" w:rsidP="004E6F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A23FDF8" w14:textId="77777777" w:rsidR="004023AF" w:rsidRDefault="004023AF" w:rsidP="004E6F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41E" w14:paraId="315D3936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F5936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CE3D2A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current TTCN Implementation ,</w:t>
            </w:r>
          </w:p>
          <w:p w14:paraId="7C0D5835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  <w:p w14:paraId="26FDF54C" w14:textId="77777777" w:rsidR="000A741E" w:rsidRPr="00B107D2" w:rsidRDefault="000A741E" w:rsidP="000A741E">
            <w:pPr>
              <w:pStyle w:val="CRCoverPage"/>
              <w:spacing w:after="0"/>
              <w:rPr>
                <w:noProof/>
              </w:rPr>
            </w:pPr>
            <w:r w:rsidRPr="00526E71">
              <w:rPr>
                <w:b/>
                <w:noProof/>
              </w:rPr>
              <w:t>1.</w:t>
            </w:r>
            <w:r>
              <w:rPr>
                <w:noProof/>
              </w:rPr>
              <w:t xml:space="preserve"> At Step 0AA, </w:t>
            </w:r>
            <w:r>
              <w:t xml:space="preserve">The SS transmits an updated system information which includes </w:t>
            </w:r>
            <w:proofErr w:type="spellStart"/>
            <w:r w:rsidRPr="000E0B9A">
              <w:t>prach_ConfigurationIndex</w:t>
            </w:r>
            <w:proofErr w:type="spellEnd"/>
            <w:r w:rsidRPr="000E0B9A">
              <w:t xml:space="preserve"> = (94)</w:t>
            </w:r>
            <w:r>
              <w:t xml:space="preserve"> configuration for TDD .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is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 ; If Prach is received in Subframe =9 and slot = 1 , no issue is observed ;</w:t>
            </w:r>
          </w:p>
          <w:p w14:paraId="77B82AD0" w14:textId="77777777" w:rsidR="000A741E" w:rsidRDefault="000A741E" w:rsidP="000A741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 - similar topic is already discussed in </w:t>
            </w:r>
            <w:r w:rsidRPr="00CD4275">
              <w:rPr>
                <w:b/>
                <w:noProof/>
              </w:rPr>
              <w:fldChar w:fldCharType="begin"/>
            </w:r>
            <w:r w:rsidRPr="00CD4275">
              <w:rPr>
                <w:b/>
                <w:noProof/>
              </w:rPr>
              <w:instrText xml:space="preserve"> DOCPROPERTY  Tdoc#  \* MERGEFORMAT </w:instrText>
            </w:r>
            <w:r w:rsidRPr="00CD4275">
              <w:rPr>
                <w:b/>
                <w:noProof/>
              </w:rPr>
              <w:fldChar w:fldCharType="separate"/>
            </w:r>
            <w:r w:rsidRPr="00CD4275">
              <w:rPr>
                <w:b/>
                <w:noProof/>
              </w:rPr>
              <w:t>R5s220280</w:t>
            </w:r>
            <w:r w:rsidRPr="00CD4275"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  <w:p w14:paraId="6F4F7554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  <w:p w14:paraId="56551CD0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  <w:p w14:paraId="1A3F36CD" w14:textId="77777777" w:rsidR="000A741E" w:rsidRDefault="000A741E" w:rsidP="000A741E">
            <w:pPr>
              <w:autoSpaceDE w:val="0"/>
              <w:autoSpaceDN w:val="0"/>
              <w:spacing w:after="0"/>
            </w:pPr>
            <w:r w:rsidRPr="00A42CE2">
              <w:rPr>
                <w:b/>
                <w:noProof/>
              </w:rPr>
              <w:t>2.</w:t>
            </w:r>
            <w:r>
              <w:rPr>
                <w:noProof/>
              </w:rPr>
              <w:t xml:space="preserve"> </w:t>
            </w:r>
            <w:r w:rsidRPr="00AC72C4">
              <w:rPr>
                <w:rFonts w:ascii="Arial" w:hAnsi="Arial"/>
                <w:noProof/>
              </w:rPr>
              <w:t>At Step 0A, SS transmits an RRC configuration message to configure Specific parameters (reconfigurationWithSync) ; On the reception of this Reconfiguration message conformant UE will trigger Rach procedure</w:t>
            </w:r>
            <w:r>
              <w:rPr>
                <w:noProof/>
              </w:rPr>
              <w:t xml:space="preserve"> – refer </w:t>
            </w:r>
            <w:r w:rsidRPr="00216489">
              <w:rPr>
                <w:noProof/>
              </w:rPr>
              <w:t>5.3.5.5.2 Reconfiguration with sync</w:t>
            </w:r>
            <w:r>
              <w:rPr>
                <w:noProof/>
              </w:rPr>
              <w:t xml:space="preserve"> from 38.331 (</w:t>
            </w:r>
            <w:r w:rsidRPr="00AC72C4">
              <w:rPr>
                <w:noProof/>
              </w:rPr>
              <w:t>start synchronising to the DL of the target SpCell</w:t>
            </w:r>
            <w:r>
              <w:rPr>
                <w:noProof/>
              </w:rPr>
              <w:t>)</w:t>
            </w:r>
          </w:p>
          <w:p w14:paraId="062604C8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this step , UE is already in connected state and contention is expected to be resolved with Ul grant </w:t>
            </w:r>
            <w:r w:rsidRPr="00820822">
              <w:rPr>
                <w:noProof/>
              </w:rPr>
              <w:t>Format_0_1</w:t>
            </w:r>
            <w:r>
              <w:rPr>
                <w:noProof/>
              </w:rPr>
              <w:t xml:space="preserve"> ( CRNTI based ). </w:t>
            </w:r>
          </w:p>
          <w:p w14:paraId="7B9229DF" w14:textId="77777777" w:rsidR="000A741E" w:rsidRPr="00FB64CA" w:rsidRDefault="000A741E" w:rsidP="000A741E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To perform CBRA With UL grant at this stage , test case is missing the corresponding configurations </w:t>
            </w:r>
            <w:r w:rsidRPr="002F4354">
              <w:rPr>
                <w:b/>
                <w:noProof/>
              </w:rPr>
              <w:t>( this change is specific to 7.1.1.1.2.NR5GC version )</w:t>
            </w:r>
            <w:r w:rsidRPr="00B02883">
              <w:rPr>
                <w:noProof/>
              </w:rPr>
              <w:t xml:space="preserve"> </w:t>
            </w:r>
          </w:p>
        </w:tc>
      </w:tr>
      <w:tr w:rsidR="000A741E" w14:paraId="707B966C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68A75B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926A0" w14:textId="77777777" w:rsidR="000A741E" w:rsidRPr="00F12C50" w:rsidRDefault="000A741E" w:rsidP="000A741E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0A741E" w14:paraId="190C5B87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6A651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75FA5" w14:textId="77777777" w:rsidR="000A741E" w:rsidRDefault="000A741E" w:rsidP="000A741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B107D2">
              <w:rPr>
                <w:noProof/>
              </w:rPr>
              <w:t>Rar window</w:t>
            </w:r>
            <w:r>
              <w:rPr>
                <w:noProof/>
              </w:rPr>
              <w:t xml:space="preserve"> is to be increased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</w:t>
            </w:r>
          </w:p>
          <w:p w14:paraId="35CD1E33" w14:textId="77777777" w:rsidR="000A741E" w:rsidRPr="006316B2" w:rsidRDefault="000A741E" w:rsidP="000A741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CBRA with UL grant configurations are given to SS before step 0A before sending RRC configuration message to configure Specific parameters (</w:t>
            </w:r>
            <w:r w:rsidRPr="00216489">
              <w:rPr>
                <w:noProof/>
              </w:rPr>
              <w:t>reconfigurationWithSync</w:t>
            </w:r>
            <w:r>
              <w:rPr>
                <w:noProof/>
              </w:rPr>
              <w:t>)</w:t>
            </w:r>
          </w:p>
        </w:tc>
      </w:tr>
      <w:tr w:rsidR="000A741E" w14:paraId="1E21A983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00B16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55F195" w14:textId="77777777" w:rsidR="000A741E" w:rsidRPr="00CF39F2" w:rsidRDefault="000A741E" w:rsidP="000A741E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0A741E" w14:paraId="00DAA334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70CBE7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4B1111" w14:textId="77777777" w:rsidR="000A741E" w:rsidRPr="00CF39F2" w:rsidRDefault="000A741E" w:rsidP="000A741E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 xml:space="preserve">A conformant UE </w:t>
            </w:r>
            <w:r>
              <w:rPr>
                <w:rFonts w:cs="Arial"/>
                <w:lang w:eastAsia="en-GB"/>
              </w:rPr>
              <w:t>may fail the test case</w:t>
            </w:r>
          </w:p>
        </w:tc>
      </w:tr>
      <w:tr w:rsidR="000A741E" w14:paraId="41FCF1F1" w14:textId="77777777" w:rsidTr="004E6FE3">
        <w:tc>
          <w:tcPr>
            <w:tcW w:w="2694" w:type="dxa"/>
            <w:gridSpan w:val="2"/>
          </w:tcPr>
          <w:p w14:paraId="5EB3B630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614766" w14:textId="77777777" w:rsidR="000A741E" w:rsidRDefault="000A741E" w:rsidP="000A7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41E" w14:paraId="3BD0B406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DA74E2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2BCC6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7.1.1.1.2.ENDC, 7.1.1.1.2.NR5GC</w:t>
            </w:r>
          </w:p>
        </w:tc>
      </w:tr>
      <w:tr w:rsidR="000A741E" w14:paraId="2929DBF4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71794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707AF5" w14:textId="77777777" w:rsidR="000A741E" w:rsidRDefault="000A741E" w:rsidP="000A7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41E" w14:paraId="77FCA120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7D60A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B1286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D2972A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FE0318" w14:textId="77777777" w:rsidR="000A741E" w:rsidRDefault="000A741E" w:rsidP="000A7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C98B95" w14:textId="77777777"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41E" w14:paraId="129FA7D9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E4C33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7E18DE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8CDC68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06105" w14:textId="77777777" w:rsidR="000A741E" w:rsidRDefault="000A741E" w:rsidP="000A7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C6AB1F" w14:textId="77777777"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41E" w14:paraId="5C8C6924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6E350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7B1F5F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F58E6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FB26425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8AB32" w14:textId="77777777"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0A741E" w14:paraId="03C19AC6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A6AF7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D633E3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1611C" w14:textId="77777777" w:rsidR="000A741E" w:rsidRDefault="000A741E" w:rsidP="000A7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473A40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2833E" w14:textId="77777777" w:rsidR="000A741E" w:rsidRDefault="000A741E" w:rsidP="000A7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41E" w14:paraId="72514436" w14:textId="77777777" w:rsidTr="004E6F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B48B7" w14:textId="77777777" w:rsidR="000A741E" w:rsidRDefault="000A741E" w:rsidP="000A74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16375" w14:textId="77777777" w:rsidR="000A741E" w:rsidRDefault="000A741E" w:rsidP="000A741E">
            <w:pPr>
              <w:pStyle w:val="CRCoverPage"/>
              <w:spacing w:after="0"/>
              <w:rPr>
                <w:noProof/>
              </w:rPr>
            </w:pPr>
          </w:p>
        </w:tc>
      </w:tr>
      <w:tr w:rsidR="000A741E" w14:paraId="41086124" w14:textId="77777777" w:rsidTr="004E6F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2BB1D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C105CE" w14:textId="77777777" w:rsidR="000A741E" w:rsidRDefault="000A741E" w:rsidP="000A7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Prose CR will be raised.</w:t>
            </w:r>
          </w:p>
        </w:tc>
      </w:tr>
      <w:tr w:rsidR="000A741E" w:rsidRPr="008863B9" w14:paraId="64389648" w14:textId="77777777" w:rsidTr="004E6F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83697B" w14:textId="77777777" w:rsidR="000A741E" w:rsidRPr="008863B9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7297DB" w14:textId="77777777" w:rsidR="000A741E" w:rsidRPr="008863B9" w:rsidRDefault="000A741E" w:rsidP="000A74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41E" w14:paraId="3D8BF694" w14:textId="77777777" w:rsidTr="004E6F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EA2D4F" w14:textId="77777777" w:rsidR="000A741E" w:rsidRDefault="000A741E" w:rsidP="000A7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911C7" w14:textId="77777777" w:rsidR="000A741E" w:rsidRDefault="000A741E" w:rsidP="000A7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7F6C33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C66B199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828F3" w14:textId="77777777" w:rsidR="009478EE" w:rsidRDefault="009478EE" w:rsidP="009478EE">
      <w:pPr>
        <w:rPr>
          <w:noProof/>
        </w:rPr>
      </w:pPr>
    </w:p>
    <w:p w14:paraId="3607E179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2482230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761A7B6" w14:textId="77777777" w:rsidR="00D03D5E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03D5E" w:rsidRPr="00657EF4">
        <w:rPr>
          <w:rFonts w:ascii="Arial" w:hAnsi="Arial" w:cs="Arial"/>
          <w:iCs/>
        </w:rPr>
        <w:t>Table of Contents</w:t>
      </w:r>
      <w:r w:rsidR="00D03D5E">
        <w:tab/>
      </w:r>
      <w:r w:rsidR="00D03D5E">
        <w:fldChar w:fldCharType="begin"/>
      </w:r>
      <w:r w:rsidR="00D03D5E">
        <w:instrText xml:space="preserve"> PAGEREF _Toc102482230 \h </w:instrText>
      </w:r>
      <w:r w:rsidR="00D03D5E">
        <w:fldChar w:fldCharType="separate"/>
      </w:r>
      <w:r w:rsidR="00D03D5E">
        <w:t>3</w:t>
      </w:r>
      <w:r w:rsidR="00D03D5E">
        <w:fldChar w:fldCharType="end"/>
      </w:r>
    </w:p>
    <w:p w14:paraId="286BD945" w14:textId="77777777" w:rsidR="00D03D5E" w:rsidRDefault="00D03D5E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57EF4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57EF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_Toc102482231 \h </w:instrText>
      </w:r>
      <w:r>
        <w:fldChar w:fldCharType="separate"/>
      </w:r>
      <w:r>
        <w:t>3</w:t>
      </w:r>
      <w:r>
        <w:fldChar w:fldCharType="end"/>
      </w:r>
    </w:p>
    <w:p w14:paraId="4C7AF1F9" w14:textId="77777777" w:rsidR="00D03D5E" w:rsidRDefault="00D03D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7EF4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7EF4">
        <w:rPr>
          <w:rFonts w:cs="Arial"/>
          <w:b/>
          <w:color w:val="000000"/>
          <w:lang w:eastAsia="en-GB"/>
        </w:rPr>
        <w:t xml:space="preserve">Correction to the </w:t>
      </w:r>
      <w:r w:rsidRPr="00657EF4">
        <w:rPr>
          <w:rFonts w:cs="Arial"/>
          <w:b/>
          <w:bCs/>
          <w:color w:val="000000"/>
          <w:lang w:val="en-US" w:eastAsia="en-GB"/>
        </w:rPr>
        <w:t>template cs_RACH_ConfigGeneric71112_FR1_TDD</w:t>
      </w:r>
      <w:r>
        <w:tab/>
      </w:r>
      <w:r>
        <w:fldChar w:fldCharType="begin"/>
      </w:r>
      <w:r>
        <w:instrText xml:space="preserve"> PAGEREF _Toc102482232 \h </w:instrText>
      </w:r>
      <w:r>
        <w:fldChar w:fldCharType="separate"/>
      </w:r>
      <w:r>
        <w:t>3</w:t>
      </w:r>
      <w:r>
        <w:fldChar w:fldCharType="end"/>
      </w:r>
    </w:p>
    <w:p w14:paraId="23A1C95B" w14:textId="77777777" w:rsidR="00D03D5E" w:rsidRDefault="00D03D5E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57EF4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57EF4">
        <w:rPr>
          <w:rFonts w:cs="Arial"/>
          <w:b/>
          <w:color w:val="000000"/>
          <w:lang w:eastAsia="en-GB"/>
        </w:rPr>
        <w:t xml:space="preserve">Correction to the </w:t>
      </w:r>
      <w:r w:rsidRPr="00657EF4">
        <w:rPr>
          <w:rFonts w:cs="Arial"/>
          <w:b/>
          <w:bCs/>
          <w:color w:val="000000"/>
          <w:lang w:val="en-US" w:eastAsia="en-GB"/>
        </w:rPr>
        <w:t>function f_TC_7_1_1_1_2_NR5GC</w:t>
      </w:r>
      <w:r>
        <w:tab/>
      </w:r>
      <w:r>
        <w:fldChar w:fldCharType="begin"/>
      </w:r>
      <w:r>
        <w:instrText xml:space="preserve"> PAGEREF _Toc102482233 \h </w:instrText>
      </w:r>
      <w:r>
        <w:fldChar w:fldCharType="separate"/>
      </w:r>
      <w:r>
        <w:t>4</w:t>
      </w:r>
      <w:r>
        <w:fldChar w:fldCharType="end"/>
      </w:r>
    </w:p>
    <w:p w14:paraId="10B6711E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421E4332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102482231"/>
      <w:r w:rsidRPr="00854C55">
        <w:rPr>
          <w:b/>
        </w:rPr>
        <w:t>Corrections required</w:t>
      </w:r>
      <w:bookmarkEnd w:id="1"/>
      <w:bookmarkEnd w:id="2"/>
      <w:bookmarkEnd w:id="3"/>
    </w:p>
    <w:p w14:paraId="1E04B0F4" w14:textId="77777777" w:rsidR="00FB0A08" w:rsidRDefault="00F45719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102482232"/>
      <w:r>
        <w:rPr>
          <w:rFonts w:cs="Arial"/>
          <w:b/>
          <w:color w:val="000000"/>
          <w:lang w:eastAsia="en-GB"/>
        </w:rPr>
        <w:t>Correction to the</w:t>
      </w:r>
      <w:r w:rsidR="00FB0A08" w:rsidRPr="00B52828">
        <w:rPr>
          <w:rFonts w:cs="Arial"/>
          <w:b/>
          <w:color w:val="000000"/>
          <w:lang w:eastAsia="en-GB"/>
        </w:rPr>
        <w:t xml:space="preserve"> </w:t>
      </w:r>
      <w:r w:rsidR="00110724">
        <w:rPr>
          <w:rFonts w:cs="Arial"/>
          <w:b/>
          <w:bCs/>
          <w:color w:val="000000"/>
          <w:lang w:val="en-US" w:eastAsia="en-GB"/>
        </w:rPr>
        <w:t>template</w:t>
      </w:r>
      <w:r w:rsidR="00FB0A08">
        <w:rPr>
          <w:rFonts w:cs="Arial"/>
          <w:b/>
          <w:bCs/>
          <w:color w:val="000000"/>
          <w:lang w:val="en-US" w:eastAsia="en-GB"/>
        </w:rPr>
        <w:t xml:space="preserve"> </w:t>
      </w:r>
      <w:r w:rsidR="00110724" w:rsidRPr="000239BD">
        <w:rPr>
          <w:rFonts w:cs="Arial"/>
          <w:b/>
          <w:bCs/>
          <w:color w:val="000000"/>
          <w:lang w:val="en-US" w:eastAsia="en-GB"/>
        </w:rPr>
        <w:t>cs_RACH_ConfigGeneric71112_FR1_TDD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349093E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547AC" w14:textId="77777777" w:rsidR="00FB0A08" w:rsidRDefault="004013ED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Template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72D1" w14:textId="77777777" w:rsidR="00FB0A08" w:rsidRPr="007B2702" w:rsidRDefault="007B2702" w:rsidP="002B42D8">
            <w:pPr>
              <w:pStyle w:val="CRCoverPage"/>
              <w:spacing w:after="0"/>
              <w:rPr>
                <w:b/>
                <w:noProof/>
              </w:rPr>
            </w:pPr>
            <w:r w:rsidRPr="00F847A9">
              <w:rPr>
                <w:noProof/>
              </w:rPr>
              <w:t>f_NR5GC_508RRC_IntraNR_CA_HO_InterCell_Common</w:t>
            </w:r>
          </w:p>
        </w:tc>
      </w:tr>
      <w:tr w:rsidR="00FB0A08" w14:paraId="0B6B677E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6751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080" w14:textId="77777777" w:rsidR="00CC3FEA" w:rsidRPr="00B107D2" w:rsidRDefault="00CC3FEA" w:rsidP="00CC3F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Step 0AA, </w:t>
            </w:r>
            <w:r>
              <w:t xml:space="preserve">The SS transmits an updated system information which includes </w:t>
            </w:r>
            <w:proofErr w:type="spellStart"/>
            <w:r w:rsidRPr="000E0B9A">
              <w:t>prach_ConfigurationIndex</w:t>
            </w:r>
            <w:proofErr w:type="spellEnd"/>
            <w:r w:rsidRPr="000E0B9A">
              <w:t xml:space="preserve"> = (94)</w:t>
            </w:r>
            <w:r>
              <w:t xml:space="preserve"> configuration for TDD .</w:t>
            </w:r>
            <w:proofErr w:type="spellStart"/>
            <w:r>
              <w:t>P</w:t>
            </w:r>
            <w:r w:rsidRPr="00B107D2">
              <w:rPr>
                <w:noProof/>
              </w:rPr>
              <w:t>rach</w:t>
            </w:r>
            <w:proofErr w:type="spellEnd"/>
            <w:r w:rsidRPr="00B107D2">
              <w:rPr>
                <w:noProof/>
              </w:rPr>
              <w:t xml:space="preserve"> is expected to be received in the subframe = 4</w:t>
            </w:r>
            <w:r>
              <w:rPr>
                <w:noProof/>
              </w:rPr>
              <w:t>/9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>( every odd SFN ) ; If Prach is received in Subframe =9 and slot = 1 , no issue is observed ;</w:t>
            </w:r>
          </w:p>
          <w:p w14:paraId="2019735D" w14:textId="77777777" w:rsidR="00FB0A08" w:rsidRPr="00AD4ADA" w:rsidRDefault="00CC3FEA" w:rsidP="003533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But </w:t>
            </w:r>
            <w:r w:rsidRPr="00B107D2">
              <w:rPr>
                <w:noProof/>
              </w:rPr>
              <w:t>If RACH is received in subframe =</w:t>
            </w:r>
            <w:r>
              <w:rPr>
                <w:noProof/>
              </w:rPr>
              <w:t xml:space="preserve"> </w:t>
            </w:r>
            <w:r w:rsidRPr="00B107D2">
              <w:rPr>
                <w:noProof/>
              </w:rPr>
              <w:t>4</w:t>
            </w:r>
            <w:r>
              <w:rPr>
                <w:noProof/>
              </w:rPr>
              <w:t xml:space="preserve"> &amp; Slot = 1</w:t>
            </w:r>
            <w:r w:rsidRPr="00B107D2">
              <w:rPr>
                <w:noProof/>
              </w:rPr>
              <w:t xml:space="preserve"> , RAR Tx can be scheduled on sf = 0 slot = 0 </w:t>
            </w:r>
            <w:r>
              <w:rPr>
                <w:noProof/>
              </w:rPr>
              <w:t>(or)</w:t>
            </w:r>
            <w:r w:rsidRPr="00B107D2">
              <w:rPr>
                <w:noProof/>
              </w:rPr>
              <w:t xml:space="preserve"> sf = 5 slot = 0 . </w:t>
            </w:r>
            <w:r>
              <w:rPr>
                <w:noProof/>
              </w:rPr>
              <w:t>C</w:t>
            </w:r>
            <w:r w:rsidRPr="00B107D2">
              <w:rPr>
                <w:noProof/>
              </w:rPr>
              <w:t xml:space="preserve">onsidering the interference due to SSB block </w:t>
            </w:r>
            <w:r>
              <w:rPr>
                <w:noProof/>
              </w:rPr>
              <w:t xml:space="preserve">transmission </w:t>
            </w:r>
            <w:r w:rsidRPr="00B107D2">
              <w:rPr>
                <w:noProof/>
              </w:rPr>
              <w:t>sf = 0 slot = 0 can not be used for RAR transmission</w:t>
            </w:r>
            <w:r>
              <w:rPr>
                <w:noProof/>
              </w:rPr>
              <w:t xml:space="preserve"> . Sending</w:t>
            </w:r>
            <w:r w:rsidRPr="00B107D2">
              <w:rPr>
                <w:noProof/>
              </w:rPr>
              <w:t xml:space="preserve"> Rar at sf = 5 slot = 0 will make the Rar window to expire</w:t>
            </w:r>
            <w:r>
              <w:rPr>
                <w:noProof/>
              </w:rPr>
              <w:t xml:space="preserve"> (sl20 is the rar window configured)</w:t>
            </w:r>
            <w:r w:rsidRPr="00B107D2">
              <w:rPr>
                <w:noProof/>
              </w:rPr>
              <w:t xml:space="preserve"> </w:t>
            </w:r>
            <w:r>
              <w:rPr>
                <w:noProof/>
              </w:rPr>
              <w:t xml:space="preserve"> - similar topic is already discussed in </w:t>
            </w:r>
            <w:r w:rsidRPr="00CD4275">
              <w:rPr>
                <w:b/>
                <w:noProof/>
              </w:rPr>
              <w:fldChar w:fldCharType="begin"/>
            </w:r>
            <w:r w:rsidRPr="00CD4275">
              <w:rPr>
                <w:b/>
                <w:noProof/>
              </w:rPr>
              <w:instrText xml:space="preserve"> DOCPROPERTY  Tdoc#  \* MERGEFORMAT </w:instrText>
            </w:r>
            <w:r w:rsidRPr="00CD4275">
              <w:rPr>
                <w:b/>
                <w:noProof/>
              </w:rPr>
              <w:fldChar w:fldCharType="separate"/>
            </w:r>
            <w:r w:rsidRPr="00CD4275">
              <w:rPr>
                <w:b/>
                <w:noProof/>
              </w:rPr>
              <w:t>R5s220280</w:t>
            </w:r>
            <w:r w:rsidRPr="00CD4275">
              <w:rPr>
                <w:b/>
                <w:noProof/>
              </w:rPr>
              <w:fldChar w:fldCharType="end"/>
            </w:r>
            <w:r>
              <w:rPr>
                <w:b/>
                <w:noProof/>
              </w:rPr>
              <w:t xml:space="preserve"> </w:t>
            </w:r>
          </w:p>
        </w:tc>
      </w:tr>
      <w:tr w:rsidR="00FB0A08" w14:paraId="6767E3B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02C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2486" w14:textId="77777777" w:rsidR="000E2881" w:rsidRDefault="000E2881" w:rsidP="002E0899">
            <w:pPr>
              <w:pStyle w:val="CRCoverPage"/>
              <w:spacing w:after="0"/>
              <w:rPr>
                <w:noProof/>
              </w:rPr>
            </w:pPr>
            <w:r w:rsidRPr="00B107D2">
              <w:rPr>
                <w:noProof/>
              </w:rPr>
              <w:t>Rar window</w:t>
            </w:r>
            <w:r>
              <w:rPr>
                <w:noProof/>
              </w:rPr>
              <w:t xml:space="preserve"> is to be increased from sl20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sl40</w:t>
            </w:r>
          </w:p>
          <w:p w14:paraId="397C0F68" w14:textId="77777777" w:rsidR="005C6479" w:rsidRPr="001124B3" w:rsidRDefault="005C6479" w:rsidP="00D50913">
            <w:pPr>
              <w:pStyle w:val="CRCoverPage"/>
              <w:spacing w:after="0"/>
              <w:rPr>
                <w:noProof/>
              </w:rPr>
            </w:pPr>
          </w:p>
        </w:tc>
      </w:tr>
      <w:tr w:rsidR="00FB0A08" w14:paraId="72C693B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DD7F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1312" w14:textId="77777777" w:rsidR="00FB0A08" w:rsidRPr="00CC39F9" w:rsidRDefault="003A688F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3A688F">
              <w:rPr>
                <w:rFonts w:ascii="Arial" w:hAnsi="Arial" w:cs="Arial"/>
                <w:lang w:eastAsia="en-GB"/>
              </w:rPr>
              <w:t>MAC_TC_Common_NR.ttcn</w:t>
            </w:r>
            <w:proofErr w:type="spellEnd"/>
          </w:p>
        </w:tc>
      </w:tr>
      <w:tr w:rsidR="00FB0A08" w14:paraId="53F15BD5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EA0B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571F4" w14:textId="49D78BEB" w:rsidR="00FB0A08" w:rsidRDefault="005F5C6E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 as improvement</w:t>
            </w:r>
          </w:p>
        </w:tc>
      </w:tr>
    </w:tbl>
    <w:p w14:paraId="6D5CCB13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1BE789CC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1C9E0E2F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7CD97565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E7F4" w14:textId="77777777" w:rsidR="00FB0A08" w:rsidRPr="00722896" w:rsidRDefault="00AD0A0F" w:rsidP="002B075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 template (value) </w:t>
            </w:r>
            <w:proofErr w:type="spellStart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 xml:space="preserve"> cs_RACH_ConfigGeneric71112_FR1_TDD := </w:t>
            </w:r>
            <w:proofErr w:type="spellStart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>cs_NR_RACH_ConfigGenericDef</w:t>
            </w:r>
            <w:proofErr w:type="spellEnd"/>
            <w:r w:rsidRPr="00AD0A0F">
              <w:rPr>
                <w:rFonts w:ascii="Courier New" w:hAnsi="Courier New" w:cs="Courier New"/>
                <w:color w:val="000000"/>
                <w:lang w:eastAsia="de-DE"/>
              </w:rPr>
              <w:t>(94,-,-,-,-104,n10,dB2,sl20); /* @status    APPROVED (ENDC, NR5GC) */</w:t>
            </w:r>
          </w:p>
        </w:tc>
      </w:tr>
    </w:tbl>
    <w:p w14:paraId="3D79AA57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</w:p>
    <w:p w14:paraId="7F888ED0" w14:textId="77777777" w:rsidR="00FB0A08" w:rsidRPr="00CD057D" w:rsidRDefault="00FB0A08" w:rsidP="00FB0A08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CD057D" w14:paraId="6D40B266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BF25" w14:textId="77777777" w:rsidR="00FB0A08" w:rsidRPr="006D35E4" w:rsidRDefault="00E75658" w:rsidP="006B2F5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template (value) </w:t>
            </w:r>
            <w:proofErr w:type="spellStart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RACH_ConfigGeneric</w:t>
            </w:r>
            <w:proofErr w:type="spellEnd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 xml:space="preserve"> cs_RACH_ConfigGeneric71112_FR1_TDD := </w:t>
            </w:r>
            <w:proofErr w:type="spellStart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cs_NR_RACH_ConfigGenericDef</w:t>
            </w:r>
            <w:proofErr w:type="spellEnd"/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(94,-,-,-,-104,n10,dB2,</w:t>
            </w:r>
            <w:r w:rsidRPr="00CC3FEA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sl40</w:t>
            </w:r>
            <w:r w:rsidRPr="00E75658">
              <w:rPr>
                <w:rFonts w:ascii="Courier New" w:hAnsi="Courier New" w:cs="Courier New"/>
                <w:color w:val="000000"/>
                <w:lang w:eastAsia="de-DE"/>
              </w:rPr>
              <w:t>); /* @status    APPROVED (ENDC, NR5GC) */ //WA#WI=957784</w:t>
            </w:r>
          </w:p>
        </w:tc>
      </w:tr>
    </w:tbl>
    <w:p w14:paraId="6608E997" w14:textId="77777777" w:rsidR="00895D6B" w:rsidRDefault="00895D6B" w:rsidP="00895D6B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102482233"/>
      <w:r>
        <w:rPr>
          <w:rFonts w:cs="Arial"/>
          <w:b/>
          <w:color w:val="000000"/>
          <w:lang w:eastAsia="en-GB"/>
        </w:rPr>
        <w:t>Correction to the</w:t>
      </w:r>
      <w:r w:rsidRPr="00B52828">
        <w:rPr>
          <w:rFonts w:cs="Arial"/>
          <w:b/>
          <w:color w:val="000000"/>
          <w:lang w:eastAsia="en-GB"/>
        </w:rPr>
        <w:t xml:space="preserve"> </w:t>
      </w:r>
      <w:r>
        <w:rPr>
          <w:rFonts w:cs="Arial"/>
          <w:b/>
          <w:bCs/>
          <w:color w:val="000000"/>
          <w:lang w:val="en-US" w:eastAsia="en-GB"/>
        </w:rPr>
        <w:t xml:space="preserve">function </w:t>
      </w:r>
      <w:r w:rsidR="002D41DC" w:rsidRPr="005D476E">
        <w:rPr>
          <w:rFonts w:cs="Arial"/>
          <w:b/>
          <w:bCs/>
          <w:color w:val="000000"/>
          <w:lang w:val="en-US" w:eastAsia="en-GB"/>
        </w:rPr>
        <w:t>f_TC_7_1_1_1_2_NR5GC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95D6B" w14:paraId="1CE3F5AA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2D7A" w14:textId="77777777" w:rsidR="00895D6B" w:rsidRDefault="00895D6B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BA98A" w14:textId="77777777" w:rsidR="00895D6B" w:rsidRPr="007F5C63" w:rsidRDefault="007C1B2D" w:rsidP="002B42D8">
            <w:pPr>
              <w:pStyle w:val="CRCoverPage"/>
              <w:spacing w:after="0"/>
              <w:rPr>
                <w:noProof/>
              </w:rPr>
            </w:pPr>
            <w:r w:rsidRPr="00537987">
              <w:rPr>
                <w:noProof/>
              </w:rPr>
              <w:t>f_TC_7_1_1_1_2_NR5GC</w:t>
            </w:r>
          </w:p>
        </w:tc>
      </w:tr>
      <w:tr w:rsidR="00895D6B" w14:paraId="0542CE83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4F20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6CB1" w14:textId="77777777" w:rsidR="0022628F" w:rsidRDefault="0022628F" w:rsidP="0022628F">
            <w:pPr>
              <w:autoSpaceDE w:val="0"/>
              <w:autoSpaceDN w:val="0"/>
              <w:spacing w:after="0"/>
            </w:pPr>
            <w:r w:rsidRPr="00AC72C4">
              <w:rPr>
                <w:rFonts w:ascii="Arial" w:hAnsi="Arial"/>
                <w:noProof/>
              </w:rPr>
              <w:t>At Step 0A, SS transmits an RRC configuration message to configure Specific parameters (reconfigurationWithSync) ; On the reception of this Reconfiguration message conformant UE will trigger Rach procedure</w:t>
            </w:r>
            <w:r>
              <w:rPr>
                <w:noProof/>
              </w:rPr>
              <w:t xml:space="preserve"> – refer </w:t>
            </w:r>
            <w:r w:rsidRPr="00216489">
              <w:rPr>
                <w:noProof/>
              </w:rPr>
              <w:t>5.3.5.5.2 Reconfiguration with sync</w:t>
            </w:r>
            <w:r>
              <w:rPr>
                <w:noProof/>
              </w:rPr>
              <w:t xml:space="preserve"> from 38.331 (</w:t>
            </w:r>
            <w:r w:rsidRPr="00AC72C4">
              <w:rPr>
                <w:noProof/>
              </w:rPr>
              <w:t>start synchronising to the DL of the target SpCell</w:t>
            </w:r>
            <w:r>
              <w:rPr>
                <w:noProof/>
              </w:rPr>
              <w:t>)</w:t>
            </w:r>
          </w:p>
          <w:p w14:paraId="7392BC0E" w14:textId="77777777" w:rsidR="0022628F" w:rsidRDefault="0022628F" w:rsidP="00226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At this step , UE is already in connected state and contention is expected to be resolved with Ul grant </w:t>
            </w:r>
            <w:r w:rsidRPr="00820822">
              <w:rPr>
                <w:noProof/>
              </w:rPr>
              <w:t>Format_0_1</w:t>
            </w:r>
            <w:r>
              <w:rPr>
                <w:noProof/>
              </w:rPr>
              <w:t xml:space="preserve"> ( CRNTI based ). </w:t>
            </w:r>
          </w:p>
          <w:p w14:paraId="5F456BBB" w14:textId="77777777" w:rsidR="00895D6B" w:rsidRPr="004B1ACD" w:rsidRDefault="0022628F" w:rsidP="00E53EB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noProof/>
              </w:rPr>
              <w:t xml:space="preserve">To perform CBRA With UL grant at this stage , test case is missing the corresponding configurations </w:t>
            </w:r>
            <w:r w:rsidRPr="002F4354">
              <w:rPr>
                <w:b/>
                <w:noProof/>
              </w:rPr>
              <w:t>( this change is specific to 7.1.1.1.2.NR5GC version )</w:t>
            </w:r>
          </w:p>
        </w:tc>
      </w:tr>
      <w:tr w:rsidR="00895D6B" w14:paraId="4F51701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92871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615F" w14:textId="77777777" w:rsidR="000577E8" w:rsidRPr="001124B3" w:rsidRDefault="00B22C82" w:rsidP="003578D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CBRA with UL grant configurations are given to SS before step 0A before sending RRC configuration message to configure Specific parameters (</w:t>
            </w:r>
            <w:r w:rsidRPr="00216489">
              <w:rPr>
                <w:noProof/>
              </w:rPr>
              <w:t>reconfigurationWithSync</w:t>
            </w:r>
            <w:r>
              <w:rPr>
                <w:noProof/>
              </w:rPr>
              <w:t>)</w:t>
            </w:r>
          </w:p>
        </w:tc>
      </w:tr>
      <w:tr w:rsidR="00895D6B" w14:paraId="49887A39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43B6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D468E" w14:textId="77777777" w:rsidR="00895D6B" w:rsidRPr="00CC39F9" w:rsidRDefault="00FC3B55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FC3B55">
              <w:rPr>
                <w:rFonts w:ascii="Arial" w:hAnsi="Arial" w:cs="Arial"/>
                <w:lang w:eastAsia="en-GB"/>
              </w:rPr>
              <w:t>MAC_NR5GC.ttcn</w:t>
            </w:r>
          </w:p>
        </w:tc>
      </w:tr>
      <w:tr w:rsidR="00895D6B" w14:paraId="5AEB932F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5B5DF" w14:textId="77777777" w:rsidR="00895D6B" w:rsidRDefault="00895D6B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DDB1" w14:textId="4B927A17" w:rsidR="00895D6B" w:rsidRDefault="00853C47" w:rsidP="002B42D8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A7A61A5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</w:p>
    <w:p w14:paraId="6400BC2C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0B3FDDE5" w14:textId="77777777" w:rsidR="00895D6B" w:rsidRDefault="00895D6B" w:rsidP="00895D6B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95D6B" w:rsidRPr="00CD057D" w14:paraId="658CD067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61F9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function f_TC_7_1_1_1_2_NR5GC () runs on NR5GC_PTC</w:t>
            </w:r>
          </w:p>
          <w:p w14:paraId="572B67BF" w14:textId="77777777" w:rsidR="00C95A3E" w:rsidRDefault="007E3376" w:rsidP="00C95A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3737DF82" w14:textId="77777777" w:rsidR="007E3376" w:rsidRPr="007E3376" w:rsidRDefault="00C95A3E" w:rsidP="00C95A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95A3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  <w:p w14:paraId="75863EE3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(nr_Cell1); //@sic R5s200043 sic@</w:t>
            </w:r>
          </w:p>
          <w:p w14:paraId="3A27814D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1898441C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2479B78C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v_SpCellConfig.reconfigurationWithSync.rach_ConfigDedicated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6C833360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14:paraId="0056C897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C59ECC0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0DC3574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14:paraId="5AFB71BD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v_NR_UplinkBWP_List[0].Common.R15.rach_ConfigCommon.setup.totalNumberOfRA_Preambles := 42;</w:t>
            </w:r>
          </w:p>
          <w:p w14:paraId="7B474E40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14:paraId="7991F158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14:paraId="6EE4C629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9930336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7EF133E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14:paraId="29C22F8E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14:paraId="19A72225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v_SpCellConfig.reconfigurationWithSync.spCellConfigCommon.downlinkConfigCommon.initialDownlinkBWP.pdcch_ConfigCommon.setup.searchSpaceSIB1 := omit;</w:t>
            </w:r>
          </w:p>
          <w:p w14:paraId="3BD5AAD3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 0AA</w:t>
            </w:r>
          </w:p>
          <w:p w14:paraId="0F074223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//Update the same in Sys info</w:t>
            </w:r>
          </w:p>
          <w:p w14:paraId="2480F842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R5s200883 sic@</w:t>
            </w:r>
          </w:p>
          <w:p w14:paraId="02C0B0A8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f_NR_CellInfo_SetUplinkConfigCommon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, 42,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v_Ssb_perRACH_OccasionAndCB_PreamblesPerSSB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, sf48);</w:t>
            </w:r>
          </w:p>
          <w:p w14:paraId="3545C4BF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f_NR_CellInfo_SetUplinkBWP_List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0999134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(nr_Cell1, - ,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2E64631D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3B269A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444BE54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 (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3C469B4B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7BC072F8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107956C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3AFC177E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741E0CA5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3FD807E8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5DB433C2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 v_V1530Ext := cs_NR_RRCReconfiguration_v1530_IEs(bit2oct(encvalue(v_CellGroupConfig)));</w:t>
            </w:r>
          </w:p>
          <w:p w14:paraId="65328991" w14:textId="77777777" w:rsidR="007E3376" w:rsidRPr="007E3376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5ED475B0" w14:textId="77777777" w:rsidR="00895D6B" w:rsidRDefault="007E3376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E3376">
              <w:rPr>
                <w:rFonts w:ascii="Courier New" w:hAnsi="Courier New" w:cs="Courier New"/>
                <w:color w:val="000000"/>
                <w:lang w:eastAsia="de-DE"/>
              </w:rPr>
              <w:t xml:space="preserve">    // Send message to UE</w:t>
            </w:r>
          </w:p>
          <w:p w14:paraId="17B3BE00" w14:textId="77777777" w:rsidR="007528D9" w:rsidRPr="00722896" w:rsidRDefault="0071264E" w:rsidP="007E337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</w:t>
            </w:r>
            <w:r w:rsidRPr="00C9025D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</w:tc>
      </w:tr>
    </w:tbl>
    <w:p w14:paraId="6623E76B" w14:textId="77777777"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</w:p>
    <w:p w14:paraId="0A71D236" w14:textId="77777777" w:rsidR="00895D6B" w:rsidRPr="00CD057D" w:rsidRDefault="00895D6B" w:rsidP="00895D6B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4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895D6B" w:rsidRPr="00CD057D" w14:paraId="7E0FA8C8" w14:textId="77777777" w:rsidTr="000B5A4D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0907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function f_TC_7_1_1_1_2_NR5GC () runs on NR5GC_PTC</w:t>
            </w:r>
          </w:p>
          <w:p w14:paraId="6F594036" w14:textId="77777777" w:rsidR="00223485" w:rsidRDefault="00B359EE" w:rsidP="00223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{ </w:t>
            </w:r>
          </w:p>
          <w:p w14:paraId="4E013C52" w14:textId="77777777" w:rsidR="00B359EE" w:rsidRPr="00B359EE" w:rsidRDefault="00223485" w:rsidP="0022348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Pr="00223485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&lt;&lt; SKIPPED CODE &gt;&gt;</w:t>
            </w:r>
          </w:p>
          <w:p w14:paraId="2073F46D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f_NR_GetReconfigurationWithSyncDef_MCG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(nr_Cell1); //@sic R5s200043 sic@</w:t>
            </w:r>
          </w:p>
          <w:p w14:paraId="1B74BCE3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f_NR_CellInfo_GetUplinkBWP_List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87F0849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v_SpCellConfig.reconfigurationWithSync.t304 := ms2000;</w:t>
            </w:r>
          </w:p>
          <w:p w14:paraId="6C6DBEB8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v_SpCellConfig.reconfigurationWithSync.rach_ConfigDedicated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omit;</w:t>
            </w:r>
          </w:p>
          <w:p w14:paraId="493A8FC1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R5s190842 sic@</w:t>
            </w:r>
          </w:p>
          <w:p w14:paraId="66A9C324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v_SpCellConfig.reconfigurationWithSync.spCellConfigCommon.uplinkConfigCommon.initialUplinkBWP.rach_ConfigCommon.setup.rach_ConfigGeneric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9B028BA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v_NR_UplinkBWP_List[0].Common.R15.rach_ConfigCommon.setup.rach_ConfigGeneric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6172996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v_SpCellConfig.reconfigurationWithSync.spCellConfigCommon.uplinkConfigCommon.initialUplinkBWP.rach_ConfigCommon.setup.totalNumberOfRA_Preambles := 42;</w:t>
            </w:r>
          </w:p>
          <w:p w14:paraId="11A313F2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v_NR_UplinkBWP_List[0].Common.R15.rach_ConfigCommon.setup.totalNumberOfRA_Preambles := 42;</w:t>
            </w:r>
          </w:p>
          <w:p w14:paraId="3840E416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v_SpCellConfig.reconfigurationWithSync.spCellConfigCommon.uplinkConfigCommon.initialUplinkBWP.rach_ConfigCommon.setup.ssb_perRACH_OccasionAndCB_PreamblesPerSSB := { one := n32 };</w:t>
            </w:r>
          </w:p>
          <w:p w14:paraId="2C7AEA2C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v_NR_UplinkBWP_List[0].Common.R15.rach_ConfigCommon.setup.ssb_perRACH_OccasionAndCB_PreamblesPerSSB := { one := n32 };</w:t>
            </w:r>
          </w:p>
          <w:p w14:paraId="02766D15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v_SpCellConfig.reconfigurationWithSync.spCellConfigCommon.uplinkConfigCommon.initialUplinkBWP.rach_ConfigCommon.setup.groupBconfigured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44382F7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v_NR_UplinkBWP_List[0].Common.R15.rach_ConfigCommon.setup.groupBconfigured :=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valueof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040A62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v_SpCellConfig.reconfigurationWithSync.spCellConfigCommon.uplinkConfigCommon.initialUplinkBWP.rach_ConfigCommon.setup.ra_ContentionResolutionTimer := sf48;</w:t>
            </w:r>
          </w:p>
          <w:p w14:paraId="1F0F3B7A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v_NR_UplinkBWP_List[0].Common.R15.rach_ConfigCommon.setup.ra_ContentionResolutionTimer := sf48;</w:t>
            </w:r>
          </w:p>
          <w:p w14:paraId="26698420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v_SpCellConfig.reconfigurationWithSync.spCellConfigCommon.downlinkConfigCommon.initialDownlinkBWP.pdcch_ConfigCommon.setup.searchSpaceSIB1 := omit;</w:t>
            </w:r>
          </w:p>
          <w:p w14:paraId="38FE7A12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//@sic Step 0AA</w:t>
            </w:r>
          </w:p>
          <w:p w14:paraId="159DD218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//Update the same in Sys info</w:t>
            </w:r>
          </w:p>
          <w:p w14:paraId="6291961E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R5s200883 sic@</w:t>
            </w:r>
          </w:p>
          <w:p w14:paraId="0638EDF8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f_NR_CellInfo_SetUplinkConfigCommon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v_RACH_ConfigGeneric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, 42,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v_Ssb_perRACH_OccasionAndCB_PreamblesPerSSB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cs_GroupBConfigured_Def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, sf48);</w:t>
            </w:r>
          </w:p>
          <w:p w14:paraId="510DFA3E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f_NR_CellInfo_SetUplinkBWP_List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v_NR_UplinkBWP_List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045EA60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f_NR_SS_ConfigureSysinfo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(nr_Cell1, - ,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f_NR_InitialiseBcchToPdschConfig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(nr_Cell1));</w:t>
            </w:r>
          </w:p>
          <w:p w14:paraId="353D3426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8067664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AF892F8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v_CellGroupConfig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:= cs_38508_CellGroupConfig (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tsc_NR_CellGroupId_MCG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,</w:t>
            </w:r>
          </w:p>
          <w:p w14:paraId="2D2B4096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omit,</w:t>
            </w:r>
          </w:p>
          <w:p w14:paraId="6F598425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582F6E7C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omit,</w:t>
            </w:r>
          </w:p>
          <w:p w14:paraId="2EAE6C61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omit,</w:t>
            </w:r>
          </w:p>
          <w:p w14:paraId="74809D34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</w:t>
            </w:r>
            <w:proofErr w:type="spellStart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>v_SpCellConfig</w:t>
            </w:r>
            <w:proofErr w:type="spellEnd"/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//SpCellConfig</w:t>
            </w:r>
          </w:p>
          <w:p w14:paraId="051BB72D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);</w:t>
            </w:r>
          </w:p>
          <w:p w14:paraId="134EE063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 v_V1530Ext := cs_NR_RRCReconfiguration_v1530_IEs(bit2oct(encvalue(v_CellGroupConfig)));</w:t>
            </w:r>
          </w:p>
          <w:p w14:paraId="540301CB" w14:textId="77777777" w:rsidR="00B359EE" w:rsidRP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</w:t>
            </w:r>
          </w:p>
          <w:p w14:paraId="12689BB2" w14:textId="77777777" w:rsidR="00B359EE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359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 Send message to UE</w:t>
            </w:r>
          </w:p>
          <w:p w14:paraId="5229B210" w14:textId="77777777" w:rsidR="00E44D07" w:rsidRPr="001C76B8" w:rsidRDefault="00E44D07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// Configure SS to handle CBRA with UL Grant as a result of Reconfiguration with Sync</w:t>
            </w:r>
          </w:p>
          <w:p w14:paraId="24A0E4B5" w14:textId="77777777" w:rsidR="00B359EE" w:rsidRPr="001C76B8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f_NR_CellInfo_GetPhysicalParameters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(nr_Cell1); //WA#WI=957784</w:t>
            </w:r>
          </w:p>
          <w:p w14:paraId="4B72C5E0" w14:textId="77777777" w:rsidR="00B359EE" w:rsidRPr="001C76B8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:= cs_NR_RachProcedureConfig_71112_2(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//WA#WI=957784</w:t>
            </w:r>
          </w:p>
          <w:p w14:paraId="0D1DFF37" w14:textId="77777777" w:rsidR="00895D6B" w:rsidRDefault="00B359EE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f_NR_SS_RachProcedureConfig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(nr_Cell1, </w:t>
            </w:r>
            <w:proofErr w:type="spellStart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</w:t>
            </w:r>
            <w:proofErr w:type="spellEnd"/>
            <w:r w:rsidRPr="001C76B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//WA#WI=957784</w:t>
            </w:r>
          </w:p>
          <w:p w14:paraId="52D4967A" w14:textId="77777777" w:rsidR="00C9025D" w:rsidRDefault="00C9025D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9DBAAF" w14:textId="77777777" w:rsidR="00C9025D" w:rsidRPr="00C9025D" w:rsidRDefault="00C9025D" w:rsidP="00B359E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C9025D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&lt;&lt;SKIPPED CODE&gt;&gt;</w:t>
            </w:r>
          </w:p>
        </w:tc>
      </w:tr>
    </w:tbl>
    <w:p w14:paraId="39CAFF5C" w14:textId="77777777" w:rsidR="00F96833" w:rsidRDefault="00F96833" w:rsidP="001533CE">
      <w:pPr>
        <w:pStyle w:val="Heading3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B416C0" w14:textId="77777777" w:rsidR="00FD2774" w:rsidRDefault="00FD2774">
      <w:r>
        <w:separator/>
      </w:r>
    </w:p>
  </w:endnote>
  <w:endnote w:type="continuationSeparator" w:id="0">
    <w:p w14:paraId="3DF01904" w14:textId="77777777" w:rsidR="00FD2774" w:rsidRDefault="00FD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E0F63" w14:textId="77777777" w:rsidR="00FD2774" w:rsidRDefault="00FD2774">
      <w:r>
        <w:separator/>
      </w:r>
    </w:p>
  </w:footnote>
  <w:footnote w:type="continuationSeparator" w:id="0">
    <w:p w14:paraId="2058393D" w14:textId="77777777" w:rsidR="00FD2774" w:rsidRDefault="00FD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54C63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085CE" w14:textId="77777777" w:rsidR="000E5A69" w:rsidRDefault="000E5A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7D25D5" w14:textId="77777777" w:rsidR="000E5A69" w:rsidRDefault="000E5A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704B2" w14:textId="77777777" w:rsidR="000E5A69" w:rsidRDefault="000E5A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B7"/>
    <w:rsid w:val="00004B78"/>
    <w:rsid w:val="00005467"/>
    <w:rsid w:val="00005F24"/>
    <w:rsid w:val="00007575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2706"/>
    <w:rsid w:val="00042E7D"/>
    <w:rsid w:val="0004332A"/>
    <w:rsid w:val="0004361F"/>
    <w:rsid w:val="00046D35"/>
    <w:rsid w:val="0005014E"/>
    <w:rsid w:val="000507D6"/>
    <w:rsid w:val="00051BC3"/>
    <w:rsid w:val="00052C9D"/>
    <w:rsid w:val="00054E62"/>
    <w:rsid w:val="0005555B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60F3"/>
    <w:rsid w:val="00067771"/>
    <w:rsid w:val="00067DBE"/>
    <w:rsid w:val="00067F11"/>
    <w:rsid w:val="000721D3"/>
    <w:rsid w:val="000724EA"/>
    <w:rsid w:val="00074218"/>
    <w:rsid w:val="000749BF"/>
    <w:rsid w:val="00074A2B"/>
    <w:rsid w:val="00075DDB"/>
    <w:rsid w:val="00076BD8"/>
    <w:rsid w:val="00082F84"/>
    <w:rsid w:val="0008356D"/>
    <w:rsid w:val="00084025"/>
    <w:rsid w:val="00084DD9"/>
    <w:rsid w:val="00085CA5"/>
    <w:rsid w:val="00086B57"/>
    <w:rsid w:val="00086DFC"/>
    <w:rsid w:val="00090DA6"/>
    <w:rsid w:val="00093546"/>
    <w:rsid w:val="00093BCD"/>
    <w:rsid w:val="000954D7"/>
    <w:rsid w:val="0009581D"/>
    <w:rsid w:val="00096738"/>
    <w:rsid w:val="00096F61"/>
    <w:rsid w:val="000A1C38"/>
    <w:rsid w:val="000A255D"/>
    <w:rsid w:val="000A30FB"/>
    <w:rsid w:val="000A4903"/>
    <w:rsid w:val="000A4AB6"/>
    <w:rsid w:val="000A4F99"/>
    <w:rsid w:val="000A55CC"/>
    <w:rsid w:val="000A6394"/>
    <w:rsid w:val="000A73AB"/>
    <w:rsid w:val="000A741E"/>
    <w:rsid w:val="000A79C4"/>
    <w:rsid w:val="000B3141"/>
    <w:rsid w:val="000B3C1D"/>
    <w:rsid w:val="000B5A4D"/>
    <w:rsid w:val="000B70AF"/>
    <w:rsid w:val="000B7FED"/>
    <w:rsid w:val="000C038A"/>
    <w:rsid w:val="000C104F"/>
    <w:rsid w:val="000C430E"/>
    <w:rsid w:val="000C6598"/>
    <w:rsid w:val="000C72FB"/>
    <w:rsid w:val="000D1216"/>
    <w:rsid w:val="000D2446"/>
    <w:rsid w:val="000D2BD3"/>
    <w:rsid w:val="000D32DC"/>
    <w:rsid w:val="000D40AB"/>
    <w:rsid w:val="000D4F01"/>
    <w:rsid w:val="000D56C0"/>
    <w:rsid w:val="000D62AE"/>
    <w:rsid w:val="000E07FB"/>
    <w:rsid w:val="000E0B9A"/>
    <w:rsid w:val="000E1C08"/>
    <w:rsid w:val="000E2881"/>
    <w:rsid w:val="000E34B8"/>
    <w:rsid w:val="000E5A69"/>
    <w:rsid w:val="000E681E"/>
    <w:rsid w:val="000E732E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101135"/>
    <w:rsid w:val="00101905"/>
    <w:rsid w:val="00101E79"/>
    <w:rsid w:val="001037D4"/>
    <w:rsid w:val="00103810"/>
    <w:rsid w:val="00103C72"/>
    <w:rsid w:val="00105AD9"/>
    <w:rsid w:val="0010735D"/>
    <w:rsid w:val="00110724"/>
    <w:rsid w:val="001109AC"/>
    <w:rsid w:val="001124B3"/>
    <w:rsid w:val="00112785"/>
    <w:rsid w:val="001127D4"/>
    <w:rsid w:val="00112C21"/>
    <w:rsid w:val="0011415B"/>
    <w:rsid w:val="00114637"/>
    <w:rsid w:val="001166B1"/>
    <w:rsid w:val="001209DE"/>
    <w:rsid w:val="001211F6"/>
    <w:rsid w:val="001212C7"/>
    <w:rsid w:val="0012136E"/>
    <w:rsid w:val="00121DF3"/>
    <w:rsid w:val="00125935"/>
    <w:rsid w:val="00126237"/>
    <w:rsid w:val="001302CE"/>
    <w:rsid w:val="0013099C"/>
    <w:rsid w:val="00130C2E"/>
    <w:rsid w:val="001333C9"/>
    <w:rsid w:val="0013349F"/>
    <w:rsid w:val="00134AE4"/>
    <w:rsid w:val="001359ED"/>
    <w:rsid w:val="0013630B"/>
    <w:rsid w:val="00136690"/>
    <w:rsid w:val="001373AB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3FD"/>
    <w:rsid w:val="00150799"/>
    <w:rsid w:val="00150952"/>
    <w:rsid w:val="001533CE"/>
    <w:rsid w:val="00155AF0"/>
    <w:rsid w:val="00157A6A"/>
    <w:rsid w:val="00160071"/>
    <w:rsid w:val="0016022D"/>
    <w:rsid w:val="00160310"/>
    <w:rsid w:val="0016061F"/>
    <w:rsid w:val="001609DB"/>
    <w:rsid w:val="00160E00"/>
    <w:rsid w:val="00162E72"/>
    <w:rsid w:val="00164CFC"/>
    <w:rsid w:val="00171D45"/>
    <w:rsid w:val="00173835"/>
    <w:rsid w:val="001748D6"/>
    <w:rsid w:val="00176185"/>
    <w:rsid w:val="00176B97"/>
    <w:rsid w:val="001834E5"/>
    <w:rsid w:val="00183F58"/>
    <w:rsid w:val="001860F5"/>
    <w:rsid w:val="00187ADA"/>
    <w:rsid w:val="00187F72"/>
    <w:rsid w:val="001901A2"/>
    <w:rsid w:val="00192C46"/>
    <w:rsid w:val="00193020"/>
    <w:rsid w:val="00194378"/>
    <w:rsid w:val="00195DD9"/>
    <w:rsid w:val="0019670B"/>
    <w:rsid w:val="00196C17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5C2A"/>
    <w:rsid w:val="001C76B8"/>
    <w:rsid w:val="001D1407"/>
    <w:rsid w:val="001D22EC"/>
    <w:rsid w:val="001D29C1"/>
    <w:rsid w:val="001D7DA2"/>
    <w:rsid w:val="001E0BCF"/>
    <w:rsid w:val="001E0C6E"/>
    <w:rsid w:val="001E1129"/>
    <w:rsid w:val="001E1BEE"/>
    <w:rsid w:val="001E3D37"/>
    <w:rsid w:val="001E41F3"/>
    <w:rsid w:val="001E742C"/>
    <w:rsid w:val="001F121A"/>
    <w:rsid w:val="001F1549"/>
    <w:rsid w:val="001F1817"/>
    <w:rsid w:val="001F406A"/>
    <w:rsid w:val="001F4FAB"/>
    <w:rsid w:val="0020019A"/>
    <w:rsid w:val="00200CF3"/>
    <w:rsid w:val="0020107D"/>
    <w:rsid w:val="00201D67"/>
    <w:rsid w:val="00202337"/>
    <w:rsid w:val="002040A1"/>
    <w:rsid w:val="00204437"/>
    <w:rsid w:val="00205361"/>
    <w:rsid w:val="00205944"/>
    <w:rsid w:val="00205DA2"/>
    <w:rsid w:val="002102E3"/>
    <w:rsid w:val="002104D0"/>
    <w:rsid w:val="002124CC"/>
    <w:rsid w:val="00212AF9"/>
    <w:rsid w:val="002141D9"/>
    <w:rsid w:val="00216489"/>
    <w:rsid w:val="00220349"/>
    <w:rsid w:val="00220405"/>
    <w:rsid w:val="00221C5A"/>
    <w:rsid w:val="00222013"/>
    <w:rsid w:val="00223485"/>
    <w:rsid w:val="002249E0"/>
    <w:rsid w:val="0022628F"/>
    <w:rsid w:val="002264D8"/>
    <w:rsid w:val="00230073"/>
    <w:rsid w:val="00232611"/>
    <w:rsid w:val="00232B70"/>
    <w:rsid w:val="00233AFC"/>
    <w:rsid w:val="00235BDF"/>
    <w:rsid w:val="00237559"/>
    <w:rsid w:val="002405A4"/>
    <w:rsid w:val="00241A66"/>
    <w:rsid w:val="0024200A"/>
    <w:rsid w:val="00242D7F"/>
    <w:rsid w:val="00243BDC"/>
    <w:rsid w:val="00245BFC"/>
    <w:rsid w:val="00245CA4"/>
    <w:rsid w:val="0024707C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DD"/>
    <w:rsid w:val="00264A3B"/>
    <w:rsid w:val="0026715F"/>
    <w:rsid w:val="0026741D"/>
    <w:rsid w:val="00270080"/>
    <w:rsid w:val="00273E8B"/>
    <w:rsid w:val="00274776"/>
    <w:rsid w:val="00275D12"/>
    <w:rsid w:val="00276787"/>
    <w:rsid w:val="00280375"/>
    <w:rsid w:val="00281651"/>
    <w:rsid w:val="00284FEB"/>
    <w:rsid w:val="002860C4"/>
    <w:rsid w:val="00286591"/>
    <w:rsid w:val="00286D57"/>
    <w:rsid w:val="002901A3"/>
    <w:rsid w:val="0029157F"/>
    <w:rsid w:val="002940D8"/>
    <w:rsid w:val="002954BB"/>
    <w:rsid w:val="00295744"/>
    <w:rsid w:val="002977CB"/>
    <w:rsid w:val="002A0A67"/>
    <w:rsid w:val="002A29B2"/>
    <w:rsid w:val="002A3654"/>
    <w:rsid w:val="002A4DCB"/>
    <w:rsid w:val="002A6222"/>
    <w:rsid w:val="002A7EBA"/>
    <w:rsid w:val="002A7F3A"/>
    <w:rsid w:val="002B0756"/>
    <w:rsid w:val="002B14D3"/>
    <w:rsid w:val="002B159B"/>
    <w:rsid w:val="002B3D95"/>
    <w:rsid w:val="002B42D8"/>
    <w:rsid w:val="002B4D7F"/>
    <w:rsid w:val="002B4E18"/>
    <w:rsid w:val="002B5741"/>
    <w:rsid w:val="002C7E01"/>
    <w:rsid w:val="002D16DD"/>
    <w:rsid w:val="002D41DC"/>
    <w:rsid w:val="002D607D"/>
    <w:rsid w:val="002D6A77"/>
    <w:rsid w:val="002E008A"/>
    <w:rsid w:val="002E0899"/>
    <w:rsid w:val="002E137B"/>
    <w:rsid w:val="002E2700"/>
    <w:rsid w:val="002E3F2A"/>
    <w:rsid w:val="002E69D0"/>
    <w:rsid w:val="002E6CD4"/>
    <w:rsid w:val="002F029B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A2E"/>
    <w:rsid w:val="00305409"/>
    <w:rsid w:val="003068A6"/>
    <w:rsid w:val="00307CD1"/>
    <w:rsid w:val="00310217"/>
    <w:rsid w:val="0031061D"/>
    <w:rsid w:val="00312DE9"/>
    <w:rsid w:val="00317A71"/>
    <w:rsid w:val="003216F1"/>
    <w:rsid w:val="00322D46"/>
    <w:rsid w:val="00322EFF"/>
    <w:rsid w:val="00323AC8"/>
    <w:rsid w:val="003248B5"/>
    <w:rsid w:val="00325F40"/>
    <w:rsid w:val="003266E7"/>
    <w:rsid w:val="003304A9"/>
    <w:rsid w:val="0033116F"/>
    <w:rsid w:val="003328F3"/>
    <w:rsid w:val="0033294A"/>
    <w:rsid w:val="00334295"/>
    <w:rsid w:val="003377F0"/>
    <w:rsid w:val="003413B5"/>
    <w:rsid w:val="00341F6F"/>
    <w:rsid w:val="00342D98"/>
    <w:rsid w:val="0034341E"/>
    <w:rsid w:val="00343CD7"/>
    <w:rsid w:val="00345383"/>
    <w:rsid w:val="00346D77"/>
    <w:rsid w:val="00350C3D"/>
    <w:rsid w:val="003533D5"/>
    <w:rsid w:val="003556DC"/>
    <w:rsid w:val="00355C6B"/>
    <w:rsid w:val="003573A5"/>
    <w:rsid w:val="003575E5"/>
    <w:rsid w:val="003578D2"/>
    <w:rsid w:val="003609EF"/>
    <w:rsid w:val="003614D1"/>
    <w:rsid w:val="0036231A"/>
    <w:rsid w:val="0036418A"/>
    <w:rsid w:val="0036509E"/>
    <w:rsid w:val="00366950"/>
    <w:rsid w:val="00366971"/>
    <w:rsid w:val="00367D9B"/>
    <w:rsid w:val="00370456"/>
    <w:rsid w:val="00370FAB"/>
    <w:rsid w:val="003715FE"/>
    <w:rsid w:val="00374DD4"/>
    <w:rsid w:val="00375BB0"/>
    <w:rsid w:val="003764EC"/>
    <w:rsid w:val="0038028D"/>
    <w:rsid w:val="003806A7"/>
    <w:rsid w:val="00383C3D"/>
    <w:rsid w:val="003858C9"/>
    <w:rsid w:val="0038743F"/>
    <w:rsid w:val="00387792"/>
    <w:rsid w:val="00387CFD"/>
    <w:rsid w:val="003904E3"/>
    <w:rsid w:val="003926A3"/>
    <w:rsid w:val="00392C80"/>
    <w:rsid w:val="00393BCA"/>
    <w:rsid w:val="00394D9E"/>
    <w:rsid w:val="00394DFF"/>
    <w:rsid w:val="0039698E"/>
    <w:rsid w:val="00396A3F"/>
    <w:rsid w:val="003A688D"/>
    <w:rsid w:val="003A688F"/>
    <w:rsid w:val="003A6DD8"/>
    <w:rsid w:val="003A75F5"/>
    <w:rsid w:val="003A7F68"/>
    <w:rsid w:val="003B0DCE"/>
    <w:rsid w:val="003B0E73"/>
    <w:rsid w:val="003B5F64"/>
    <w:rsid w:val="003B79C8"/>
    <w:rsid w:val="003C028D"/>
    <w:rsid w:val="003C1478"/>
    <w:rsid w:val="003C2766"/>
    <w:rsid w:val="003C2940"/>
    <w:rsid w:val="003C4691"/>
    <w:rsid w:val="003C4FCA"/>
    <w:rsid w:val="003C6AD0"/>
    <w:rsid w:val="003D0C52"/>
    <w:rsid w:val="003D1092"/>
    <w:rsid w:val="003D1466"/>
    <w:rsid w:val="003D49F9"/>
    <w:rsid w:val="003D5051"/>
    <w:rsid w:val="003D5C48"/>
    <w:rsid w:val="003D6AF6"/>
    <w:rsid w:val="003D6BC5"/>
    <w:rsid w:val="003E0DD2"/>
    <w:rsid w:val="003E1A36"/>
    <w:rsid w:val="003E33B8"/>
    <w:rsid w:val="003E51C2"/>
    <w:rsid w:val="003E74A0"/>
    <w:rsid w:val="003F055F"/>
    <w:rsid w:val="003F20A4"/>
    <w:rsid w:val="003F24DC"/>
    <w:rsid w:val="003F3287"/>
    <w:rsid w:val="003F4BEA"/>
    <w:rsid w:val="003F6B3D"/>
    <w:rsid w:val="003F7CD1"/>
    <w:rsid w:val="004013ED"/>
    <w:rsid w:val="00401946"/>
    <w:rsid w:val="004023AF"/>
    <w:rsid w:val="004036AE"/>
    <w:rsid w:val="00404F37"/>
    <w:rsid w:val="00405FCE"/>
    <w:rsid w:val="00410371"/>
    <w:rsid w:val="00411482"/>
    <w:rsid w:val="0041182D"/>
    <w:rsid w:val="00412379"/>
    <w:rsid w:val="004129A3"/>
    <w:rsid w:val="0041471B"/>
    <w:rsid w:val="004153A1"/>
    <w:rsid w:val="00415491"/>
    <w:rsid w:val="00416E09"/>
    <w:rsid w:val="00416FA7"/>
    <w:rsid w:val="00417C34"/>
    <w:rsid w:val="004242F1"/>
    <w:rsid w:val="0042625D"/>
    <w:rsid w:val="00426FCD"/>
    <w:rsid w:val="00431186"/>
    <w:rsid w:val="0043163D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3E2E"/>
    <w:rsid w:val="004544ED"/>
    <w:rsid w:val="00454EBB"/>
    <w:rsid w:val="00455718"/>
    <w:rsid w:val="004567CC"/>
    <w:rsid w:val="004603D2"/>
    <w:rsid w:val="004607A2"/>
    <w:rsid w:val="00461008"/>
    <w:rsid w:val="00461F12"/>
    <w:rsid w:val="004635E5"/>
    <w:rsid w:val="00465287"/>
    <w:rsid w:val="00471065"/>
    <w:rsid w:val="004717EA"/>
    <w:rsid w:val="00471D69"/>
    <w:rsid w:val="004745E7"/>
    <w:rsid w:val="00477DCB"/>
    <w:rsid w:val="00477F3F"/>
    <w:rsid w:val="004801BC"/>
    <w:rsid w:val="00480835"/>
    <w:rsid w:val="00480B98"/>
    <w:rsid w:val="00482B43"/>
    <w:rsid w:val="00483F13"/>
    <w:rsid w:val="00483F54"/>
    <w:rsid w:val="004845DE"/>
    <w:rsid w:val="00484D1C"/>
    <w:rsid w:val="004870C5"/>
    <w:rsid w:val="004906E6"/>
    <w:rsid w:val="0049101E"/>
    <w:rsid w:val="00495060"/>
    <w:rsid w:val="00495E46"/>
    <w:rsid w:val="00496C8F"/>
    <w:rsid w:val="0049728D"/>
    <w:rsid w:val="004976F0"/>
    <w:rsid w:val="004A2AED"/>
    <w:rsid w:val="004A39FF"/>
    <w:rsid w:val="004A428B"/>
    <w:rsid w:val="004A533C"/>
    <w:rsid w:val="004A794F"/>
    <w:rsid w:val="004B01A5"/>
    <w:rsid w:val="004B0912"/>
    <w:rsid w:val="004B1493"/>
    <w:rsid w:val="004B1ACD"/>
    <w:rsid w:val="004B2C2D"/>
    <w:rsid w:val="004B351D"/>
    <w:rsid w:val="004B418F"/>
    <w:rsid w:val="004B526E"/>
    <w:rsid w:val="004B7016"/>
    <w:rsid w:val="004B720D"/>
    <w:rsid w:val="004B73D1"/>
    <w:rsid w:val="004B75B7"/>
    <w:rsid w:val="004B7B95"/>
    <w:rsid w:val="004C0BE8"/>
    <w:rsid w:val="004C29A3"/>
    <w:rsid w:val="004C31F2"/>
    <w:rsid w:val="004C441C"/>
    <w:rsid w:val="004C56A7"/>
    <w:rsid w:val="004C5DAE"/>
    <w:rsid w:val="004C6200"/>
    <w:rsid w:val="004C6530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C15"/>
    <w:rsid w:val="004F0155"/>
    <w:rsid w:val="004F1AD2"/>
    <w:rsid w:val="004F24BD"/>
    <w:rsid w:val="004F57CD"/>
    <w:rsid w:val="004F5949"/>
    <w:rsid w:val="004F5BE9"/>
    <w:rsid w:val="004F6175"/>
    <w:rsid w:val="004F6267"/>
    <w:rsid w:val="004F661B"/>
    <w:rsid w:val="00503C1B"/>
    <w:rsid w:val="005045C7"/>
    <w:rsid w:val="005046A6"/>
    <w:rsid w:val="0050517D"/>
    <w:rsid w:val="00506826"/>
    <w:rsid w:val="005105E0"/>
    <w:rsid w:val="0051196A"/>
    <w:rsid w:val="005135A1"/>
    <w:rsid w:val="0051580D"/>
    <w:rsid w:val="005161C7"/>
    <w:rsid w:val="0052213F"/>
    <w:rsid w:val="005223D8"/>
    <w:rsid w:val="00523336"/>
    <w:rsid w:val="00526E71"/>
    <w:rsid w:val="00526EF6"/>
    <w:rsid w:val="005279F5"/>
    <w:rsid w:val="0053160A"/>
    <w:rsid w:val="00532891"/>
    <w:rsid w:val="00532EAB"/>
    <w:rsid w:val="00533927"/>
    <w:rsid w:val="0053550D"/>
    <w:rsid w:val="005371B9"/>
    <w:rsid w:val="00537987"/>
    <w:rsid w:val="0054198B"/>
    <w:rsid w:val="005424E1"/>
    <w:rsid w:val="00544788"/>
    <w:rsid w:val="00546044"/>
    <w:rsid w:val="00547111"/>
    <w:rsid w:val="00547665"/>
    <w:rsid w:val="00550364"/>
    <w:rsid w:val="00550D1E"/>
    <w:rsid w:val="00550D59"/>
    <w:rsid w:val="00552878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FEE"/>
    <w:rsid w:val="005855D1"/>
    <w:rsid w:val="00587F6A"/>
    <w:rsid w:val="005912FE"/>
    <w:rsid w:val="00592D74"/>
    <w:rsid w:val="0059301A"/>
    <w:rsid w:val="005945D5"/>
    <w:rsid w:val="005948BA"/>
    <w:rsid w:val="00596753"/>
    <w:rsid w:val="005970EE"/>
    <w:rsid w:val="005A61EB"/>
    <w:rsid w:val="005A6679"/>
    <w:rsid w:val="005B1FCC"/>
    <w:rsid w:val="005B3086"/>
    <w:rsid w:val="005B3792"/>
    <w:rsid w:val="005B4127"/>
    <w:rsid w:val="005B62B9"/>
    <w:rsid w:val="005B7AC3"/>
    <w:rsid w:val="005C0252"/>
    <w:rsid w:val="005C2D20"/>
    <w:rsid w:val="005C4B24"/>
    <w:rsid w:val="005C60FD"/>
    <w:rsid w:val="005C6479"/>
    <w:rsid w:val="005D07BE"/>
    <w:rsid w:val="005D27CA"/>
    <w:rsid w:val="005D2AB2"/>
    <w:rsid w:val="005D2B14"/>
    <w:rsid w:val="005D30BB"/>
    <w:rsid w:val="005D4396"/>
    <w:rsid w:val="005D476E"/>
    <w:rsid w:val="005D6478"/>
    <w:rsid w:val="005E156D"/>
    <w:rsid w:val="005E18C6"/>
    <w:rsid w:val="005E1F0C"/>
    <w:rsid w:val="005E27C4"/>
    <w:rsid w:val="005E2C44"/>
    <w:rsid w:val="005E3C50"/>
    <w:rsid w:val="005E3CF2"/>
    <w:rsid w:val="005E42FB"/>
    <w:rsid w:val="005E4D0A"/>
    <w:rsid w:val="005E6533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6E"/>
    <w:rsid w:val="005F5CEE"/>
    <w:rsid w:val="005F7408"/>
    <w:rsid w:val="005F740E"/>
    <w:rsid w:val="005F7FF7"/>
    <w:rsid w:val="006003A2"/>
    <w:rsid w:val="00600458"/>
    <w:rsid w:val="006006C1"/>
    <w:rsid w:val="00610C5B"/>
    <w:rsid w:val="00613BB7"/>
    <w:rsid w:val="00613D6B"/>
    <w:rsid w:val="00615906"/>
    <w:rsid w:val="00616335"/>
    <w:rsid w:val="00617D68"/>
    <w:rsid w:val="00620F69"/>
    <w:rsid w:val="00621188"/>
    <w:rsid w:val="006225EC"/>
    <w:rsid w:val="006257ED"/>
    <w:rsid w:val="00625935"/>
    <w:rsid w:val="00626779"/>
    <w:rsid w:val="00626811"/>
    <w:rsid w:val="006270A9"/>
    <w:rsid w:val="006316B2"/>
    <w:rsid w:val="00634244"/>
    <w:rsid w:val="006357A5"/>
    <w:rsid w:val="00637DB3"/>
    <w:rsid w:val="0064139A"/>
    <w:rsid w:val="00642CCB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647F"/>
    <w:rsid w:val="0065656E"/>
    <w:rsid w:val="00656B71"/>
    <w:rsid w:val="00656EAF"/>
    <w:rsid w:val="00661E2C"/>
    <w:rsid w:val="00663542"/>
    <w:rsid w:val="00663B18"/>
    <w:rsid w:val="00667016"/>
    <w:rsid w:val="00667F32"/>
    <w:rsid w:val="0067057F"/>
    <w:rsid w:val="00672571"/>
    <w:rsid w:val="006726D2"/>
    <w:rsid w:val="006735AF"/>
    <w:rsid w:val="00676A70"/>
    <w:rsid w:val="0068444E"/>
    <w:rsid w:val="00691021"/>
    <w:rsid w:val="006939C7"/>
    <w:rsid w:val="00693E69"/>
    <w:rsid w:val="00694F50"/>
    <w:rsid w:val="00695808"/>
    <w:rsid w:val="00696432"/>
    <w:rsid w:val="006A1A7B"/>
    <w:rsid w:val="006A2209"/>
    <w:rsid w:val="006A5853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61CA"/>
    <w:rsid w:val="006B6299"/>
    <w:rsid w:val="006B7B2F"/>
    <w:rsid w:val="006C04A1"/>
    <w:rsid w:val="006C061B"/>
    <w:rsid w:val="006C114A"/>
    <w:rsid w:val="006C2A6F"/>
    <w:rsid w:val="006C77D5"/>
    <w:rsid w:val="006D0191"/>
    <w:rsid w:val="006D1B9A"/>
    <w:rsid w:val="006D35E4"/>
    <w:rsid w:val="006E21FB"/>
    <w:rsid w:val="006E4465"/>
    <w:rsid w:val="006E5627"/>
    <w:rsid w:val="006E7092"/>
    <w:rsid w:val="006E7773"/>
    <w:rsid w:val="006F2DE7"/>
    <w:rsid w:val="006F6B99"/>
    <w:rsid w:val="006F6CE9"/>
    <w:rsid w:val="006F7952"/>
    <w:rsid w:val="006F7B09"/>
    <w:rsid w:val="00704829"/>
    <w:rsid w:val="00704EE0"/>
    <w:rsid w:val="00705157"/>
    <w:rsid w:val="007056A2"/>
    <w:rsid w:val="00707A54"/>
    <w:rsid w:val="007101ED"/>
    <w:rsid w:val="007101FB"/>
    <w:rsid w:val="00710F82"/>
    <w:rsid w:val="0071228D"/>
    <w:rsid w:val="0071264E"/>
    <w:rsid w:val="00713784"/>
    <w:rsid w:val="0071537C"/>
    <w:rsid w:val="0071755D"/>
    <w:rsid w:val="00717D86"/>
    <w:rsid w:val="00721325"/>
    <w:rsid w:val="007218D0"/>
    <w:rsid w:val="00722896"/>
    <w:rsid w:val="00724EF9"/>
    <w:rsid w:val="0072522A"/>
    <w:rsid w:val="0073208D"/>
    <w:rsid w:val="00735405"/>
    <w:rsid w:val="0073742E"/>
    <w:rsid w:val="007374F7"/>
    <w:rsid w:val="0073773F"/>
    <w:rsid w:val="00740321"/>
    <w:rsid w:val="0074071C"/>
    <w:rsid w:val="007409AD"/>
    <w:rsid w:val="0074257A"/>
    <w:rsid w:val="0074289D"/>
    <w:rsid w:val="00742960"/>
    <w:rsid w:val="00742A03"/>
    <w:rsid w:val="007511D6"/>
    <w:rsid w:val="007528D9"/>
    <w:rsid w:val="00755B36"/>
    <w:rsid w:val="00755C92"/>
    <w:rsid w:val="007567E2"/>
    <w:rsid w:val="007603AD"/>
    <w:rsid w:val="00761BCF"/>
    <w:rsid w:val="00762213"/>
    <w:rsid w:val="00762AEB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69B5"/>
    <w:rsid w:val="00777C3F"/>
    <w:rsid w:val="007807B2"/>
    <w:rsid w:val="0078179D"/>
    <w:rsid w:val="00781852"/>
    <w:rsid w:val="007834DD"/>
    <w:rsid w:val="007834E2"/>
    <w:rsid w:val="00784193"/>
    <w:rsid w:val="0078579E"/>
    <w:rsid w:val="0079074F"/>
    <w:rsid w:val="00791A68"/>
    <w:rsid w:val="00792342"/>
    <w:rsid w:val="00793029"/>
    <w:rsid w:val="007955CC"/>
    <w:rsid w:val="00796E8A"/>
    <w:rsid w:val="007977A8"/>
    <w:rsid w:val="007A2600"/>
    <w:rsid w:val="007A2DF8"/>
    <w:rsid w:val="007A39F5"/>
    <w:rsid w:val="007A4458"/>
    <w:rsid w:val="007A59FF"/>
    <w:rsid w:val="007A6585"/>
    <w:rsid w:val="007A6A07"/>
    <w:rsid w:val="007A73E5"/>
    <w:rsid w:val="007B24BB"/>
    <w:rsid w:val="007B2702"/>
    <w:rsid w:val="007B293C"/>
    <w:rsid w:val="007B3FE2"/>
    <w:rsid w:val="007B504B"/>
    <w:rsid w:val="007B512A"/>
    <w:rsid w:val="007B6B16"/>
    <w:rsid w:val="007C0A23"/>
    <w:rsid w:val="007C13F4"/>
    <w:rsid w:val="007C1B2D"/>
    <w:rsid w:val="007C2097"/>
    <w:rsid w:val="007C28A7"/>
    <w:rsid w:val="007C36F2"/>
    <w:rsid w:val="007C7BAF"/>
    <w:rsid w:val="007D1EE7"/>
    <w:rsid w:val="007D46DC"/>
    <w:rsid w:val="007D6A07"/>
    <w:rsid w:val="007D6DB1"/>
    <w:rsid w:val="007D7566"/>
    <w:rsid w:val="007E0564"/>
    <w:rsid w:val="007E07EF"/>
    <w:rsid w:val="007E0E30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7259"/>
    <w:rsid w:val="00800A71"/>
    <w:rsid w:val="0080133B"/>
    <w:rsid w:val="008016C4"/>
    <w:rsid w:val="00801CF0"/>
    <w:rsid w:val="0080284C"/>
    <w:rsid w:val="0080392D"/>
    <w:rsid w:val="008040A8"/>
    <w:rsid w:val="00804EC2"/>
    <w:rsid w:val="00807B85"/>
    <w:rsid w:val="00810296"/>
    <w:rsid w:val="00814CF6"/>
    <w:rsid w:val="00820822"/>
    <w:rsid w:val="00822A77"/>
    <w:rsid w:val="0082451E"/>
    <w:rsid w:val="00824C2C"/>
    <w:rsid w:val="00824E59"/>
    <w:rsid w:val="00825391"/>
    <w:rsid w:val="008263B1"/>
    <w:rsid w:val="00827110"/>
    <w:rsid w:val="0082765A"/>
    <w:rsid w:val="008279FA"/>
    <w:rsid w:val="008322F4"/>
    <w:rsid w:val="00837183"/>
    <w:rsid w:val="00840FCF"/>
    <w:rsid w:val="00842723"/>
    <w:rsid w:val="00842C33"/>
    <w:rsid w:val="00844AAA"/>
    <w:rsid w:val="00845EA9"/>
    <w:rsid w:val="0085026D"/>
    <w:rsid w:val="00850D98"/>
    <w:rsid w:val="00852764"/>
    <w:rsid w:val="00852C3E"/>
    <w:rsid w:val="00853C47"/>
    <w:rsid w:val="00853ED1"/>
    <w:rsid w:val="00854266"/>
    <w:rsid w:val="0085441A"/>
    <w:rsid w:val="0085474F"/>
    <w:rsid w:val="00855541"/>
    <w:rsid w:val="00861BAC"/>
    <w:rsid w:val="00861EC3"/>
    <w:rsid w:val="008626E7"/>
    <w:rsid w:val="00864DAC"/>
    <w:rsid w:val="008667AF"/>
    <w:rsid w:val="0086761B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80F55"/>
    <w:rsid w:val="00883A39"/>
    <w:rsid w:val="008863B9"/>
    <w:rsid w:val="0089088C"/>
    <w:rsid w:val="008915F4"/>
    <w:rsid w:val="0089198D"/>
    <w:rsid w:val="00893782"/>
    <w:rsid w:val="00893BF9"/>
    <w:rsid w:val="00894819"/>
    <w:rsid w:val="00895954"/>
    <w:rsid w:val="00895D6B"/>
    <w:rsid w:val="008968BD"/>
    <w:rsid w:val="00896C64"/>
    <w:rsid w:val="00896D84"/>
    <w:rsid w:val="00897D91"/>
    <w:rsid w:val="008A03D7"/>
    <w:rsid w:val="008A3054"/>
    <w:rsid w:val="008A45A6"/>
    <w:rsid w:val="008A5658"/>
    <w:rsid w:val="008A58E9"/>
    <w:rsid w:val="008A6092"/>
    <w:rsid w:val="008A60A2"/>
    <w:rsid w:val="008A6B4B"/>
    <w:rsid w:val="008B0905"/>
    <w:rsid w:val="008B2743"/>
    <w:rsid w:val="008B3228"/>
    <w:rsid w:val="008B3B03"/>
    <w:rsid w:val="008C1E5A"/>
    <w:rsid w:val="008C6934"/>
    <w:rsid w:val="008D01F1"/>
    <w:rsid w:val="008D18B2"/>
    <w:rsid w:val="008D2021"/>
    <w:rsid w:val="008D4141"/>
    <w:rsid w:val="008D5A5B"/>
    <w:rsid w:val="008E133B"/>
    <w:rsid w:val="008E1470"/>
    <w:rsid w:val="008E227A"/>
    <w:rsid w:val="008E275F"/>
    <w:rsid w:val="008E4D4B"/>
    <w:rsid w:val="008E550B"/>
    <w:rsid w:val="008E57B6"/>
    <w:rsid w:val="008E6B1F"/>
    <w:rsid w:val="008F0F75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1115"/>
    <w:rsid w:val="0091261A"/>
    <w:rsid w:val="00912A5E"/>
    <w:rsid w:val="009131FF"/>
    <w:rsid w:val="00913E0B"/>
    <w:rsid w:val="00913F47"/>
    <w:rsid w:val="009148DE"/>
    <w:rsid w:val="009160BA"/>
    <w:rsid w:val="00916386"/>
    <w:rsid w:val="00916DEC"/>
    <w:rsid w:val="0091752E"/>
    <w:rsid w:val="009177D7"/>
    <w:rsid w:val="00921F7B"/>
    <w:rsid w:val="009273EA"/>
    <w:rsid w:val="009314F9"/>
    <w:rsid w:val="00932792"/>
    <w:rsid w:val="009329ED"/>
    <w:rsid w:val="00932A85"/>
    <w:rsid w:val="00932D4E"/>
    <w:rsid w:val="0093355C"/>
    <w:rsid w:val="00934560"/>
    <w:rsid w:val="00937A61"/>
    <w:rsid w:val="00940EDC"/>
    <w:rsid w:val="00941845"/>
    <w:rsid w:val="009418D9"/>
    <w:rsid w:val="00941C76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17ED"/>
    <w:rsid w:val="00954C1A"/>
    <w:rsid w:val="00956250"/>
    <w:rsid w:val="00956A50"/>
    <w:rsid w:val="0095736A"/>
    <w:rsid w:val="00957C00"/>
    <w:rsid w:val="00960389"/>
    <w:rsid w:val="0096262E"/>
    <w:rsid w:val="00964E66"/>
    <w:rsid w:val="00966D6E"/>
    <w:rsid w:val="00973015"/>
    <w:rsid w:val="00974255"/>
    <w:rsid w:val="00974F0C"/>
    <w:rsid w:val="0097547D"/>
    <w:rsid w:val="00976E1E"/>
    <w:rsid w:val="009777D9"/>
    <w:rsid w:val="00977A4A"/>
    <w:rsid w:val="00980F70"/>
    <w:rsid w:val="00981752"/>
    <w:rsid w:val="00982DFC"/>
    <w:rsid w:val="00985613"/>
    <w:rsid w:val="00986821"/>
    <w:rsid w:val="00990B3D"/>
    <w:rsid w:val="00991B88"/>
    <w:rsid w:val="009928B8"/>
    <w:rsid w:val="00992B6F"/>
    <w:rsid w:val="0099321D"/>
    <w:rsid w:val="0099572C"/>
    <w:rsid w:val="009A07BF"/>
    <w:rsid w:val="009A3848"/>
    <w:rsid w:val="009A44A5"/>
    <w:rsid w:val="009A4546"/>
    <w:rsid w:val="009A4CC3"/>
    <w:rsid w:val="009A4E0F"/>
    <w:rsid w:val="009A5255"/>
    <w:rsid w:val="009A5753"/>
    <w:rsid w:val="009A579D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476E"/>
    <w:rsid w:val="009D7147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29A3"/>
    <w:rsid w:val="009F32FA"/>
    <w:rsid w:val="009F5071"/>
    <w:rsid w:val="009F66AC"/>
    <w:rsid w:val="009F734F"/>
    <w:rsid w:val="009F7D81"/>
    <w:rsid w:val="00A0032D"/>
    <w:rsid w:val="00A00487"/>
    <w:rsid w:val="00A03125"/>
    <w:rsid w:val="00A032EA"/>
    <w:rsid w:val="00A043C8"/>
    <w:rsid w:val="00A04888"/>
    <w:rsid w:val="00A04D2F"/>
    <w:rsid w:val="00A054F0"/>
    <w:rsid w:val="00A0746C"/>
    <w:rsid w:val="00A11801"/>
    <w:rsid w:val="00A118F7"/>
    <w:rsid w:val="00A11D89"/>
    <w:rsid w:val="00A12FBC"/>
    <w:rsid w:val="00A13632"/>
    <w:rsid w:val="00A1776F"/>
    <w:rsid w:val="00A179A0"/>
    <w:rsid w:val="00A22308"/>
    <w:rsid w:val="00A230E4"/>
    <w:rsid w:val="00A246B6"/>
    <w:rsid w:val="00A24A99"/>
    <w:rsid w:val="00A271D4"/>
    <w:rsid w:val="00A27413"/>
    <w:rsid w:val="00A27431"/>
    <w:rsid w:val="00A27D3B"/>
    <w:rsid w:val="00A30B5B"/>
    <w:rsid w:val="00A31D14"/>
    <w:rsid w:val="00A33DA0"/>
    <w:rsid w:val="00A34271"/>
    <w:rsid w:val="00A35367"/>
    <w:rsid w:val="00A37E73"/>
    <w:rsid w:val="00A40634"/>
    <w:rsid w:val="00A41750"/>
    <w:rsid w:val="00A42CE2"/>
    <w:rsid w:val="00A44B28"/>
    <w:rsid w:val="00A45128"/>
    <w:rsid w:val="00A46561"/>
    <w:rsid w:val="00A469B6"/>
    <w:rsid w:val="00A46FFE"/>
    <w:rsid w:val="00A47E70"/>
    <w:rsid w:val="00A50CF0"/>
    <w:rsid w:val="00A52F6F"/>
    <w:rsid w:val="00A54077"/>
    <w:rsid w:val="00A55571"/>
    <w:rsid w:val="00A57528"/>
    <w:rsid w:val="00A601CD"/>
    <w:rsid w:val="00A601E5"/>
    <w:rsid w:val="00A6456D"/>
    <w:rsid w:val="00A6583D"/>
    <w:rsid w:val="00A66C63"/>
    <w:rsid w:val="00A70BC7"/>
    <w:rsid w:val="00A72118"/>
    <w:rsid w:val="00A72665"/>
    <w:rsid w:val="00A734EB"/>
    <w:rsid w:val="00A73740"/>
    <w:rsid w:val="00A7410A"/>
    <w:rsid w:val="00A7416A"/>
    <w:rsid w:val="00A748DA"/>
    <w:rsid w:val="00A74CA6"/>
    <w:rsid w:val="00A7583C"/>
    <w:rsid w:val="00A7671C"/>
    <w:rsid w:val="00A8046F"/>
    <w:rsid w:val="00A810AD"/>
    <w:rsid w:val="00A81D66"/>
    <w:rsid w:val="00A81EA3"/>
    <w:rsid w:val="00A8259E"/>
    <w:rsid w:val="00A829C3"/>
    <w:rsid w:val="00A830E3"/>
    <w:rsid w:val="00A8348B"/>
    <w:rsid w:val="00A84550"/>
    <w:rsid w:val="00A852C3"/>
    <w:rsid w:val="00A90724"/>
    <w:rsid w:val="00A916D2"/>
    <w:rsid w:val="00A93336"/>
    <w:rsid w:val="00A9426C"/>
    <w:rsid w:val="00A9515D"/>
    <w:rsid w:val="00A95786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A71A7"/>
    <w:rsid w:val="00AB0D3A"/>
    <w:rsid w:val="00AB4631"/>
    <w:rsid w:val="00AB509D"/>
    <w:rsid w:val="00AB6981"/>
    <w:rsid w:val="00AB6C65"/>
    <w:rsid w:val="00AC0B02"/>
    <w:rsid w:val="00AC256C"/>
    <w:rsid w:val="00AC2C02"/>
    <w:rsid w:val="00AC3A3B"/>
    <w:rsid w:val="00AC5820"/>
    <w:rsid w:val="00AC6599"/>
    <w:rsid w:val="00AC72C4"/>
    <w:rsid w:val="00AD0A0F"/>
    <w:rsid w:val="00AD1CD8"/>
    <w:rsid w:val="00AD379A"/>
    <w:rsid w:val="00AD4ADA"/>
    <w:rsid w:val="00AD5009"/>
    <w:rsid w:val="00AD7555"/>
    <w:rsid w:val="00AD7E9E"/>
    <w:rsid w:val="00AE007E"/>
    <w:rsid w:val="00AE07BF"/>
    <w:rsid w:val="00AE1718"/>
    <w:rsid w:val="00AE2836"/>
    <w:rsid w:val="00AE3B37"/>
    <w:rsid w:val="00AE441F"/>
    <w:rsid w:val="00AE75FD"/>
    <w:rsid w:val="00AE7B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E9C"/>
    <w:rsid w:val="00B111F9"/>
    <w:rsid w:val="00B11841"/>
    <w:rsid w:val="00B13880"/>
    <w:rsid w:val="00B14250"/>
    <w:rsid w:val="00B14E1C"/>
    <w:rsid w:val="00B175B1"/>
    <w:rsid w:val="00B17C3F"/>
    <w:rsid w:val="00B17EC1"/>
    <w:rsid w:val="00B203F1"/>
    <w:rsid w:val="00B22C82"/>
    <w:rsid w:val="00B23DAA"/>
    <w:rsid w:val="00B24EC9"/>
    <w:rsid w:val="00B258BB"/>
    <w:rsid w:val="00B25DB6"/>
    <w:rsid w:val="00B27A76"/>
    <w:rsid w:val="00B3074E"/>
    <w:rsid w:val="00B30D15"/>
    <w:rsid w:val="00B3127E"/>
    <w:rsid w:val="00B3427D"/>
    <w:rsid w:val="00B359EE"/>
    <w:rsid w:val="00B35DC1"/>
    <w:rsid w:val="00B37BA1"/>
    <w:rsid w:val="00B407CF"/>
    <w:rsid w:val="00B40A6D"/>
    <w:rsid w:val="00B41C88"/>
    <w:rsid w:val="00B421C5"/>
    <w:rsid w:val="00B4695C"/>
    <w:rsid w:val="00B477CA"/>
    <w:rsid w:val="00B51287"/>
    <w:rsid w:val="00B51BA6"/>
    <w:rsid w:val="00B51BF9"/>
    <w:rsid w:val="00B52828"/>
    <w:rsid w:val="00B5725C"/>
    <w:rsid w:val="00B648DF"/>
    <w:rsid w:val="00B65C21"/>
    <w:rsid w:val="00B67B97"/>
    <w:rsid w:val="00B7159F"/>
    <w:rsid w:val="00B7315D"/>
    <w:rsid w:val="00B74ED6"/>
    <w:rsid w:val="00B75E77"/>
    <w:rsid w:val="00B76D02"/>
    <w:rsid w:val="00B76E16"/>
    <w:rsid w:val="00B80A56"/>
    <w:rsid w:val="00B83D59"/>
    <w:rsid w:val="00B84F41"/>
    <w:rsid w:val="00B86001"/>
    <w:rsid w:val="00B86B9A"/>
    <w:rsid w:val="00B876E6"/>
    <w:rsid w:val="00B918AC"/>
    <w:rsid w:val="00B91C30"/>
    <w:rsid w:val="00B9335B"/>
    <w:rsid w:val="00B94E2E"/>
    <w:rsid w:val="00B9592C"/>
    <w:rsid w:val="00B968C8"/>
    <w:rsid w:val="00BA048E"/>
    <w:rsid w:val="00BA0A12"/>
    <w:rsid w:val="00BA2544"/>
    <w:rsid w:val="00BA2CD7"/>
    <w:rsid w:val="00BA38FA"/>
    <w:rsid w:val="00BA3EC5"/>
    <w:rsid w:val="00BA51D9"/>
    <w:rsid w:val="00BA62F7"/>
    <w:rsid w:val="00BA659F"/>
    <w:rsid w:val="00BA6B74"/>
    <w:rsid w:val="00BB1BF6"/>
    <w:rsid w:val="00BB2352"/>
    <w:rsid w:val="00BB2775"/>
    <w:rsid w:val="00BB5645"/>
    <w:rsid w:val="00BB5DFC"/>
    <w:rsid w:val="00BB794D"/>
    <w:rsid w:val="00BC019A"/>
    <w:rsid w:val="00BC0C8B"/>
    <w:rsid w:val="00BC25AF"/>
    <w:rsid w:val="00BC391C"/>
    <w:rsid w:val="00BC40B1"/>
    <w:rsid w:val="00BC5205"/>
    <w:rsid w:val="00BC79E3"/>
    <w:rsid w:val="00BC7EA1"/>
    <w:rsid w:val="00BD279D"/>
    <w:rsid w:val="00BD3A86"/>
    <w:rsid w:val="00BD436E"/>
    <w:rsid w:val="00BD5479"/>
    <w:rsid w:val="00BD5B77"/>
    <w:rsid w:val="00BD5D39"/>
    <w:rsid w:val="00BD6BB8"/>
    <w:rsid w:val="00BE1F9C"/>
    <w:rsid w:val="00BE2B20"/>
    <w:rsid w:val="00BE47A2"/>
    <w:rsid w:val="00BE4952"/>
    <w:rsid w:val="00BE4DD2"/>
    <w:rsid w:val="00BE5483"/>
    <w:rsid w:val="00BE553A"/>
    <w:rsid w:val="00BE65BF"/>
    <w:rsid w:val="00BE6E84"/>
    <w:rsid w:val="00BF1721"/>
    <w:rsid w:val="00BF271E"/>
    <w:rsid w:val="00BF46A2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4416"/>
    <w:rsid w:val="00C259BF"/>
    <w:rsid w:val="00C27C4C"/>
    <w:rsid w:val="00C303D1"/>
    <w:rsid w:val="00C30A15"/>
    <w:rsid w:val="00C319ED"/>
    <w:rsid w:val="00C32AB2"/>
    <w:rsid w:val="00C3394C"/>
    <w:rsid w:val="00C34190"/>
    <w:rsid w:val="00C34763"/>
    <w:rsid w:val="00C352AA"/>
    <w:rsid w:val="00C41FB4"/>
    <w:rsid w:val="00C4494A"/>
    <w:rsid w:val="00C4522A"/>
    <w:rsid w:val="00C47F3E"/>
    <w:rsid w:val="00C50E8C"/>
    <w:rsid w:val="00C51DFD"/>
    <w:rsid w:val="00C51E37"/>
    <w:rsid w:val="00C5286D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2ED8"/>
    <w:rsid w:val="00C74D7B"/>
    <w:rsid w:val="00C77298"/>
    <w:rsid w:val="00C77EA6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F36"/>
    <w:rsid w:val="00C9436E"/>
    <w:rsid w:val="00C95985"/>
    <w:rsid w:val="00C95A3E"/>
    <w:rsid w:val="00C9778B"/>
    <w:rsid w:val="00C979AE"/>
    <w:rsid w:val="00CA0B74"/>
    <w:rsid w:val="00CA1F3F"/>
    <w:rsid w:val="00CA3559"/>
    <w:rsid w:val="00CB07CA"/>
    <w:rsid w:val="00CB12BC"/>
    <w:rsid w:val="00CB151D"/>
    <w:rsid w:val="00CB2F11"/>
    <w:rsid w:val="00CB3774"/>
    <w:rsid w:val="00CB4135"/>
    <w:rsid w:val="00CB4875"/>
    <w:rsid w:val="00CB5ED7"/>
    <w:rsid w:val="00CC1A73"/>
    <w:rsid w:val="00CC1C39"/>
    <w:rsid w:val="00CC21F8"/>
    <w:rsid w:val="00CC3401"/>
    <w:rsid w:val="00CC39F9"/>
    <w:rsid w:val="00CC3FEA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3E44"/>
    <w:rsid w:val="00CD4275"/>
    <w:rsid w:val="00CD4AC6"/>
    <w:rsid w:val="00CD5099"/>
    <w:rsid w:val="00CD5E77"/>
    <w:rsid w:val="00CD6101"/>
    <w:rsid w:val="00CE041C"/>
    <w:rsid w:val="00CE0B19"/>
    <w:rsid w:val="00CE0BFA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39F2"/>
    <w:rsid w:val="00CF3B1F"/>
    <w:rsid w:val="00CF6AEA"/>
    <w:rsid w:val="00D00537"/>
    <w:rsid w:val="00D03582"/>
    <w:rsid w:val="00D03D5E"/>
    <w:rsid w:val="00D03F9A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3E9A"/>
    <w:rsid w:val="00D15A3C"/>
    <w:rsid w:val="00D15CFD"/>
    <w:rsid w:val="00D1649F"/>
    <w:rsid w:val="00D17487"/>
    <w:rsid w:val="00D208E2"/>
    <w:rsid w:val="00D2193A"/>
    <w:rsid w:val="00D22195"/>
    <w:rsid w:val="00D22A47"/>
    <w:rsid w:val="00D235D8"/>
    <w:rsid w:val="00D23ADB"/>
    <w:rsid w:val="00D24991"/>
    <w:rsid w:val="00D25772"/>
    <w:rsid w:val="00D25A5F"/>
    <w:rsid w:val="00D3151A"/>
    <w:rsid w:val="00D32B66"/>
    <w:rsid w:val="00D34E67"/>
    <w:rsid w:val="00D3654B"/>
    <w:rsid w:val="00D366B9"/>
    <w:rsid w:val="00D374F9"/>
    <w:rsid w:val="00D4039D"/>
    <w:rsid w:val="00D426F1"/>
    <w:rsid w:val="00D44254"/>
    <w:rsid w:val="00D45108"/>
    <w:rsid w:val="00D4618B"/>
    <w:rsid w:val="00D47AEF"/>
    <w:rsid w:val="00D50255"/>
    <w:rsid w:val="00D50913"/>
    <w:rsid w:val="00D525A2"/>
    <w:rsid w:val="00D52BD7"/>
    <w:rsid w:val="00D53253"/>
    <w:rsid w:val="00D56B68"/>
    <w:rsid w:val="00D57575"/>
    <w:rsid w:val="00D61AA0"/>
    <w:rsid w:val="00D62BC5"/>
    <w:rsid w:val="00D63444"/>
    <w:rsid w:val="00D643C1"/>
    <w:rsid w:val="00D64FF1"/>
    <w:rsid w:val="00D6517A"/>
    <w:rsid w:val="00D66520"/>
    <w:rsid w:val="00D67905"/>
    <w:rsid w:val="00D71279"/>
    <w:rsid w:val="00D71883"/>
    <w:rsid w:val="00D720E3"/>
    <w:rsid w:val="00D7237E"/>
    <w:rsid w:val="00D7387B"/>
    <w:rsid w:val="00D74400"/>
    <w:rsid w:val="00D752FD"/>
    <w:rsid w:val="00D757B0"/>
    <w:rsid w:val="00D76235"/>
    <w:rsid w:val="00D76811"/>
    <w:rsid w:val="00D80B6A"/>
    <w:rsid w:val="00D83EBA"/>
    <w:rsid w:val="00D85B62"/>
    <w:rsid w:val="00D86DC8"/>
    <w:rsid w:val="00D900C6"/>
    <w:rsid w:val="00D91489"/>
    <w:rsid w:val="00D91571"/>
    <w:rsid w:val="00D93A23"/>
    <w:rsid w:val="00D94A04"/>
    <w:rsid w:val="00D96605"/>
    <w:rsid w:val="00DA0030"/>
    <w:rsid w:val="00DA0394"/>
    <w:rsid w:val="00DA09B3"/>
    <w:rsid w:val="00DA0A21"/>
    <w:rsid w:val="00DA1CDD"/>
    <w:rsid w:val="00DA2AE2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C54"/>
    <w:rsid w:val="00DC0D26"/>
    <w:rsid w:val="00DC13A2"/>
    <w:rsid w:val="00DC216E"/>
    <w:rsid w:val="00DC31B1"/>
    <w:rsid w:val="00DC3AAA"/>
    <w:rsid w:val="00DC5C04"/>
    <w:rsid w:val="00DC7140"/>
    <w:rsid w:val="00DC72C8"/>
    <w:rsid w:val="00DD0ECA"/>
    <w:rsid w:val="00DD0F43"/>
    <w:rsid w:val="00DD11FD"/>
    <w:rsid w:val="00DD18B9"/>
    <w:rsid w:val="00DD2069"/>
    <w:rsid w:val="00DD2D1D"/>
    <w:rsid w:val="00DD4ED9"/>
    <w:rsid w:val="00DD50D9"/>
    <w:rsid w:val="00DD52AA"/>
    <w:rsid w:val="00DD53E1"/>
    <w:rsid w:val="00DD7F13"/>
    <w:rsid w:val="00DE237C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29A5"/>
    <w:rsid w:val="00E04501"/>
    <w:rsid w:val="00E12056"/>
    <w:rsid w:val="00E13C3C"/>
    <w:rsid w:val="00E13D17"/>
    <w:rsid w:val="00E13F3D"/>
    <w:rsid w:val="00E14D7D"/>
    <w:rsid w:val="00E1748E"/>
    <w:rsid w:val="00E20322"/>
    <w:rsid w:val="00E2067E"/>
    <w:rsid w:val="00E22222"/>
    <w:rsid w:val="00E254C1"/>
    <w:rsid w:val="00E27163"/>
    <w:rsid w:val="00E318A0"/>
    <w:rsid w:val="00E32E48"/>
    <w:rsid w:val="00E34898"/>
    <w:rsid w:val="00E37029"/>
    <w:rsid w:val="00E44194"/>
    <w:rsid w:val="00E44D07"/>
    <w:rsid w:val="00E462ED"/>
    <w:rsid w:val="00E4661F"/>
    <w:rsid w:val="00E5070D"/>
    <w:rsid w:val="00E50D3D"/>
    <w:rsid w:val="00E51BDD"/>
    <w:rsid w:val="00E5305A"/>
    <w:rsid w:val="00E53EBC"/>
    <w:rsid w:val="00E541FB"/>
    <w:rsid w:val="00E54C66"/>
    <w:rsid w:val="00E643BA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4273"/>
    <w:rsid w:val="00E74EA5"/>
    <w:rsid w:val="00E75469"/>
    <w:rsid w:val="00E75658"/>
    <w:rsid w:val="00E7593E"/>
    <w:rsid w:val="00E75AF3"/>
    <w:rsid w:val="00E770DC"/>
    <w:rsid w:val="00E777D7"/>
    <w:rsid w:val="00E77B87"/>
    <w:rsid w:val="00E8107F"/>
    <w:rsid w:val="00E81450"/>
    <w:rsid w:val="00E814FE"/>
    <w:rsid w:val="00E819BC"/>
    <w:rsid w:val="00E81B2D"/>
    <w:rsid w:val="00E83DFE"/>
    <w:rsid w:val="00E83E43"/>
    <w:rsid w:val="00E847DB"/>
    <w:rsid w:val="00E8672F"/>
    <w:rsid w:val="00E8742B"/>
    <w:rsid w:val="00E877C8"/>
    <w:rsid w:val="00E906B3"/>
    <w:rsid w:val="00E919C5"/>
    <w:rsid w:val="00E94182"/>
    <w:rsid w:val="00E9504A"/>
    <w:rsid w:val="00E96706"/>
    <w:rsid w:val="00E972AB"/>
    <w:rsid w:val="00E97CAA"/>
    <w:rsid w:val="00EA442A"/>
    <w:rsid w:val="00EA573A"/>
    <w:rsid w:val="00EA6BD9"/>
    <w:rsid w:val="00EA73DF"/>
    <w:rsid w:val="00EA7D1D"/>
    <w:rsid w:val="00EA7E97"/>
    <w:rsid w:val="00EB09B7"/>
    <w:rsid w:val="00EB0BE9"/>
    <w:rsid w:val="00EB0DD2"/>
    <w:rsid w:val="00EB1802"/>
    <w:rsid w:val="00EB304C"/>
    <w:rsid w:val="00EB384C"/>
    <w:rsid w:val="00EB40F5"/>
    <w:rsid w:val="00EB51E0"/>
    <w:rsid w:val="00EB54A3"/>
    <w:rsid w:val="00EB5C86"/>
    <w:rsid w:val="00EB6217"/>
    <w:rsid w:val="00EB6B8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D0417"/>
    <w:rsid w:val="00ED1341"/>
    <w:rsid w:val="00ED31D4"/>
    <w:rsid w:val="00ED3841"/>
    <w:rsid w:val="00ED3FEC"/>
    <w:rsid w:val="00ED515E"/>
    <w:rsid w:val="00ED67BD"/>
    <w:rsid w:val="00ED788A"/>
    <w:rsid w:val="00EE01F9"/>
    <w:rsid w:val="00EE11C0"/>
    <w:rsid w:val="00EE16C4"/>
    <w:rsid w:val="00EE216E"/>
    <w:rsid w:val="00EE6CB4"/>
    <w:rsid w:val="00EE724F"/>
    <w:rsid w:val="00EE75B4"/>
    <w:rsid w:val="00EE7D7C"/>
    <w:rsid w:val="00EF13FD"/>
    <w:rsid w:val="00EF1AB4"/>
    <w:rsid w:val="00EF2028"/>
    <w:rsid w:val="00EF423E"/>
    <w:rsid w:val="00EF4DEF"/>
    <w:rsid w:val="00EF67F0"/>
    <w:rsid w:val="00EF75CB"/>
    <w:rsid w:val="00EF7CBD"/>
    <w:rsid w:val="00F0037F"/>
    <w:rsid w:val="00F0098D"/>
    <w:rsid w:val="00F03645"/>
    <w:rsid w:val="00F054B9"/>
    <w:rsid w:val="00F06779"/>
    <w:rsid w:val="00F11469"/>
    <w:rsid w:val="00F12C50"/>
    <w:rsid w:val="00F150F5"/>
    <w:rsid w:val="00F15505"/>
    <w:rsid w:val="00F173A4"/>
    <w:rsid w:val="00F1767D"/>
    <w:rsid w:val="00F208FD"/>
    <w:rsid w:val="00F21059"/>
    <w:rsid w:val="00F247E8"/>
    <w:rsid w:val="00F25290"/>
    <w:rsid w:val="00F25D98"/>
    <w:rsid w:val="00F27CFC"/>
    <w:rsid w:val="00F300FB"/>
    <w:rsid w:val="00F309F1"/>
    <w:rsid w:val="00F324F8"/>
    <w:rsid w:val="00F43D5E"/>
    <w:rsid w:val="00F44707"/>
    <w:rsid w:val="00F44B1A"/>
    <w:rsid w:val="00F45719"/>
    <w:rsid w:val="00F467B9"/>
    <w:rsid w:val="00F510C9"/>
    <w:rsid w:val="00F530A0"/>
    <w:rsid w:val="00F543C8"/>
    <w:rsid w:val="00F547AE"/>
    <w:rsid w:val="00F562D6"/>
    <w:rsid w:val="00F57B52"/>
    <w:rsid w:val="00F57FCE"/>
    <w:rsid w:val="00F607AD"/>
    <w:rsid w:val="00F623F0"/>
    <w:rsid w:val="00F62A9B"/>
    <w:rsid w:val="00F62AB4"/>
    <w:rsid w:val="00F637A3"/>
    <w:rsid w:val="00F63CFF"/>
    <w:rsid w:val="00F65E51"/>
    <w:rsid w:val="00F6796E"/>
    <w:rsid w:val="00F708CA"/>
    <w:rsid w:val="00F73479"/>
    <w:rsid w:val="00F75DFD"/>
    <w:rsid w:val="00F767D7"/>
    <w:rsid w:val="00F76F15"/>
    <w:rsid w:val="00F770AB"/>
    <w:rsid w:val="00F82F4E"/>
    <w:rsid w:val="00F83E9A"/>
    <w:rsid w:val="00F847A9"/>
    <w:rsid w:val="00F84887"/>
    <w:rsid w:val="00F8537A"/>
    <w:rsid w:val="00F867B9"/>
    <w:rsid w:val="00F91EB2"/>
    <w:rsid w:val="00F95530"/>
    <w:rsid w:val="00F95DCB"/>
    <w:rsid w:val="00F96833"/>
    <w:rsid w:val="00F971DC"/>
    <w:rsid w:val="00FA1F4E"/>
    <w:rsid w:val="00FA2C28"/>
    <w:rsid w:val="00FA2F4F"/>
    <w:rsid w:val="00FA485A"/>
    <w:rsid w:val="00FA4BD6"/>
    <w:rsid w:val="00FA698F"/>
    <w:rsid w:val="00FB0A08"/>
    <w:rsid w:val="00FB2D1A"/>
    <w:rsid w:val="00FB4454"/>
    <w:rsid w:val="00FB598F"/>
    <w:rsid w:val="00FB6386"/>
    <w:rsid w:val="00FB64CA"/>
    <w:rsid w:val="00FB7ED8"/>
    <w:rsid w:val="00FC3A1C"/>
    <w:rsid w:val="00FC3B55"/>
    <w:rsid w:val="00FC3E53"/>
    <w:rsid w:val="00FC60A7"/>
    <w:rsid w:val="00FC75B0"/>
    <w:rsid w:val="00FD01B4"/>
    <w:rsid w:val="00FD22E5"/>
    <w:rsid w:val="00FD2774"/>
    <w:rsid w:val="00FD3F6B"/>
    <w:rsid w:val="00FD44EF"/>
    <w:rsid w:val="00FD7716"/>
    <w:rsid w:val="00FE02B4"/>
    <w:rsid w:val="00FE0C37"/>
    <w:rsid w:val="00FE49B9"/>
    <w:rsid w:val="00FE6941"/>
    <w:rsid w:val="00FE7207"/>
    <w:rsid w:val="00FF1A2A"/>
    <w:rsid w:val="00FF2C33"/>
    <w:rsid w:val="00FF41D4"/>
    <w:rsid w:val="00FF5019"/>
    <w:rsid w:val="00FF507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748FEC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628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C976C1-9E26-4390-ADE7-8487188CF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7</Pages>
  <Words>1913</Words>
  <Characters>10907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12795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3</cp:revision>
  <cp:lastPrinted>1900-01-01T00:00:00Z</cp:lastPrinted>
  <dcterms:created xsi:type="dcterms:W3CDTF">2022-05-30T05:40:00Z</dcterms:created>
  <dcterms:modified xsi:type="dcterms:W3CDTF">2022-05-30T06:00:00Z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