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119D3" w14:textId="77777777" w:rsidR="00A51B10" w:rsidRDefault="00A51B10" w:rsidP="00A51B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R5s220672</w:t>
        </w:r>
      </w:fldSimple>
    </w:p>
    <w:p w14:paraId="01D8919E" w14:textId="77777777" w:rsidR="00A51B10" w:rsidRDefault="00A51B10" w:rsidP="00A51B1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1B10" w14:paraId="61746ACA" w14:textId="77777777" w:rsidTr="004E6F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70554" w14:textId="77777777" w:rsidR="00A51B10" w:rsidRDefault="00A51B10" w:rsidP="004E6F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51B10" w14:paraId="71D12206" w14:textId="77777777" w:rsidTr="004E6F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1C14A" w14:textId="77777777" w:rsidR="00A51B10" w:rsidRDefault="00A51B10" w:rsidP="004E6F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1B10" w14:paraId="20AB0093" w14:textId="77777777" w:rsidTr="004E6F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1340D4" w14:textId="77777777" w:rsidR="00A51B10" w:rsidRDefault="00A51B10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B10" w14:paraId="5F68D4E6" w14:textId="77777777" w:rsidTr="004E6FE3">
        <w:tc>
          <w:tcPr>
            <w:tcW w:w="142" w:type="dxa"/>
            <w:tcBorders>
              <w:left w:val="single" w:sz="4" w:space="0" w:color="auto"/>
            </w:tcBorders>
          </w:tcPr>
          <w:p w14:paraId="5B41CF1B" w14:textId="77777777" w:rsidR="00A51B10" w:rsidRDefault="00A51B10" w:rsidP="004E6F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B3387F" w14:textId="77777777" w:rsidR="00A51B10" w:rsidRPr="00410371" w:rsidRDefault="00A51B10" w:rsidP="004E6F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248B1304" w14:textId="77777777" w:rsidR="00A51B10" w:rsidRDefault="00A51B10" w:rsidP="004E6F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6540BF" w14:textId="77777777" w:rsidR="00A51B10" w:rsidRPr="00410371" w:rsidRDefault="00A51B10" w:rsidP="004E6F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0160</w:t>
              </w:r>
            </w:fldSimple>
          </w:p>
        </w:tc>
        <w:tc>
          <w:tcPr>
            <w:tcW w:w="709" w:type="dxa"/>
          </w:tcPr>
          <w:p w14:paraId="75718D04" w14:textId="77777777" w:rsidR="00A51B10" w:rsidRDefault="00A51B10" w:rsidP="004E6F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3BC40C" w14:textId="77777777" w:rsidR="00A51B10" w:rsidRPr="00410371" w:rsidRDefault="00A51B10" w:rsidP="004E6F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FDCC1EC" w14:textId="77777777" w:rsidR="00A51B10" w:rsidRDefault="00A51B10" w:rsidP="004E6F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08521A" w14:textId="77777777" w:rsidR="00A51B10" w:rsidRPr="00410371" w:rsidRDefault="00A51B10" w:rsidP="004E6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428158" w14:textId="77777777" w:rsidR="00A51B10" w:rsidRDefault="00A51B10" w:rsidP="004E6FE3">
            <w:pPr>
              <w:pStyle w:val="CRCoverPage"/>
              <w:spacing w:after="0"/>
              <w:rPr>
                <w:noProof/>
              </w:rPr>
            </w:pPr>
          </w:p>
        </w:tc>
      </w:tr>
      <w:tr w:rsidR="00A51B10" w14:paraId="7D4CBC87" w14:textId="77777777" w:rsidTr="004E6F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C63C7" w14:textId="77777777" w:rsidR="00A51B10" w:rsidRDefault="00A51B10" w:rsidP="004E6FE3">
            <w:pPr>
              <w:pStyle w:val="CRCoverPage"/>
              <w:spacing w:after="0"/>
              <w:rPr>
                <w:noProof/>
              </w:rPr>
            </w:pPr>
          </w:p>
        </w:tc>
      </w:tr>
      <w:tr w:rsidR="00A51B10" w14:paraId="330CF594" w14:textId="77777777" w:rsidTr="004E6F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99530" w14:textId="77777777" w:rsidR="00A51B10" w:rsidRPr="00F25D98" w:rsidRDefault="00A51B10" w:rsidP="004E6F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1B10" w14:paraId="1C0BC770" w14:textId="77777777" w:rsidTr="004E6FE3">
        <w:tc>
          <w:tcPr>
            <w:tcW w:w="9641" w:type="dxa"/>
            <w:gridSpan w:val="9"/>
          </w:tcPr>
          <w:p w14:paraId="13360FE0" w14:textId="77777777" w:rsidR="00A51B10" w:rsidRDefault="00A51B10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EEDCF9" w14:textId="77777777" w:rsidR="00A51B10" w:rsidRDefault="00A51B10" w:rsidP="00A51B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1B10" w14:paraId="19691FEB" w14:textId="77777777" w:rsidTr="004E6FE3">
        <w:tc>
          <w:tcPr>
            <w:tcW w:w="2835" w:type="dxa"/>
          </w:tcPr>
          <w:p w14:paraId="089FE24D" w14:textId="77777777" w:rsidR="00A51B10" w:rsidRDefault="00A51B10" w:rsidP="004E6F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B94D08" w14:textId="77777777" w:rsidR="00A51B10" w:rsidRDefault="00A51B10" w:rsidP="004E6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CD1A6C" w14:textId="77777777" w:rsidR="00A51B10" w:rsidRDefault="00A51B10" w:rsidP="004E6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7B9E71" w14:textId="77777777" w:rsidR="00A51B10" w:rsidRDefault="00A51B10" w:rsidP="004E6F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7A1C9C" w14:textId="77777777" w:rsidR="00A51B10" w:rsidRDefault="00A51B10" w:rsidP="004E6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A8520F" w14:textId="77777777" w:rsidR="00A51B10" w:rsidRDefault="00A51B10" w:rsidP="004E6F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60C492" w14:textId="77777777" w:rsidR="00A51B10" w:rsidRDefault="00A51B10" w:rsidP="004E6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61D494" w14:textId="77777777" w:rsidR="00A51B10" w:rsidRDefault="00A51B10" w:rsidP="004E6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50CCF" w14:textId="77777777" w:rsidR="00A51B10" w:rsidRDefault="00A51B10" w:rsidP="004E6F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FA2F1E" w14:textId="77777777" w:rsidR="00A51B10" w:rsidRDefault="00A51B10" w:rsidP="00A51B1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1B10" w14:paraId="02AFC979" w14:textId="77777777" w:rsidTr="004E6FE3">
        <w:tc>
          <w:tcPr>
            <w:tcW w:w="9640" w:type="dxa"/>
            <w:gridSpan w:val="11"/>
          </w:tcPr>
          <w:p w14:paraId="48EE8D4E" w14:textId="77777777" w:rsidR="00A51B10" w:rsidRDefault="00A51B10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B10" w14:paraId="43389B84" w14:textId="77777777" w:rsidTr="004E6F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D0DC28" w14:textId="77777777" w:rsidR="00A51B10" w:rsidRDefault="00A51B10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AC306" w14:textId="77777777" w:rsidR="00A51B10" w:rsidRDefault="00A51B10" w:rsidP="004E6F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f_POS_NR_Set_DlPrsPeriodicityAndOffset_11ms</w:t>
              </w:r>
            </w:fldSimple>
          </w:p>
        </w:tc>
      </w:tr>
      <w:tr w:rsidR="00A51B10" w14:paraId="5745E2F0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6DB2E4BA" w14:textId="77777777" w:rsidR="00A51B10" w:rsidRDefault="00A51B10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FDA23E" w14:textId="77777777" w:rsidR="00A51B10" w:rsidRDefault="00A51B10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B10" w14:paraId="0842A981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2F1FF6CB" w14:textId="77777777" w:rsidR="00A51B10" w:rsidRDefault="00A51B10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4B9FE9" w14:textId="77777777" w:rsidR="00A51B10" w:rsidRDefault="00A51B10" w:rsidP="004E6F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51B10" w14:paraId="3C2366F8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006D7715" w14:textId="77777777" w:rsidR="00A51B10" w:rsidRDefault="00A51B10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7E2378" w14:textId="19B08A7C" w:rsidR="00A51B10" w:rsidRDefault="00A51B10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51B10" w14:paraId="66CD823D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35321C29" w14:textId="77777777" w:rsidR="00A51B10" w:rsidRDefault="00A51B10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6F16E0" w14:textId="77777777" w:rsidR="00A51B10" w:rsidRDefault="00A51B10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B10" w14:paraId="3156C227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750A4974" w14:textId="77777777" w:rsidR="00A51B10" w:rsidRDefault="00A51B10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B0EB8A" w14:textId="77777777" w:rsidR="00A51B10" w:rsidRDefault="00A51B10" w:rsidP="004E6F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C48E579" w14:textId="77777777" w:rsidR="00A51B10" w:rsidRDefault="00A51B10" w:rsidP="004E6F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832B7" w14:textId="77777777" w:rsidR="00A51B10" w:rsidRDefault="00A51B10" w:rsidP="004E6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DE75B7" w14:textId="77777777" w:rsidR="00A51B10" w:rsidRDefault="00A51B10" w:rsidP="004E6F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2022-05-05</w:t>
              </w:r>
            </w:fldSimple>
          </w:p>
        </w:tc>
      </w:tr>
      <w:tr w:rsidR="00A51B10" w14:paraId="38415499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68630F62" w14:textId="77777777" w:rsidR="00A51B10" w:rsidRDefault="00A51B10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20BCD" w14:textId="77777777" w:rsidR="00A51B10" w:rsidRDefault="00A51B10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9B9236" w14:textId="77777777" w:rsidR="00A51B10" w:rsidRDefault="00A51B10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4FA2F" w14:textId="77777777" w:rsidR="00A51B10" w:rsidRDefault="00A51B10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3EAB61" w14:textId="77777777" w:rsidR="00A51B10" w:rsidRDefault="00A51B10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B10" w14:paraId="12195E72" w14:textId="77777777" w:rsidTr="004E6F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573970" w14:textId="77777777" w:rsidR="00A51B10" w:rsidRDefault="00A51B10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435EF2" w14:textId="77777777" w:rsidR="00A51B10" w:rsidRDefault="00A51B10" w:rsidP="004E6F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9E3AE9" w14:textId="77777777" w:rsidR="00A51B10" w:rsidRDefault="00A51B10" w:rsidP="004E6F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46E40B" w14:textId="77777777" w:rsidR="00A51B10" w:rsidRDefault="00A51B10" w:rsidP="004E6F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A76D4F" w14:textId="77777777" w:rsidR="00A51B10" w:rsidRDefault="00A51B10" w:rsidP="004E6F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A51B10" w14:paraId="1E082C88" w14:textId="77777777" w:rsidTr="004E6F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900B8" w14:textId="77777777" w:rsidR="00A51B10" w:rsidRDefault="00A51B10" w:rsidP="004E6F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AD93B8" w14:textId="77777777" w:rsidR="00A51B10" w:rsidRDefault="00A51B10" w:rsidP="004E6F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08E3DF" w14:textId="77777777" w:rsidR="00A51B10" w:rsidRDefault="00A51B10" w:rsidP="004E6F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1A9663" w14:textId="77777777" w:rsidR="00A51B10" w:rsidRPr="007C2097" w:rsidRDefault="00A51B10" w:rsidP="004E6F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51B10" w14:paraId="00D7BD2E" w14:textId="77777777" w:rsidTr="004E6FE3">
        <w:tc>
          <w:tcPr>
            <w:tcW w:w="1843" w:type="dxa"/>
          </w:tcPr>
          <w:p w14:paraId="3AA12BB5" w14:textId="77777777" w:rsidR="00A51B10" w:rsidRDefault="00A51B10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169179" w14:textId="77777777" w:rsidR="00A51B10" w:rsidRDefault="00A51B10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B10" w14:paraId="077C2A5B" w14:textId="77777777" w:rsidTr="004E6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1489A" w14:textId="77777777" w:rsidR="00A51B10" w:rsidRDefault="00A51B10" w:rsidP="00A51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B334F" w14:textId="0DFEF102" w:rsidR="00A51B10" w:rsidRDefault="00A51B10" w:rsidP="00A51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periodicity for the DL PRS in the function </w:t>
            </w:r>
            <w:r w:rsidRPr="007C1856">
              <w:rPr>
                <w:rFonts w:cs="Arial"/>
                <w:noProof/>
              </w:rPr>
              <w:t>f_POS_NR_Set_DlPrsPeriodicityAndOffset_11ms</w:t>
            </w:r>
            <w:r>
              <w:rPr>
                <w:rFonts w:cs="Arial"/>
                <w:noProof/>
              </w:rPr>
              <w:t xml:space="preserve"> is set to 16ms (n16_r16). According to 3GPP TS 37.571-2, </w:t>
            </w:r>
            <w:r w:rsidRPr="007C1856">
              <w:rPr>
                <w:rFonts w:cs="Arial"/>
                <w:noProof/>
              </w:rPr>
              <w:t>Table 8.4.1.6-3: NR-DL-PRS-Info</w:t>
            </w:r>
            <w:r>
              <w:rPr>
                <w:rFonts w:cs="Arial"/>
                <w:noProof/>
              </w:rPr>
              <w:t>, the periodicity of the DL PRS shall be set to 160 ms (n160_r16) for any SCS configuration.</w:t>
            </w:r>
          </w:p>
        </w:tc>
      </w:tr>
      <w:tr w:rsidR="00A51B10" w14:paraId="0144FD9D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19191" w14:textId="77777777" w:rsidR="00A51B10" w:rsidRDefault="00A51B10" w:rsidP="00A51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EA3D78" w14:textId="77777777" w:rsidR="00A51B10" w:rsidRDefault="00A51B10" w:rsidP="00A51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B10" w14:paraId="08828501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21B6B" w14:textId="77777777" w:rsidR="00A51B10" w:rsidRDefault="00A51B10" w:rsidP="00A51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A2B83C" w14:textId="08709A2B" w:rsidR="00A51B10" w:rsidRDefault="00A51B10" w:rsidP="00A51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 Change DL PRS periodicity from 16 ms to 160 ms</w:t>
            </w:r>
          </w:p>
        </w:tc>
      </w:tr>
      <w:tr w:rsidR="00A51B10" w14:paraId="2CACBE69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53B7A" w14:textId="77777777" w:rsidR="00A51B10" w:rsidRDefault="00A51B10" w:rsidP="00A51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76F12" w14:textId="77777777" w:rsidR="00A51B10" w:rsidRDefault="00A51B10" w:rsidP="00A51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B10" w14:paraId="41DA875A" w14:textId="77777777" w:rsidTr="004E6F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1196CF" w14:textId="77777777" w:rsidR="00A51B10" w:rsidRDefault="00A51B10" w:rsidP="00A51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38D25" w14:textId="62D71F30" w:rsidR="00A51B10" w:rsidRDefault="00A51B10" w:rsidP="00A51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A51B10" w14:paraId="4F3AB509" w14:textId="77777777" w:rsidTr="004E6FE3">
        <w:tc>
          <w:tcPr>
            <w:tcW w:w="2694" w:type="dxa"/>
            <w:gridSpan w:val="2"/>
          </w:tcPr>
          <w:p w14:paraId="77876966" w14:textId="77777777" w:rsidR="00A51B10" w:rsidRDefault="00A51B10" w:rsidP="00A51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E368DD" w14:textId="77777777" w:rsidR="00A51B10" w:rsidRDefault="00A51B10" w:rsidP="00A51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B10" w14:paraId="3AAD9E37" w14:textId="77777777" w:rsidTr="004E6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3FF071" w14:textId="77777777" w:rsidR="00A51B10" w:rsidRDefault="00A51B10" w:rsidP="00A51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7CE2F" w14:textId="71D45DC9" w:rsidR="00A51B10" w:rsidRDefault="00A51B10" w:rsidP="00A51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9.3.4.1.NR5GC, 9.3.4.2.NR5GC, 9.3.4.3.NR5GC, 9.3.4.4.NR5GC, 9.3.1.2.NR5GC</w:t>
            </w:r>
          </w:p>
        </w:tc>
      </w:tr>
      <w:tr w:rsidR="00A51B10" w14:paraId="4D4AB483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B8636" w14:textId="77777777" w:rsidR="00A51B10" w:rsidRDefault="00A51B10" w:rsidP="00A51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8A47A" w14:textId="77777777" w:rsidR="00A51B10" w:rsidRDefault="00A51B10" w:rsidP="00A51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B10" w14:paraId="27A77EB9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BD769" w14:textId="77777777" w:rsidR="00A51B10" w:rsidRDefault="00A51B10" w:rsidP="00A51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3BE78" w14:textId="77777777" w:rsidR="00A51B10" w:rsidRDefault="00A51B10" w:rsidP="00A51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2EEDF0" w14:textId="77777777" w:rsidR="00A51B10" w:rsidRDefault="00A51B10" w:rsidP="00A51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6B030D" w14:textId="77777777" w:rsidR="00A51B10" w:rsidRDefault="00A51B10" w:rsidP="00A51B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60F518" w14:textId="77777777" w:rsidR="00A51B10" w:rsidRDefault="00A51B10" w:rsidP="00A51B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B10" w14:paraId="3970583A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5535A" w14:textId="77777777" w:rsidR="00A51B10" w:rsidRDefault="00A51B10" w:rsidP="00A51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B7CDC" w14:textId="77777777" w:rsidR="00A51B10" w:rsidRDefault="00A51B10" w:rsidP="00A51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E39B" w14:textId="4B27DDCA" w:rsidR="00A51B10" w:rsidRDefault="00A51B10" w:rsidP="00A51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85896C" w14:textId="77777777" w:rsidR="00A51B10" w:rsidRDefault="00A51B10" w:rsidP="00A51B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5E574" w14:textId="344047EC" w:rsidR="00A51B10" w:rsidRDefault="00A51B10" w:rsidP="00A51B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B10" w14:paraId="154CB1FA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56EAE" w14:textId="77777777" w:rsidR="00A51B10" w:rsidRDefault="00A51B10" w:rsidP="00A51B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3D93C" w14:textId="77777777" w:rsidR="00A51B10" w:rsidRDefault="00A51B10" w:rsidP="00A51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1AC56" w14:textId="0789C4A1" w:rsidR="00A51B10" w:rsidRDefault="00A51B10" w:rsidP="00A51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D3B68" w14:textId="77777777" w:rsidR="00A51B10" w:rsidRDefault="00A51B10" w:rsidP="00A51B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CC84B" w14:textId="2113F610" w:rsidR="00A51B10" w:rsidRDefault="00A51B10" w:rsidP="00A51B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B10" w14:paraId="46D2365D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4774C" w14:textId="77777777" w:rsidR="00A51B10" w:rsidRDefault="00A51B10" w:rsidP="00A51B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717048" w14:textId="77777777" w:rsidR="00A51B10" w:rsidRDefault="00A51B10" w:rsidP="00A51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D538B" w14:textId="79A659B8" w:rsidR="00A51B10" w:rsidRDefault="00A51B10" w:rsidP="00A51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AAF015" w14:textId="77777777" w:rsidR="00A51B10" w:rsidRDefault="00A51B10" w:rsidP="00A51B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C947BE" w14:textId="15D388AD" w:rsidR="00A51B10" w:rsidRDefault="00A51B10" w:rsidP="00A51B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B10" w14:paraId="6BCABF00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C6ED2" w14:textId="77777777" w:rsidR="00A51B10" w:rsidRDefault="00A51B10" w:rsidP="00A51B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42A63" w14:textId="77777777" w:rsidR="00A51B10" w:rsidRDefault="00A51B10" w:rsidP="00A51B10">
            <w:pPr>
              <w:pStyle w:val="CRCoverPage"/>
              <w:spacing w:after="0"/>
              <w:rPr>
                <w:noProof/>
              </w:rPr>
            </w:pPr>
          </w:p>
        </w:tc>
      </w:tr>
      <w:tr w:rsidR="00A51B10" w14:paraId="36BA7B26" w14:textId="77777777" w:rsidTr="004E6F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0E5530" w14:textId="77777777" w:rsidR="00A51B10" w:rsidRDefault="00A51B10" w:rsidP="00A51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70BBF" w14:textId="77777777" w:rsidR="00A51B10" w:rsidRDefault="00A51B10" w:rsidP="00A51B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B10" w:rsidRPr="008863B9" w14:paraId="662D1CA4" w14:textId="77777777" w:rsidTr="004E6F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1335B3" w14:textId="77777777" w:rsidR="00A51B10" w:rsidRPr="008863B9" w:rsidRDefault="00A51B10" w:rsidP="00A51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FFE627" w14:textId="77777777" w:rsidR="00A51B10" w:rsidRPr="008863B9" w:rsidRDefault="00A51B10" w:rsidP="00A51B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B10" w14:paraId="74032C01" w14:textId="77777777" w:rsidTr="004E6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B09B70" w14:textId="77777777" w:rsidR="00A51B10" w:rsidRDefault="00A51B10" w:rsidP="00A51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80C0C" w14:textId="77777777" w:rsidR="00A51B10" w:rsidRDefault="00A51B10" w:rsidP="00A51B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4C3E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C2678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0B208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267940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01034148" w14:textId="49AD2F19" w:rsidR="00A51B10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51B10" w:rsidRPr="00715B7E">
        <w:rPr>
          <w:rFonts w:ascii="Arial" w:hAnsi="Arial" w:cs="Arial"/>
          <w:iCs/>
        </w:rPr>
        <w:t>Table of Contents</w:t>
      </w:r>
      <w:r w:rsidR="00A51B10">
        <w:tab/>
      </w:r>
      <w:r w:rsidR="00A51B10">
        <w:fldChar w:fldCharType="begin"/>
      </w:r>
      <w:r w:rsidR="00A51B10">
        <w:instrText xml:space="preserve"> PAGEREF _Toc102679408 \h </w:instrText>
      </w:r>
      <w:r w:rsidR="00A51B10">
        <w:fldChar w:fldCharType="separate"/>
      </w:r>
      <w:r w:rsidR="00A51B10">
        <w:t>2</w:t>
      </w:r>
      <w:r w:rsidR="00A51B10">
        <w:fldChar w:fldCharType="end"/>
      </w:r>
    </w:p>
    <w:p w14:paraId="74EC215F" w14:textId="1CBC5ECB" w:rsidR="00A51B10" w:rsidRDefault="00A51B1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1.1 Correction to f_POS_NR_Set_DlPrsPeriodicityAndOffset_11ms</w:t>
      </w:r>
      <w:r>
        <w:tab/>
      </w:r>
      <w:r>
        <w:fldChar w:fldCharType="begin"/>
      </w:r>
      <w:r>
        <w:instrText xml:space="preserve"> PAGEREF _Toc102679409 \h </w:instrText>
      </w:r>
      <w:r>
        <w:fldChar w:fldCharType="separate"/>
      </w:r>
      <w:r>
        <w:t>2</w:t>
      </w:r>
      <w:r>
        <w:fldChar w:fldCharType="end"/>
      </w:r>
    </w:p>
    <w:p w14:paraId="400AA8A4" w14:textId="5B26F7F4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3F47078" w14:textId="05CDF87C" w:rsidR="00365AD1" w:rsidRPr="009D0706" w:rsidRDefault="003E721B" w:rsidP="00E01387">
      <w:pPr>
        <w:pStyle w:val="Heading2"/>
        <w:ind w:left="0" w:firstLine="0"/>
      </w:pPr>
      <w:bookmarkStart w:id="1" w:name="_Toc102679409"/>
      <w:bookmarkStart w:id="2" w:name="_Toc122434493"/>
      <w:bookmarkStart w:id="3" w:name="_Toc295288970"/>
      <w:bookmarkStart w:id="4" w:name="_Toc325725665"/>
      <w:r>
        <w:t>1.</w:t>
      </w:r>
      <w:r w:rsidR="00584005">
        <w:t>1</w:t>
      </w:r>
      <w:r w:rsidR="00E01387">
        <w:t xml:space="preserve"> </w:t>
      </w:r>
      <w:r w:rsidR="007F3EC0">
        <w:t xml:space="preserve">Correction to </w:t>
      </w:r>
      <w:r w:rsidR="0075576E" w:rsidRPr="0075576E">
        <w:t>f_POS_NR_Set_DlPrsPeriodicityAndOffset_11ms</w:t>
      </w:r>
      <w:bookmarkEnd w:id="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14:paraId="07337150" w14:textId="77777777" w:rsidTr="006D1E1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A415" w14:textId="77777777"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1B" w14:textId="11D73EFE" w:rsidR="00365AD1" w:rsidRPr="00324DE3" w:rsidRDefault="0075576E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75576E">
              <w:rPr>
                <w:rFonts w:ascii="Arial" w:hAnsi="Arial" w:cs="Arial"/>
              </w:rPr>
              <w:t>f_POS_NR_Set_DlPrsPeriodicityAndOffset_11ms</w:t>
            </w:r>
          </w:p>
        </w:tc>
      </w:tr>
      <w:tr w:rsidR="0075576E" w14:paraId="04609429" w14:textId="77777777" w:rsidTr="006D1E1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B1B3" w14:textId="77777777" w:rsidR="0075576E" w:rsidRDefault="0075576E" w:rsidP="0075576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95DF" w14:textId="7D6E39A8" w:rsidR="0075576E" w:rsidRPr="002B0BE5" w:rsidRDefault="0075576E" w:rsidP="0075576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 xml:space="preserve">The periodicity for the DL PRS is set to 16ms (n16_r16). According to 3GPP TS 37.571-2, </w:t>
            </w:r>
            <w:r w:rsidRPr="007C1856">
              <w:rPr>
                <w:rFonts w:cs="Arial"/>
                <w:noProof/>
              </w:rPr>
              <w:t>Table 8.4.1.6-3: NR-DL-PRS-Info</w:t>
            </w:r>
            <w:r>
              <w:rPr>
                <w:rFonts w:cs="Arial"/>
                <w:noProof/>
              </w:rPr>
              <w:t>, the periodicity of the DL PRS shall be set to 160 ms (n160_r16) for any SCS configuration.</w:t>
            </w:r>
          </w:p>
        </w:tc>
      </w:tr>
      <w:tr w:rsidR="0075576E" w14:paraId="4ACF900F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9E06" w14:textId="77777777" w:rsidR="0075576E" w:rsidRDefault="0075576E" w:rsidP="0075576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F756" w14:textId="4F57DBDA" w:rsidR="0075576E" w:rsidRDefault="0075576E" w:rsidP="00755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DL PRS periocidity </w:t>
            </w:r>
            <w:r>
              <w:rPr>
                <w:rFonts w:cs="Arial"/>
                <w:noProof/>
              </w:rPr>
              <w:t>to n160_r16 for any SCS configuration.</w:t>
            </w:r>
          </w:p>
        </w:tc>
      </w:tr>
      <w:tr w:rsidR="0075576E" w14:paraId="76BE3CE4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5EB" w14:textId="77777777" w:rsidR="0075576E" w:rsidRDefault="0075576E" w:rsidP="0075576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B361" w14:textId="77777777" w:rsidR="0075576E" w:rsidRPr="00795A32" w:rsidRDefault="0075576E" w:rsidP="007557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NR5GC_Positioning_Functions.ttcn</w:t>
            </w:r>
          </w:p>
        </w:tc>
      </w:tr>
      <w:tr w:rsidR="0075576E" w14:paraId="0482E3AC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00EB" w14:textId="77777777" w:rsidR="0075576E" w:rsidRDefault="0075576E" w:rsidP="0075576E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2E94" w14:textId="53E91072" w:rsidR="0075576E" w:rsidRDefault="00EE2F80" w:rsidP="0075576E">
            <w:pPr>
              <w:rPr>
                <w:rFonts w:ascii="Arial" w:hAnsi="Arial" w:cs="Arial"/>
                <w:highlight w:val="red"/>
              </w:rPr>
            </w:pPr>
            <w:r w:rsidRPr="00EE2F80">
              <w:rPr>
                <w:rFonts w:ascii="Arial" w:hAnsi="Arial" w:cs="Arial"/>
                <w:highlight w:val="cyan"/>
              </w:rPr>
              <w:t>Accepted.</w:t>
            </w:r>
          </w:p>
        </w:tc>
      </w:tr>
    </w:tbl>
    <w:p w14:paraId="2C64F35C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37D8DAE7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15529887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1CB226E5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7B481AB8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f_POS_NR_Set_DlPrsPeriodicityAndOffset_11ms(NR_CellId_Type p_CellId) runs on NR_BASE_PTC return NR_DL_PRS_Periodicity_and_ResourceSetSlotOffset_r16</w:t>
      </w:r>
    </w:p>
    <w:p w14:paraId="1835ED85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67E5D7B6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SubcarrierSpacing v_SCS := f_NR_CellInfo_GetSCS(p_CellId);</w:t>
      </w:r>
    </w:p>
    <w:p w14:paraId="77915D7F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NR_DL_PRS_Periodicity_and_ResourceSetSlotOffset_r16 v_PeriodicityAndOffset;</w:t>
      </w:r>
    </w:p>
    <w:p w14:paraId="1EBCBF0F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select(v_SCS)</w:t>
      </w:r>
    </w:p>
    <w:p w14:paraId="49FA67E8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{</w:t>
      </w:r>
    </w:p>
    <w:p w14:paraId="267117BC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(kHz15) {</w:t>
      </w:r>
    </w:p>
    <w:p w14:paraId="5BA842B7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v_PeriodicityAndOffset := {scs15_r16 := {n16_r16 := 11}};</w:t>
      </w:r>
    </w:p>
    <w:p w14:paraId="611441E4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130B8BE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(kHz30){</w:t>
      </w:r>
    </w:p>
    <w:p w14:paraId="252C46F6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v_PeriodicityAndOffset := {scs30_r16 := {n16_r16 := 11}};</w:t>
      </w:r>
    </w:p>
    <w:p w14:paraId="2EAB2176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62F7A64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(kHz60){</w:t>
      </w:r>
    </w:p>
    <w:p w14:paraId="167735F5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v_PeriodicityAndOffset := {scs60_r16 := {n16_r16 := 11}};</w:t>
      </w:r>
    </w:p>
    <w:p w14:paraId="765DB392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3BED164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(kHz120){</w:t>
      </w:r>
    </w:p>
    <w:p w14:paraId="4A73ABCA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v_PeriodicityAndOffset := {scs120_r16 := {n32_r16 := 11}};</w:t>
      </w:r>
    </w:p>
    <w:p w14:paraId="529242A4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50137ABF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else {</w:t>
      </w:r>
    </w:p>
    <w:p w14:paraId="1658E42E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FatalError (__FILE__, __LINE__, "SCS not valid");</w:t>
      </w:r>
    </w:p>
    <w:p w14:paraId="6B3676AD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373AD01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7C0D768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v_PeriodicityAndOffset;</w:t>
      </w:r>
    </w:p>
    <w:p w14:paraId="2EA701B8" w14:textId="2C1474AB" w:rsidR="00324DE3" w:rsidRPr="00963DA4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="00584005"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r w:rsidR="00324DE3"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57F9A8F0" w14:textId="77777777"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14:paraId="1FD2E8C4" w14:textId="77777777"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938580E" w14:textId="77777777"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2"/>
    <w:bookmarkEnd w:id="3"/>
    <w:bookmarkEnd w:id="4"/>
    <w:p w14:paraId="0196FB6A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5E24BB2B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f_POS_NR_Set_DlPrsPeriodicityAndOffset_11ms(NR_CellId_Type p_CellId) runs on NR_BASE_PTC return NR_DL_PRS_Periodicity_and_ResourceSetSlotOffset_r16</w:t>
      </w:r>
    </w:p>
    <w:p w14:paraId="422D3B5C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5C4B10FC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SubcarrierSpacing v_SCS := f_NR_CellInfo_GetSCS(p_CellId);</w:t>
      </w:r>
    </w:p>
    <w:p w14:paraId="46D78836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NR_DL_PRS_Periodicity_and_ResourceSetSlotOffset_r16 v_PeriodicityAndOffset;</w:t>
      </w:r>
    </w:p>
    <w:p w14:paraId="55915256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select(v_SCS)</w:t>
      </w:r>
    </w:p>
    <w:p w14:paraId="43109B76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{</w:t>
      </w:r>
    </w:p>
    <w:p w14:paraId="6F28DF1F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(kHz15) {</w:t>
      </w:r>
    </w:p>
    <w:p w14:paraId="0E049FA0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r w:rsidRPr="0075576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v_PeriodicityAndOffset := {scs15_r16 := {n160_r16 := 11}};</w:t>
      </w:r>
    </w:p>
    <w:p w14:paraId="626C7E3C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733BE14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(kHz30){</w:t>
      </w:r>
    </w:p>
    <w:p w14:paraId="170FEFE4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r w:rsidRPr="0075576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v_PeriodicityAndOffset := {scs30_r16 := {n160_r16 := 11}};</w:t>
      </w:r>
    </w:p>
    <w:p w14:paraId="5972C396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2C62F74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(kHz60){</w:t>
      </w:r>
    </w:p>
    <w:p w14:paraId="28174671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r w:rsidRPr="0075576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v_PeriodicityAndOffset := {scs60_r16 := {n160_r16 := 11}};</w:t>
      </w:r>
    </w:p>
    <w:p w14:paraId="1FF6139A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E5AB76A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(kHz120){</w:t>
      </w:r>
    </w:p>
    <w:p w14:paraId="393B2763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r w:rsidRPr="0075576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v_PeriodicityAndOffset := {scs120_r16 := {n160_r16 := 11}};</w:t>
      </w:r>
    </w:p>
    <w:p w14:paraId="2D62DE8D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}</w:t>
      </w:r>
    </w:p>
    <w:p w14:paraId="45009C0B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else {</w:t>
      </w:r>
    </w:p>
    <w:p w14:paraId="436F1D26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FatalError (__FILE__, __LINE__, "SCS not valid");</w:t>
      </w:r>
    </w:p>
    <w:p w14:paraId="18BE1BC4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503BE354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48CDF0A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v_PeriodicityAndOffset;</w:t>
      </w:r>
    </w:p>
    <w:p w14:paraId="6F68402D" w14:textId="4B554E16" w:rsidR="00584005" w:rsidRPr="00584005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="00584005"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0D72F650" w14:textId="22A17876" w:rsidR="00324DE3" w:rsidRPr="00061DA1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r w:rsidR="00324DE3" w:rsidRPr="00061DA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E600733" w14:textId="77777777" w:rsidR="002B0BE5" w:rsidRPr="00061DA1" w:rsidRDefault="002B0BE5" w:rsidP="002B0BE5"/>
    <w:sectPr w:rsidR="002B0BE5" w:rsidRPr="00061D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F25A0" w14:textId="77777777" w:rsidR="00F87C2B" w:rsidRDefault="00F87C2B">
      <w:r>
        <w:separator/>
      </w:r>
    </w:p>
  </w:endnote>
  <w:endnote w:type="continuationSeparator" w:id="0">
    <w:p w14:paraId="55BA3771" w14:textId="77777777" w:rsidR="00F87C2B" w:rsidRDefault="00F87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484BF" w14:textId="77777777" w:rsidR="00F87C2B" w:rsidRDefault="00F87C2B">
      <w:r>
        <w:separator/>
      </w:r>
    </w:p>
  </w:footnote>
  <w:footnote w:type="continuationSeparator" w:id="0">
    <w:p w14:paraId="5B7920EA" w14:textId="77777777" w:rsidR="00F87C2B" w:rsidRDefault="00F87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EF0A3" w14:textId="77777777" w:rsidR="00061DA1" w:rsidRDefault="00061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19945" w14:textId="77777777" w:rsidR="00061DA1" w:rsidRDefault="00061D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5DE7A" w14:textId="77777777" w:rsidR="00061DA1" w:rsidRDefault="00061D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96898" w14:textId="77777777" w:rsidR="00061DA1" w:rsidRDefault="00061D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7959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9785751">
    <w:abstractNumId w:val="6"/>
  </w:num>
  <w:num w:numId="3" w16cid:durableId="1543056559">
    <w:abstractNumId w:val="3"/>
  </w:num>
  <w:num w:numId="4" w16cid:durableId="1947226259">
    <w:abstractNumId w:val="7"/>
  </w:num>
  <w:num w:numId="5" w16cid:durableId="1063799335">
    <w:abstractNumId w:val="0"/>
  </w:num>
  <w:num w:numId="6" w16cid:durableId="1813014469">
    <w:abstractNumId w:val="11"/>
  </w:num>
  <w:num w:numId="7" w16cid:durableId="829441578">
    <w:abstractNumId w:val="8"/>
  </w:num>
  <w:num w:numId="8" w16cid:durableId="1725711079">
    <w:abstractNumId w:val="1"/>
  </w:num>
  <w:num w:numId="9" w16cid:durableId="1252855877">
    <w:abstractNumId w:val="4"/>
  </w:num>
  <w:num w:numId="10" w16cid:durableId="1664120183">
    <w:abstractNumId w:val="2"/>
  </w:num>
  <w:num w:numId="11" w16cid:durableId="1380477009">
    <w:abstractNumId w:val="9"/>
  </w:num>
  <w:num w:numId="12" w16cid:durableId="1565725701">
    <w:abstractNumId w:val="5"/>
  </w:num>
  <w:num w:numId="13" w16cid:durableId="1187711539">
    <w:abstractNumId w:val="12"/>
  </w:num>
  <w:num w:numId="14" w16cid:durableId="781848324">
    <w:abstractNumId w:val="14"/>
  </w:num>
  <w:num w:numId="15" w16cid:durableId="1535385621">
    <w:abstractNumId w:val="10"/>
  </w:num>
  <w:num w:numId="16" w16cid:durableId="160118564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7D16"/>
    <w:rsid w:val="0004231C"/>
    <w:rsid w:val="00047CA3"/>
    <w:rsid w:val="00051094"/>
    <w:rsid w:val="00053464"/>
    <w:rsid w:val="00061DA1"/>
    <w:rsid w:val="00071F52"/>
    <w:rsid w:val="00073B2F"/>
    <w:rsid w:val="0007645C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C71DD"/>
    <w:rsid w:val="000D1BD4"/>
    <w:rsid w:val="000F3122"/>
    <w:rsid w:val="000F4C0F"/>
    <w:rsid w:val="00124321"/>
    <w:rsid w:val="001247BA"/>
    <w:rsid w:val="00130F1D"/>
    <w:rsid w:val="00135459"/>
    <w:rsid w:val="00145D43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905DD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202E37"/>
    <w:rsid w:val="00217811"/>
    <w:rsid w:val="00220412"/>
    <w:rsid w:val="00225237"/>
    <w:rsid w:val="002401B2"/>
    <w:rsid w:val="00241C18"/>
    <w:rsid w:val="00242ACD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30082A"/>
    <w:rsid w:val="00300C03"/>
    <w:rsid w:val="00305409"/>
    <w:rsid w:val="003119E9"/>
    <w:rsid w:val="003220BE"/>
    <w:rsid w:val="00324DE3"/>
    <w:rsid w:val="00333B12"/>
    <w:rsid w:val="003351DB"/>
    <w:rsid w:val="00346664"/>
    <w:rsid w:val="00346D37"/>
    <w:rsid w:val="00350710"/>
    <w:rsid w:val="00352158"/>
    <w:rsid w:val="003609EF"/>
    <w:rsid w:val="0036231A"/>
    <w:rsid w:val="00363C91"/>
    <w:rsid w:val="00365AD1"/>
    <w:rsid w:val="00374DD4"/>
    <w:rsid w:val="00387073"/>
    <w:rsid w:val="0039458F"/>
    <w:rsid w:val="003A0660"/>
    <w:rsid w:val="003C244B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04F5A"/>
    <w:rsid w:val="00410371"/>
    <w:rsid w:val="00412C82"/>
    <w:rsid w:val="00421BC4"/>
    <w:rsid w:val="004222C6"/>
    <w:rsid w:val="004242F1"/>
    <w:rsid w:val="00427E79"/>
    <w:rsid w:val="00430354"/>
    <w:rsid w:val="004348D5"/>
    <w:rsid w:val="00440DD3"/>
    <w:rsid w:val="00444367"/>
    <w:rsid w:val="00445EB9"/>
    <w:rsid w:val="00446488"/>
    <w:rsid w:val="004619F4"/>
    <w:rsid w:val="00461F12"/>
    <w:rsid w:val="00467CA6"/>
    <w:rsid w:val="00480E1E"/>
    <w:rsid w:val="00486E5F"/>
    <w:rsid w:val="00492A1B"/>
    <w:rsid w:val="004932AE"/>
    <w:rsid w:val="00497780"/>
    <w:rsid w:val="004B4C25"/>
    <w:rsid w:val="004B75B7"/>
    <w:rsid w:val="004C3F6A"/>
    <w:rsid w:val="004F69DD"/>
    <w:rsid w:val="004F69EA"/>
    <w:rsid w:val="004F7D61"/>
    <w:rsid w:val="0051580D"/>
    <w:rsid w:val="00521986"/>
    <w:rsid w:val="005232B2"/>
    <w:rsid w:val="005245B9"/>
    <w:rsid w:val="005249B5"/>
    <w:rsid w:val="00547111"/>
    <w:rsid w:val="00584005"/>
    <w:rsid w:val="0058550A"/>
    <w:rsid w:val="00585A9E"/>
    <w:rsid w:val="00592D74"/>
    <w:rsid w:val="005959BD"/>
    <w:rsid w:val="005A5302"/>
    <w:rsid w:val="005B197D"/>
    <w:rsid w:val="005C6231"/>
    <w:rsid w:val="005D7C1C"/>
    <w:rsid w:val="005E2C44"/>
    <w:rsid w:val="005E4156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0450"/>
    <w:rsid w:val="00641AA9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4D02"/>
    <w:rsid w:val="00705E16"/>
    <w:rsid w:val="00710028"/>
    <w:rsid w:val="00715DCE"/>
    <w:rsid w:val="00724479"/>
    <w:rsid w:val="00730028"/>
    <w:rsid w:val="0073784E"/>
    <w:rsid w:val="00754554"/>
    <w:rsid w:val="0075576E"/>
    <w:rsid w:val="00760F43"/>
    <w:rsid w:val="00765E24"/>
    <w:rsid w:val="00771DEC"/>
    <w:rsid w:val="00780D4E"/>
    <w:rsid w:val="00792342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EC0"/>
    <w:rsid w:val="007F5E62"/>
    <w:rsid w:val="007F7259"/>
    <w:rsid w:val="008040A8"/>
    <w:rsid w:val="008047D3"/>
    <w:rsid w:val="00804E18"/>
    <w:rsid w:val="00804E46"/>
    <w:rsid w:val="008279FA"/>
    <w:rsid w:val="00840522"/>
    <w:rsid w:val="00840DA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7DA0"/>
    <w:rsid w:val="009129AC"/>
    <w:rsid w:val="00913097"/>
    <w:rsid w:val="009148DE"/>
    <w:rsid w:val="0092425D"/>
    <w:rsid w:val="00924986"/>
    <w:rsid w:val="009305AB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6E9B"/>
    <w:rsid w:val="00A47E70"/>
    <w:rsid w:val="00A50CF0"/>
    <w:rsid w:val="00A51B10"/>
    <w:rsid w:val="00A52F6F"/>
    <w:rsid w:val="00A62F21"/>
    <w:rsid w:val="00A639EA"/>
    <w:rsid w:val="00A7671C"/>
    <w:rsid w:val="00A93136"/>
    <w:rsid w:val="00AA2CBC"/>
    <w:rsid w:val="00AB3F52"/>
    <w:rsid w:val="00AB44C9"/>
    <w:rsid w:val="00AC2C87"/>
    <w:rsid w:val="00AC3D59"/>
    <w:rsid w:val="00AC5820"/>
    <w:rsid w:val="00AD1CD8"/>
    <w:rsid w:val="00AD2CBF"/>
    <w:rsid w:val="00AD73C9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40169"/>
    <w:rsid w:val="00B456F6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B7C18"/>
    <w:rsid w:val="00DC0A10"/>
    <w:rsid w:val="00DC7933"/>
    <w:rsid w:val="00DD0541"/>
    <w:rsid w:val="00DD11FD"/>
    <w:rsid w:val="00DD76E5"/>
    <w:rsid w:val="00DE0DF8"/>
    <w:rsid w:val="00DE34CF"/>
    <w:rsid w:val="00E01387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B092E"/>
    <w:rsid w:val="00EB09B7"/>
    <w:rsid w:val="00EB4183"/>
    <w:rsid w:val="00EE2F80"/>
    <w:rsid w:val="00EE738B"/>
    <w:rsid w:val="00EE7D7C"/>
    <w:rsid w:val="00F06A73"/>
    <w:rsid w:val="00F07095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87C2B"/>
    <w:rsid w:val="00F91785"/>
    <w:rsid w:val="00F95CB2"/>
    <w:rsid w:val="00FB4F2D"/>
    <w:rsid w:val="00FB6386"/>
    <w:rsid w:val="00FC31B1"/>
    <w:rsid w:val="00FC69D2"/>
    <w:rsid w:val="00FD1A1E"/>
    <w:rsid w:val="00FD34EE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84865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19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1376B-AE5E-4FAF-8ED2-AB3E27004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5245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2022-05-10T08:27:00Z</dcterms:created>
  <dcterms:modified xsi:type="dcterms:W3CDTF">2022-05-10T08:27:00Z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