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931F8" w14:textId="77777777" w:rsidR="00961646" w:rsidRDefault="00961646" w:rsidP="00961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660E">
        <w:fldChar w:fldCharType="begin"/>
      </w:r>
      <w:r w:rsidR="0043660E">
        <w:instrText xml:space="preserve"> DOCPROPERTY  TSG/WGRef  \* MERGEFORMAT </w:instrText>
      </w:r>
      <w:r w:rsidR="0043660E">
        <w:fldChar w:fldCharType="separate"/>
      </w:r>
      <w:r>
        <w:rPr>
          <w:b/>
          <w:noProof/>
          <w:sz w:val="24"/>
        </w:rPr>
        <w:t>RAN5</w:t>
      </w:r>
      <w:r w:rsidR="0043660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3660E">
        <w:fldChar w:fldCharType="begin"/>
      </w:r>
      <w:r w:rsidR="0043660E">
        <w:instrText xml:space="preserve"> DOCPROPERTY  MtgSeq  \* MERGEFORMAT </w:instrText>
      </w:r>
      <w:r w:rsidR="0043660E">
        <w:fldChar w:fldCharType="separate"/>
      </w:r>
      <w:r w:rsidRPr="00EB09B7">
        <w:rPr>
          <w:b/>
          <w:noProof/>
          <w:sz w:val="24"/>
        </w:rPr>
        <w:t>2022</w:t>
      </w:r>
      <w:r w:rsidR="0043660E">
        <w:rPr>
          <w:b/>
          <w:noProof/>
          <w:sz w:val="24"/>
        </w:rPr>
        <w:fldChar w:fldCharType="end"/>
      </w:r>
      <w:r w:rsidR="0043660E">
        <w:fldChar w:fldCharType="begin"/>
      </w:r>
      <w:r w:rsidR="0043660E">
        <w:instrText xml:space="preserve"> DOCPROPERTY  MtgTitle  \* MERGEFORMAT </w:instrText>
      </w:r>
      <w:r w:rsidR="0043660E">
        <w:fldChar w:fldCharType="separate"/>
      </w:r>
      <w:r>
        <w:rPr>
          <w:b/>
          <w:noProof/>
          <w:sz w:val="24"/>
        </w:rPr>
        <w:t>-TTCN email</w:t>
      </w:r>
      <w:r w:rsidR="0043660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3660E">
        <w:fldChar w:fldCharType="begin"/>
      </w:r>
      <w:r w:rsidR="0043660E">
        <w:instrText xml:space="preserve"> DOCPROPERTY  Tdoc#  \* MERGEFORMAT </w:instrText>
      </w:r>
      <w:r w:rsidR="0043660E">
        <w:fldChar w:fldCharType="separate"/>
      </w:r>
      <w:r w:rsidRPr="00E13F3D">
        <w:rPr>
          <w:b/>
          <w:i/>
          <w:noProof/>
          <w:sz w:val="28"/>
        </w:rPr>
        <w:t>R5s220590</w:t>
      </w:r>
      <w:r w:rsidR="0043660E">
        <w:rPr>
          <w:b/>
          <w:i/>
          <w:noProof/>
          <w:sz w:val="28"/>
        </w:rPr>
        <w:fldChar w:fldCharType="end"/>
      </w:r>
    </w:p>
    <w:p w14:paraId="254EC745" w14:textId="77777777" w:rsidR="00961646" w:rsidRDefault="0043660E" w:rsidP="0096164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6164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61646">
        <w:rPr>
          <w:b/>
          <w:noProof/>
          <w:sz w:val="24"/>
        </w:rPr>
        <w:t xml:space="preserve">, </w:t>
      </w:r>
      <w:r w:rsidR="00961646">
        <w:fldChar w:fldCharType="begin"/>
      </w:r>
      <w:r w:rsidR="00961646">
        <w:instrText xml:space="preserve"> DOCPROPERTY  Country  \* MERGEFORMAT </w:instrText>
      </w:r>
      <w:r w:rsidR="00961646">
        <w:fldChar w:fldCharType="end"/>
      </w:r>
      <w:r w:rsidR="0096164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61646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96164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61646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1646" w14:paraId="4CCCAFA1" w14:textId="77777777" w:rsidTr="009616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F632E" w14:textId="77777777" w:rsidR="00961646" w:rsidRDefault="00961646" w:rsidP="009616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61646" w14:paraId="72108437" w14:textId="77777777" w:rsidTr="00961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A9E1C" w14:textId="77777777" w:rsidR="00961646" w:rsidRDefault="00961646" w:rsidP="009616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1646" w14:paraId="54FDCBBC" w14:textId="77777777" w:rsidTr="00961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D2F55" w14:textId="77777777" w:rsidR="00961646" w:rsidRDefault="00961646" w:rsidP="0096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646" w14:paraId="76062445" w14:textId="77777777" w:rsidTr="00961646">
        <w:tc>
          <w:tcPr>
            <w:tcW w:w="142" w:type="dxa"/>
            <w:tcBorders>
              <w:left w:val="single" w:sz="4" w:space="0" w:color="auto"/>
            </w:tcBorders>
          </w:tcPr>
          <w:p w14:paraId="277DCEE1" w14:textId="77777777" w:rsidR="00961646" w:rsidRDefault="00961646" w:rsidP="009616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765094" w14:textId="77777777" w:rsidR="00961646" w:rsidRPr="00410371" w:rsidRDefault="0043660E" w:rsidP="009616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1646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FDF223" w14:textId="77777777" w:rsidR="00961646" w:rsidRDefault="00961646" w:rsidP="009616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3F27A5" w14:textId="77777777" w:rsidR="00961646" w:rsidRPr="00410371" w:rsidRDefault="0043660E" w:rsidP="0096164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1646" w:rsidRPr="00410371">
              <w:rPr>
                <w:b/>
                <w:noProof/>
                <w:sz w:val="28"/>
              </w:rPr>
              <w:t>2516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E0B364" w14:textId="77777777" w:rsidR="00961646" w:rsidRDefault="00961646" w:rsidP="009616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4EE3FC" w14:textId="77777777" w:rsidR="00961646" w:rsidRPr="00410371" w:rsidRDefault="0043660E" w:rsidP="009616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6164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38D2086" w14:textId="77777777" w:rsidR="00961646" w:rsidRDefault="00961646" w:rsidP="009616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2596C3" w14:textId="77777777" w:rsidR="00961646" w:rsidRPr="00410371" w:rsidRDefault="0043660E" w:rsidP="009616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1646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1587C4" w14:textId="77777777" w:rsidR="00961646" w:rsidRDefault="00961646" w:rsidP="00961646">
            <w:pPr>
              <w:pStyle w:val="CRCoverPage"/>
              <w:spacing w:after="0"/>
              <w:rPr>
                <w:noProof/>
              </w:rPr>
            </w:pPr>
          </w:p>
        </w:tc>
      </w:tr>
      <w:tr w:rsidR="00961646" w14:paraId="7791B704" w14:textId="77777777" w:rsidTr="00961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A6280" w14:textId="77777777" w:rsidR="00961646" w:rsidRDefault="00961646" w:rsidP="00961646">
            <w:pPr>
              <w:pStyle w:val="CRCoverPage"/>
              <w:spacing w:after="0"/>
              <w:rPr>
                <w:noProof/>
              </w:rPr>
            </w:pPr>
          </w:p>
        </w:tc>
      </w:tr>
      <w:tr w:rsidR="00961646" w14:paraId="71DA6827" w14:textId="77777777" w:rsidTr="009616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271196" w14:textId="77777777" w:rsidR="00961646" w:rsidRPr="00F25D98" w:rsidRDefault="00961646" w:rsidP="009616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1646" w14:paraId="76DFDE7F" w14:textId="77777777" w:rsidTr="00961646">
        <w:tc>
          <w:tcPr>
            <w:tcW w:w="9641" w:type="dxa"/>
            <w:gridSpan w:val="9"/>
          </w:tcPr>
          <w:p w14:paraId="62DA9701" w14:textId="77777777" w:rsidR="00961646" w:rsidRDefault="00961646" w:rsidP="0096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67A5E0" w14:textId="77777777" w:rsidR="00961646" w:rsidRDefault="00961646" w:rsidP="009616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1646" w14:paraId="4A1BE1FE" w14:textId="77777777" w:rsidTr="00961646">
        <w:tc>
          <w:tcPr>
            <w:tcW w:w="2835" w:type="dxa"/>
          </w:tcPr>
          <w:p w14:paraId="7453400A" w14:textId="77777777" w:rsidR="00961646" w:rsidRDefault="00961646" w:rsidP="009616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CCAC48" w14:textId="77777777" w:rsidR="00961646" w:rsidRDefault="00961646" w:rsidP="009616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FA0852" w14:textId="77777777" w:rsidR="00961646" w:rsidRDefault="00961646" w:rsidP="0096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1DF42C" w14:textId="77777777" w:rsidR="00961646" w:rsidRDefault="00961646" w:rsidP="009616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2D39A4" w14:textId="77777777" w:rsidR="00961646" w:rsidRDefault="00961646" w:rsidP="0096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091395" w14:textId="77777777" w:rsidR="00961646" w:rsidRDefault="00961646" w:rsidP="009616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410E26" w14:textId="77777777" w:rsidR="00961646" w:rsidRDefault="00961646" w:rsidP="0096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C8AB89" w14:textId="77777777" w:rsidR="00961646" w:rsidRDefault="00961646" w:rsidP="009616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69778B" w14:textId="77777777" w:rsidR="00961646" w:rsidRDefault="00961646" w:rsidP="009616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B9A697" w14:textId="77777777" w:rsidR="00961646" w:rsidRDefault="00961646" w:rsidP="009616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1646" w14:paraId="2DAF4669" w14:textId="77777777" w:rsidTr="00961646">
        <w:tc>
          <w:tcPr>
            <w:tcW w:w="9640" w:type="dxa"/>
            <w:gridSpan w:val="11"/>
          </w:tcPr>
          <w:p w14:paraId="2F38B61D" w14:textId="77777777" w:rsidR="00961646" w:rsidRDefault="00961646" w:rsidP="0096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646" w14:paraId="39DF2282" w14:textId="77777777" w:rsidTr="009616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2CF5BF" w14:textId="77777777" w:rsidR="00961646" w:rsidRDefault="00961646" w:rsidP="00961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C84CB" w14:textId="77777777" w:rsidR="00961646" w:rsidRDefault="0043660E" w:rsidP="009616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1646">
              <w:t>Correction to NR testcases 8.1.4.1.7.x</w:t>
            </w:r>
            <w:r>
              <w:fldChar w:fldCharType="end"/>
            </w:r>
          </w:p>
        </w:tc>
      </w:tr>
      <w:tr w:rsidR="00961646" w14:paraId="63580D13" w14:textId="77777777" w:rsidTr="00961646">
        <w:tc>
          <w:tcPr>
            <w:tcW w:w="1843" w:type="dxa"/>
            <w:tcBorders>
              <w:left w:val="single" w:sz="4" w:space="0" w:color="auto"/>
            </w:tcBorders>
          </w:tcPr>
          <w:p w14:paraId="403BA8FF" w14:textId="77777777" w:rsidR="00961646" w:rsidRDefault="00961646" w:rsidP="0096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CF1B53" w14:textId="77777777" w:rsidR="00961646" w:rsidRDefault="00961646" w:rsidP="0096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646" w14:paraId="0F605853" w14:textId="77777777" w:rsidTr="00961646">
        <w:tc>
          <w:tcPr>
            <w:tcW w:w="1843" w:type="dxa"/>
            <w:tcBorders>
              <w:left w:val="single" w:sz="4" w:space="0" w:color="auto"/>
            </w:tcBorders>
          </w:tcPr>
          <w:p w14:paraId="43FA8E82" w14:textId="77777777" w:rsidR="00961646" w:rsidRDefault="00961646" w:rsidP="00961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9EDAF" w14:textId="77777777" w:rsidR="00961646" w:rsidRDefault="0043660E" w:rsidP="009616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1646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61646" w14:paraId="5414EA62" w14:textId="77777777" w:rsidTr="00961646">
        <w:tc>
          <w:tcPr>
            <w:tcW w:w="1843" w:type="dxa"/>
            <w:tcBorders>
              <w:left w:val="single" w:sz="4" w:space="0" w:color="auto"/>
            </w:tcBorders>
          </w:tcPr>
          <w:p w14:paraId="7E292477" w14:textId="77777777" w:rsidR="00961646" w:rsidRDefault="00961646" w:rsidP="00961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68F1E7" w14:textId="77777777" w:rsidR="00961646" w:rsidRDefault="00961646" w:rsidP="0096164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61646" w14:paraId="61459C04" w14:textId="77777777" w:rsidTr="00961646">
        <w:tc>
          <w:tcPr>
            <w:tcW w:w="1843" w:type="dxa"/>
            <w:tcBorders>
              <w:left w:val="single" w:sz="4" w:space="0" w:color="auto"/>
            </w:tcBorders>
          </w:tcPr>
          <w:p w14:paraId="417085AC" w14:textId="77777777" w:rsidR="00961646" w:rsidRDefault="00961646" w:rsidP="0096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C4E9AF" w14:textId="77777777" w:rsidR="00961646" w:rsidRDefault="00961646" w:rsidP="0096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646" w14:paraId="60D1B022" w14:textId="77777777" w:rsidTr="00961646">
        <w:tc>
          <w:tcPr>
            <w:tcW w:w="1843" w:type="dxa"/>
            <w:tcBorders>
              <w:left w:val="single" w:sz="4" w:space="0" w:color="auto"/>
            </w:tcBorders>
          </w:tcPr>
          <w:p w14:paraId="467F1D32" w14:textId="77777777" w:rsidR="00961646" w:rsidRDefault="00961646" w:rsidP="00961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8FD58B" w14:textId="77777777" w:rsidR="00961646" w:rsidRDefault="0043660E" w:rsidP="009616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61646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9FFE8D2" w14:textId="77777777" w:rsidR="00961646" w:rsidRDefault="00961646" w:rsidP="009616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3AA62" w14:textId="77777777" w:rsidR="00961646" w:rsidRDefault="00961646" w:rsidP="009616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FC7999" w14:textId="77777777" w:rsidR="00961646" w:rsidRDefault="0043660E" w:rsidP="009616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1646">
              <w:rPr>
                <w:noProof/>
              </w:rPr>
              <w:t>2022-04-22</w:t>
            </w:r>
            <w:r>
              <w:rPr>
                <w:noProof/>
              </w:rPr>
              <w:fldChar w:fldCharType="end"/>
            </w:r>
          </w:p>
        </w:tc>
      </w:tr>
      <w:tr w:rsidR="00961646" w14:paraId="24371577" w14:textId="77777777" w:rsidTr="00961646">
        <w:tc>
          <w:tcPr>
            <w:tcW w:w="1843" w:type="dxa"/>
            <w:tcBorders>
              <w:left w:val="single" w:sz="4" w:space="0" w:color="auto"/>
            </w:tcBorders>
          </w:tcPr>
          <w:p w14:paraId="675EE21D" w14:textId="77777777" w:rsidR="00961646" w:rsidRDefault="00961646" w:rsidP="0096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15639A" w14:textId="77777777" w:rsidR="00961646" w:rsidRDefault="00961646" w:rsidP="0096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9AE874" w14:textId="77777777" w:rsidR="00961646" w:rsidRDefault="00961646" w:rsidP="0096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D49E5B" w14:textId="77777777" w:rsidR="00961646" w:rsidRDefault="00961646" w:rsidP="0096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CBD856" w14:textId="77777777" w:rsidR="00961646" w:rsidRDefault="00961646" w:rsidP="0096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646" w14:paraId="7F5E960E" w14:textId="77777777" w:rsidTr="009616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3F2EE0" w14:textId="77777777" w:rsidR="00961646" w:rsidRDefault="00961646" w:rsidP="00961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62D81" w14:textId="77777777" w:rsidR="00961646" w:rsidRDefault="0043660E" w:rsidP="009616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6164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3C7784" w14:textId="77777777" w:rsidR="00961646" w:rsidRDefault="00961646" w:rsidP="009616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1F200" w14:textId="77777777" w:rsidR="00961646" w:rsidRDefault="00961646" w:rsidP="009616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6DA4F7" w14:textId="77777777" w:rsidR="00961646" w:rsidRDefault="0043660E" w:rsidP="009616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164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61646" w14:paraId="318B574A" w14:textId="77777777" w:rsidTr="009616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AFA0E0" w14:textId="77777777" w:rsidR="00961646" w:rsidRDefault="00961646" w:rsidP="009616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BBB313" w14:textId="77777777" w:rsidR="00961646" w:rsidRDefault="00961646" w:rsidP="009616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1C9DA" w14:textId="77777777" w:rsidR="00961646" w:rsidRDefault="00961646" w:rsidP="009616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39840A" w14:textId="77777777" w:rsidR="00961646" w:rsidRPr="007C2097" w:rsidRDefault="00961646" w:rsidP="009616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61646" w14:paraId="59345186" w14:textId="77777777" w:rsidTr="00961646">
        <w:tc>
          <w:tcPr>
            <w:tcW w:w="1843" w:type="dxa"/>
          </w:tcPr>
          <w:p w14:paraId="49A07BB0" w14:textId="77777777" w:rsidR="00961646" w:rsidRDefault="00961646" w:rsidP="0096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B5E58E" w14:textId="77777777" w:rsidR="00961646" w:rsidRDefault="00961646" w:rsidP="0096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C93" w14:paraId="3B2120EE" w14:textId="77777777" w:rsidTr="00961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872D2" w14:textId="77777777" w:rsidR="00227C93" w:rsidRDefault="00227C93" w:rsidP="0022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9C6C4" w14:textId="77777777"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 w:rsidRPr="00E74EA5">
              <w:rPr>
                <w:b/>
                <w:noProof/>
              </w:rPr>
              <w:t>Note</w:t>
            </w:r>
            <w:r>
              <w:rPr>
                <w:noProof/>
              </w:rPr>
              <w:t>: cell Ids used in Reasoning and Summary are in reference to 8.1.4.1.7.1</w:t>
            </w:r>
          </w:p>
          <w:p w14:paraId="58DB3D4B" w14:textId="77777777" w:rsidR="00227C93" w:rsidRDefault="00227C93" w:rsidP="00227C93">
            <w:pPr>
              <w:pStyle w:val="CRCoverPage"/>
              <w:spacing w:after="0"/>
              <w:rPr>
                <w:noProof/>
              </w:rPr>
            </w:pPr>
          </w:p>
          <w:p w14:paraId="6DCB5C41" w14:textId="77777777"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38743F">
              <w:rPr>
                <w:b/>
                <w:noProof/>
              </w:rPr>
              <w:t>f_NR5GC_508RRC_IntraNR_CA_HO_InterCell_Common</w:t>
            </w:r>
            <w:r>
              <w:rPr>
                <w:noProof/>
              </w:rPr>
              <w:t>,</w:t>
            </w:r>
          </w:p>
          <w:p w14:paraId="2D9F2D0A" w14:textId="77777777" w:rsidR="00227C93" w:rsidRDefault="00227C93" w:rsidP="00227C93">
            <w:pPr>
              <w:pStyle w:val="CRCoverPage"/>
              <w:spacing w:after="0"/>
              <w:rPr>
                <w:noProof/>
              </w:rPr>
            </w:pPr>
          </w:p>
          <w:p w14:paraId="4E8FA330" w14:textId="77777777"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At Step  4, if the source Scell is same as Target Pcell ,</w:t>
            </w:r>
          </w:p>
          <w:p w14:paraId="77743802" w14:textId="77777777"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Scell is made as Normal Cell without considering the associated Pcell .</w:t>
            </w:r>
          </w:p>
          <w:p w14:paraId="4095A12F" w14:textId="77777777"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have the implementation more intact , it is proposed to consider the transition of Pcell before changing the Scell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Normal Cell. Considering the Pcell transition at this step , has implications at step 17 ( described in Summary of change section )</w:t>
            </w:r>
          </w:p>
          <w:p w14:paraId="475556AD" w14:textId="77777777"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makes sure that Link between Pcell and its Scell is broken , Downlink Assignment Index is switched to Single Serving cell for Cell 1 as associated Scell is going to become target Pcell, and also r</w:t>
            </w:r>
            <w:proofErr w:type="spellStart"/>
            <w:r w:rsidRPr="00480C7E">
              <w:t>emove</w:t>
            </w:r>
            <w:proofErr w:type="spellEnd"/>
            <w:r w:rsidRPr="00480C7E">
              <w:t xml:space="preserve"> source </w:t>
            </w:r>
            <w:proofErr w:type="spellStart"/>
            <w:r w:rsidRPr="00480C7E">
              <w:t>SCell</w:t>
            </w:r>
            <w:proofErr w:type="spellEnd"/>
            <w:r w:rsidRPr="00480C7E">
              <w:t xml:space="preserve"> from the </w:t>
            </w:r>
            <w:proofErr w:type="spellStart"/>
            <w:r w:rsidRPr="00480C7E">
              <w:t>SCell</w:t>
            </w:r>
            <w:proofErr w:type="spellEnd"/>
            <w:r w:rsidRPr="00480C7E">
              <w:t xml:space="preserve"> list in the source </w:t>
            </w:r>
            <w:proofErr w:type="spellStart"/>
            <w:r w:rsidRPr="00480C7E">
              <w:t>PCell</w:t>
            </w:r>
            <w:proofErr w:type="spellEnd"/>
            <w:r w:rsidRPr="00480C7E">
              <w:t>.</w:t>
            </w:r>
          </w:p>
          <w:p w14:paraId="2FEAF314" w14:textId="77777777" w:rsidR="00227C93" w:rsidRDefault="00227C93" w:rsidP="00227C93">
            <w:pPr>
              <w:pStyle w:val="CRCoverPage"/>
              <w:spacing w:after="0"/>
              <w:rPr>
                <w:noProof/>
              </w:rPr>
            </w:pPr>
          </w:p>
          <w:p w14:paraId="637C2400" w14:textId="77777777"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2.At Step 13, during the reception of reconfiguration complete , presence of mac bearer routing is not considered based on the Scell existence ( At step 7-8 of the testcase doesn’t have an associated Scell )</w:t>
            </w:r>
          </w:p>
          <w:p w14:paraId="2C7DF6C2" w14:textId="77777777" w:rsidR="00227C93" w:rsidRDefault="00227C93" w:rsidP="00227C93">
            <w:pPr>
              <w:pStyle w:val="CRCoverPage"/>
              <w:spacing w:after="0"/>
              <w:rPr>
                <w:noProof/>
              </w:rPr>
            </w:pPr>
          </w:p>
          <w:p w14:paraId="77703362" w14:textId="77777777"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 At Step 18.1 , Reconfiguration of Scell to Normal cell is not really required as Scell is not becoming Target Pcell . If we take 8.1.4.1.7.1 as an example , Cell 2 is going to stay as Scell through out the scenario , and it was created as Scell , it can not be changed to Normal Cell.</w:t>
            </w:r>
          </w:p>
          <w:p w14:paraId="26703EAC" w14:textId="77777777" w:rsidR="00227C93" w:rsidRPr="0033116F" w:rsidRDefault="00227C93" w:rsidP="00227C93">
            <w:pPr>
              <w:pStyle w:val="CRCoverPage"/>
              <w:spacing w:after="0"/>
              <w:rPr>
                <w:noProof/>
              </w:rPr>
            </w:pPr>
          </w:p>
        </w:tc>
      </w:tr>
      <w:tr w:rsidR="00227C93" w14:paraId="70B6449F" w14:textId="77777777" w:rsidTr="00961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91924" w14:textId="77777777" w:rsidR="00227C93" w:rsidRDefault="00227C93" w:rsidP="00227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622E9" w14:textId="77777777" w:rsidR="00227C93" w:rsidRPr="00F12C50" w:rsidRDefault="00227C93" w:rsidP="00227C9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227C93" w14:paraId="51F05F13" w14:textId="77777777" w:rsidTr="00961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3766F" w14:textId="77777777" w:rsidR="00227C93" w:rsidRDefault="00227C93" w:rsidP="0022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33EBE" w14:textId="77777777"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At Step 4 , before making Source Scell to Normal Cell , it is proposed to take care of the transition of corresponding Pcell to Normal cell ; It makes sure that the Link between Pcell and its Scell is broken , Downlink </w:t>
            </w:r>
            <w:r>
              <w:rPr>
                <w:noProof/>
              </w:rPr>
              <w:lastRenderedPageBreak/>
              <w:t xml:space="preserve">Assignment Index is switched to Single Serving cell for Cell 1 as associated Scell is going to become target Pcell . ( DAI related explanations are already given for 8.1.4.1.9.x test cases using  </w:t>
            </w:r>
            <w:r w:rsidRPr="008D5A5B">
              <w:rPr>
                <w:noProof/>
              </w:rPr>
              <w:t>R5s220354</w:t>
            </w:r>
            <w:r>
              <w:rPr>
                <w:noProof/>
              </w:rPr>
              <w:t xml:space="preserve"> ) ; </w:t>
            </w:r>
          </w:p>
          <w:p w14:paraId="26DABE44" w14:textId="77777777" w:rsidR="00227C93" w:rsidRPr="0053160A" w:rsidRDefault="00227C93" w:rsidP="00227C9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Please refer the Proposed implementation for this : calling </w:t>
            </w:r>
            <w:r w:rsidRPr="0053160A">
              <w:rPr>
                <w:b/>
                <w:noProof/>
              </w:rPr>
              <w:t>f_NR_ReconfigurePCellToNormalCell</w:t>
            </w:r>
            <w:r w:rsidRPr="00C63287">
              <w:rPr>
                <w:noProof/>
              </w:rPr>
              <w:t xml:space="preserve"> before Scell </w:t>
            </w:r>
            <w:r w:rsidRPr="00C63287">
              <w:rPr>
                <w:noProof/>
              </w:rPr>
              <w:sym w:font="Wingdings" w:char="F0E0"/>
            </w:r>
            <w:r w:rsidRPr="00C63287">
              <w:rPr>
                <w:noProof/>
              </w:rPr>
              <w:t xml:space="preserve"> Normal Transition</w:t>
            </w:r>
            <w:r>
              <w:rPr>
                <w:noProof/>
              </w:rPr>
              <w:t xml:space="preserve"> is done carefully to</w:t>
            </w:r>
            <w:r w:rsidRPr="00C63287">
              <w:rPr>
                <w:noProof/>
              </w:rPr>
              <w:t xml:space="preserve"> take care of only cell related transition and RB release and reset is done </w:t>
            </w:r>
            <w:r>
              <w:rPr>
                <w:noProof/>
              </w:rPr>
              <w:t>after</w:t>
            </w:r>
            <w:r w:rsidRPr="00C63287">
              <w:rPr>
                <w:noProof/>
              </w:rPr>
              <w:t xml:space="preserve"> Pdcp Handover Control</w:t>
            </w:r>
            <w:r>
              <w:rPr>
                <w:noProof/>
              </w:rPr>
              <w:t xml:space="preserve"> completition</w:t>
            </w:r>
          </w:p>
          <w:p w14:paraId="30C1F5DE" w14:textId="77777777" w:rsidR="00227C93" w:rsidRDefault="00227C93" w:rsidP="00227C93">
            <w:pPr>
              <w:pStyle w:val="CRCoverPage"/>
              <w:spacing w:after="0"/>
              <w:rPr>
                <w:noProof/>
              </w:rPr>
            </w:pPr>
          </w:p>
          <w:p w14:paraId="1C022436" w14:textId="77777777"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At Step 13, while receiving reconfiguration complete , MAC Bearer Routing has to be checked based on the presence of Scell . At Step 7 of the test case , Reconfiguration is sent to release the Scell and also to do handover from Cell 3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cell 12 . When Reconfiguration complete is received on Cell 12 it is not having any associated Scell , hence macBearerRouting cannot be expected to be present .</w:t>
            </w:r>
          </w:p>
          <w:p w14:paraId="1933E7F0" w14:textId="77777777" w:rsidR="00227C93" w:rsidRDefault="00227C93" w:rsidP="00227C93">
            <w:pPr>
              <w:pStyle w:val="CRCoverPage"/>
              <w:spacing w:after="0"/>
              <w:rPr>
                <w:noProof/>
              </w:rPr>
            </w:pPr>
          </w:p>
          <w:p w14:paraId="77559E21" w14:textId="77777777"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3.At Step 18.1 , Reconfiguration of Scell to Normal cell can be removed as Scell is not becoming Target Pcell/Scell . </w:t>
            </w:r>
          </w:p>
          <w:p w14:paraId="2AA03DD1" w14:textId="77777777"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Having this function in place , wrongly makes Cell 2 as Normal cell during Step 7-8 of the test case as  there is no target Scell . More specifically Cell 2 was created as Scell ( it can not be converted into Normal SPCell )</w:t>
            </w:r>
          </w:p>
          <w:p w14:paraId="60704F12" w14:textId="77777777" w:rsidR="00227C93" w:rsidRDefault="00227C93" w:rsidP="00227C93">
            <w:pPr>
              <w:pStyle w:val="CRCoverPage"/>
              <w:spacing w:after="0"/>
              <w:rPr>
                <w:noProof/>
              </w:rPr>
            </w:pPr>
          </w:p>
          <w:p w14:paraId="4F963EB4" w14:textId="77777777" w:rsidR="00227C93" w:rsidRPr="00227C93" w:rsidRDefault="00227C93" w:rsidP="00227C93">
            <w:pPr>
              <w:pStyle w:val="CRCoverPage"/>
              <w:spacing w:after="0"/>
              <w:rPr>
                <w:b/>
                <w:noProof/>
              </w:rPr>
            </w:pPr>
            <w:r w:rsidRPr="00227C93">
              <w:rPr>
                <w:b/>
                <w:noProof/>
              </w:rPr>
              <w:t>A Prose CR will be raised on 38.523-2 cl 7.3.5.3.4 for this</w:t>
            </w:r>
          </w:p>
        </w:tc>
      </w:tr>
      <w:tr w:rsidR="00227C93" w14:paraId="06768192" w14:textId="77777777" w:rsidTr="00961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C3405" w14:textId="77777777" w:rsidR="00227C93" w:rsidRDefault="00227C93" w:rsidP="00227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46EAB" w14:textId="77777777" w:rsidR="00227C93" w:rsidRPr="00CF39F2" w:rsidRDefault="00227C93" w:rsidP="00227C9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27C93" w14:paraId="31520ED6" w14:textId="77777777" w:rsidTr="00961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5583CD" w14:textId="77777777" w:rsidR="00227C93" w:rsidRDefault="00227C93" w:rsidP="0022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E0711" w14:textId="77777777" w:rsidR="00227C93" w:rsidRPr="00CF39F2" w:rsidRDefault="00227C93" w:rsidP="00227C9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227C93" w14:paraId="4802C161" w14:textId="77777777" w:rsidTr="00961646">
        <w:tc>
          <w:tcPr>
            <w:tcW w:w="2694" w:type="dxa"/>
            <w:gridSpan w:val="2"/>
          </w:tcPr>
          <w:p w14:paraId="341004A8" w14:textId="77777777" w:rsidR="00227C93" w:rsidRDefault="00227C93" w:rsidP="00227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8F5D7F" w14:textId="77777777" w:rsidR="00227C93" w:rsidRDefault="00227C93" w:rsidP="00227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C93" w14:paraId="51FD8F1C" w14:textId="77777777" w:rsidTr="00961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183D3" w14:textId="77777777" w:rsidR="00227C93" w:rsidRDefault="00227C93" w:rsidP="0022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B0A79" w14:textId="77777777"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8.1.4.1.7.1.NR5GC, 8.1.4.1.7.2.N5GC and 8.1.4.1.7.3.NR5GC</w:t>
            </w:r>
          </w:p>
        </w:tc>
      </w:tr>
      <w:tr w:rsidR="00227C93" w14:paraId="2C1F48D8" w14:textId="77777777" w:rsidTr="00961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80622" w14:textId="77777777" w:rsidR="00227C93" w:rsidRDefault="00227C93" w:rsidP="00227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FFB7A" w14:textId="77777777" w:rsidR="00227C93" w:rsidRDefault="00227C93" w:rsidP="00227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C93" w14:paraId="6520F42D" w14:textId="77777777" w:rsidTr="00961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A51EC" w14:textId="77777777" w:rsidR="00227C93" w:rsidRDefault="00227C93" w:rsidP="0022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5A134" w14:textId="77777777" w:rsidR="00227C93" w:rsidRDefault="00227C93" w:rsidP="00227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E612E6" w14:textId="77777777" w:rsidR="00227C93" w:rsidRDefault="00227C93" w:rsidP="00227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6FAE36" w14:textId="77777777" w:rsidR="00227C93" w:rsidRDefault="00227C93" w:rsidP="00227C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B3158" w14:textId="77777777" w:rsidR="00227C93" w:rsidRDefault="00227C93" w:rsidP="00227C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C93" w14:paraId="3FE16F02" w14:textId="77777777" w:rsidTr="00961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4622D" w14:textId="77777777" w:rsidR="00227C93" w:rsidRDefault="00227C93" w:rsidP="0022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772D8B" w14:textId="77777777" w:rsidR="00227C93" w:rsidRDefault="00227C93" w:rsidP="00227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AF521" w14:textId="77777777" w:rsidR="00227C93" w:rsidRDefault="00227C93" w:rsidP="00227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3ABF57" w14:textId="77777777" w:rsidR="00227C93" w:rsidRDefault="00227C93" w:rsidP="00227C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CB49F8" w14:textId="77777777" w:rsidR="00227C93" w:rsidRDefault="00227C93" w:rsidP="00227C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C93" w14:paraId="663AE224" w14:textId="77777777" w:rsidTr="00961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C773E" w14:textId="77777777" w:rsidR="00227C93" w:rsidRDefault="00227C93" w:rsidP="00227C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7655B" w14:textId="77777777" w:rsidR="00227C93" w:rsidRDefault="00227C93" w:rsidP="00227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83A1C" w14:textId="77777777" w:rsidR="00227C93" w:rsidRDefault="00227C93" w:rsidP="00227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8A2D26" w14:textId="77777777"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F2D0A4" w14:textId="77777777" w:rsidR="00227C93" w:rsidRDefault="00227C93" w:rsidP="00227C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38.523-3</w:t>
            </w:r>
          </w:p>
        </w:tc>
      </w:tr>
      <w:tr w:rsidR="00227C93" w14:paraId="03DECFAE" w14:textId="77777777" w:rsidTr="00961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2729D" w14:textId="77777777" w:rsidR="00227C93" w:rsidRDefault="00227C93" w:rsidP="00227C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F3F4B0" w14:textId="77777777" w:rsidR="00227C93" w:rsidRDefault="00227C93" w:rsidP="00227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EBCF6" w14:textId="77777777" w:rsidR="00227C93" w:rsidRDefault="00227C93" w:rsidP="00227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3E59C" w14:textId="77777777" w:rsidR="00227C93" w:rsidRDefault="00227C93" w:rsidP="00227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AC6D03" w14:textId="77777777" w:rsidR="00227C93" w:rsidRDefault="00227C93" w:rsidP="00227C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C93" w14:paraId="64CA9D06" w14:textId="77777777" w:rsidTr="00961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1F38C" w14:textId="77777777" w:rsidR="00227C93" w:rsidRDefault="00227C93" w:rsidP="00227C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8F137" w14:textId="77777777" w:rsidR="00227C93" w:rsidRDefault="00227C93" w:rsidP="00227C93">
            <w:pPr>
              <w:pStyle w:val="CRCoverPage"/>
              <w:spacing w:after="0"/>
              <w:rPr>
                <w:noProof/>
              </w:rPr>
            </w:pPr>
          </w:p>
        </w:tc>
      </w:tr>
      <w:tr w:rsidR="00227C93" w14:paraId="78FBEE9C" w14:textId="77777777" w:rsidTr="00961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F6EB69" w14:textId="77777777" w:rsidR="00227C93" w:rsidRDefault="00227C93" w:rsidP="0022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1FB20" w14:textId="77777777" w:rsidR="00227C93" w:rsidRDefault="00227C93" w:rsidP="00227C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7C93" w:rsidRPr="008863B9" w14:paraId="223690A3" w14:textId="77777777" w:rsidTr="009616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FDDDC4" w14:textId="77777777" w:rsidR="00227C93" w:rsidRPr="008863B9" w:rsidRDefault="00227C93" w:rsidP="0022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319539" w14:textId="77777777" w:rsidR="00227C93" w:rsidRPr="008863B9" w:rsidRDefault="00227C93" w:rsidP="00227C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C93" w14:paraId="125BFF3D" w14:textId="77777777" w:rsidTr="00961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78A78" w14:textId="77777777" w:rsidR="00227C93" w:rsidRDefault="00227C93" w:rsidP="0022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7DB7D" w14:textId="77777777" w:rsidR="00227C93" w:rsidRDefault="00227C93" w:rsidP="00227C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5B7CCE" w14:textId="77777777" w:rsidR="00961646" w:rsidRDefault="00961646" w:rsidP="00961646">
      <w:pPr>
        <w:rPr>
          <w:noProof/>
        </w:rPr>
      </w:pPr>
    </w:p>
    <w:p w14:paraId="46CFED2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1C92CC2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6EE8A" w14:textId="77777777" w:rsidR="009478EE" w:rsidRDefault="009478EE" w:rsidP="009478EE">
      <w:pPr>
        <w:rPr>
          <w:noProof/>
        </w:rPr>
      </w:pPr>
    </w:p>
    <w:p w14:paraId="23B9D25E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144625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AC81666" w14:textId="77777777" w:rsidR="00286591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86591" w:rsidRPr="003031A0">
        <w:rPr>
          <w:rFonts w:ascii="Arial" w:hAnsi="Arial" w:cs="Arial"/>
          <w:iCs/>
        </w:rPr>
        <w:t>Table of Contents</w:t>
      </w:r>
      <w:r w:rsidR="00286591">
        <w:tab/>
      </w:r>
      <w:r w:rsidR="00286591">
        <w:fldChar w:fldCharType="begin"/>
      </w:r>
      <w:r w:rsidR="00286591">
        <w:instrText xml:space="preserve"> PAGEREF _Toc101446251 \h </w:instrText>
      </w:r>
      <w:r w:rsidR="00286591">
        <w:fldChar w:fldCharType="separate"/>
      </w:r>
      <w:r w:rsidR="00286591">
        <w:t>3</w:t>
      </w:r>
      <w:r w:rsidR="00286591">
        <w:fldChar w:fldCharType="end"/>
      </w:r>
    </w:p>
    <w:p w14:paraId="59100E03" w14:textId="77777777" w:rsidR="00286591" w:rsidRDefault="0028659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031A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031A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_Toc101446252 \h </w:instrText>
      </w:r>
      <w:r>
        <w:fldChar w:fldCharType="separate"/>
      </w:r>
      <w:r>
        <w:t>3</w:t>
      </w:r>
      <w:r>
        <w:fldChar w:fldCharType="end"/>
      </w:r>
    </w:p>
    <w:p w14:paraId="57F66374" w14:textId="77777777" w:rsidR="00286591" w:rsidRDefault="0028659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031A0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031A0">
        <w:rPr>
          <w:rFonts w:cs="Arial"/>
          <w:b/>
          <w:color w:val="000000"/>
          <w:lang w:eastAsia="en-GB"/>
        </w:rPr>
        <w:t xml:space="preserve">Correction to the </w:t>
      </w:r>
      <w:r w:rsidRPr="003031A0">
        <w:rPr>
          <w:rFonts w:cs="Arial"/>
          <w:b/>
          <w:bCs/>
          <w:color w:val="000000"/>
          <w:lang w:val="en-US" w:eastAsia="en-GB"/>
        </w:rPr>
        <w:t>function f_NR5GC_508RRC_IntraNR_CA_HO_InterCell_Common()</w:t>
      </w:r>
      <w:r>
        <w:tab/>
      </w:r>
      <w:r>
        <w:fldChar w:fldCharType="begin"/>
      </w:r>
      <w:r>
        <w:instrText xml:space="preserve"> PAGEREF _Toc101446253 \h </w:instrText>
      </w:r>
      <w:r>
        <w:fldChar w:fldCharType="separate"/>
      </w:r>
      <w:r>
        <w:t>3</w:t>
      </w:r>
      <w:r>
        <w:fldChar w:fldCharType="end"/>
      </w:r>
    </w:p>
    <w:p w14:paraId="2252353B" w14:textId="77777777" w:rsidR="00286591" w:rsidRDefault="0028659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031A0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031A0">
        <w:rPr>
          <w:rFonts w:cs="Arial"/>
          <w:b/>
          <w:color w:val="000000"/>
          <w:lang w:eastAsia="en-GB"/>
        </w:rPr>
        <w:t xml:space="preserve">Correction to the </w:t>
      </w:r>
      <w:r w:rsidRPr="003031A0">
        <w:rPr>
          <w:rFonts w:cs="Arial"/>
          <w:b/>
          <w:bCs/>
          <w:color w:val="000000"/>
          <w:lang w:val="en-US" w:eastAsia="en-GB"/>
        </w:rPr>
        <w:t>function f_NR_ReconfigurePCellToNormalCell</w:t>
      </w:r>
      <w:r>
        <w:tab/>
      </w:r>
      <w:r>
        <w:fldChar w:fldCharType="begin"/>
      </w:r>
      <w:r>
        <w:instrText xml:space="preserve"> PAGEREF _Toc101446254 \h </w:instrText>
      </w:r>
      <w:r>
        <w:fldChar w:fldCharType="separate"/>
      </w:r>
      <w:r>
        <w:t>13</w:t>
      </w:r>
      <w:r>
        <w:fldChar w:fldCharType="end"/>
      </w:r>
    </w:p>
    <w:p w14:paraId="46D0D4FA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54874BAB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101446252"/>
      <w:r w:rsidRPr="00854C55">
        <w:rPr>
          <w:b/>
        </w:rPr>
        <w:t>Corrections required</w:t>
      </w:r>
      <w:bookmarkEnd w:id="1"/>
      <w:bookmarkEnd w:id="2"/>
      <w:bookmarkEnd w:id="3"/>
    </w:p>
    <w:p w14:paraId="656EB895" w14:textId="77777777" w:rsidR="00FB0A0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101446253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B0A08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D374F9" w:rsidRPr="00D374F9">
        <w:rPr>
          <w:rFonts w:cs="Arial"/>
          <w:b/>
          <w:bCs/>
          <w:color w:val="000000"/>
          <w:lang w:val="en-US" w:eastAsia="en-GB"/>
        </w:rPr>
        <w:t>f_NR5GC_508RRC_IntraNR_CA_HO_InterCell_Common</w:t>
      </w:r>
      <w:r w:rsidR="00FE7207">
        <w:rPr>
          <w:rFonts w:cs="Arial"/>
          <w:b/>
          <w:bCs/>
          <w:color w:val="000000"/>
          <w:lang w:val="en-US" w:eastAsia="en-GB"/>
        </w:rPr>
        <w:t>()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3C1B776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27AF" w14:textId="77777777" w:rsidR="00FB0A08" w:rsidRDefault="00FB0A08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5291" w14:textId="77777777" w:rsidR="00FB0A08" w:rsidRPr="007B2702" w:rsidRDefault="007B2702" w:rsidP="002B42D8">
            <w:pPr>
              <w:pStyle w:val="CRCoverPage"/>
              <w:spacing w:after="0"/>
              <w:rPr>
                <w:b/>
                <w:noProof/>
              </w:rPr>
            </w:pPr>
            <w:r w:rsidRPr="00F847A9">
              <w:rPr>
                <w:noProof/>
              </w:rPr>
              <w:t>f_NR5GC_508RRC_IntraNR_CA_HO_InterCell_Common</w:t>
            </w:r>
          </w:p>
        </w:tc>
      </w:tr>
      <w:tr w:rsidR="00FB0A08" w14:paraId="7F89DB04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14B1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8A37" w14:textId="77777777" w:rsidR="001F1549" w:rsidRDefault="001F1549" w:rsidP="001F1549">
            <w:pPr>
              <w:pStyle w:val="CRCoverPage"/>
              <w:spacing w:after="0"/>
              <w:rPr>
                <w:noProof/>
              </w:rPr>
            </w:pPr>
            <w:r w:rsidRPr="00E74EA5">
              <w:rPr>
                <w:b/>
                <w:noProof/>
              </w:rPr>
              <w:t>Note</w:t>
            </w:r>
            <w:r>
              <w:rPr>
                <w:noProof/>
              </w:rPr>
              <w:t>: cell Ids used in Reasoning and Summary are in reference to 8.1.4.1.7.1</w:t>
            </w:r>
          </w:p>
          <w:p w14:paraId="4251377F" w14:textId="77777777" w:rsidR="001F1549" w:rsidRDefault="001F1549" w:rsidP="001F1549">
            <w:pPr>
              <w:pStyle w:val="CRCoverPage"/>
              <w:spacing w:after="0"/>
              <w:rPr>
                <w:noProof/>
              </w:rPr>
            </w:pPr>
          </w:p>
          <w:p w14:paraId="40CAE2F8" w14:textId="77777777" w:rsidR="001F1549" w:rsidRDefault="001F1549" w:rsidP="001F15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38743F">
              <w:rPr>
                <w:b/>
                <w:noProof/>
              </w:rPr>
              <w:t>f_NR5GC_508RRC_IntraNR_CA_HO_InterCell_Common</w:t>
            </w:r>
            <w:r>
              <w:rPr>
                <w:noProof/>
              </w:rPr>
              <w:t>,</w:t>
            </w:r>
          </w:p>
          <w:p w14:paraId="42722A25" w14:textId="77777777" w:rsidR="001F1549" w:rsidRDefault="001F1549" w:rsidP="001F1549">
            <w:pPr>
              <w:pStyle w:val="CRCoverPage"/>
              <w:spacing w:after="0"/>
              <w:rPr>
                <w:noProof/>
              </w:rPr>
            </w:pPr>
          </w:p>
          <w:p w14:paraId="30C7B66B" w14:textId="77777777" w:rsidR="001F1549" w:rsidRDefault="001F1549" w:rsidP="001F15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At Step  4, if the source Scell is same as Target Pcell ,</w:t>
            </w:r>
          </w:p>
          <w:p w14:paraId="78ADECB3" w14:textId="77777777" w:rsidR="001F1549" w:rsidRDefault="001F1549" w:rsidP="001F15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Scell is made as Normal Cell without considering the associated Pcell .</w:t>
            </w:r>
          </w:p>
          <w:p w14:paraId="435E9A52" w14:textId="77777777" w:rsidR="001F1549" w:rsidRDefault="001F1549" w:rsidP="001F15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have the implementation more intact , it is proposed to consider the transition of Pcell before changing the Scell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Normal Cell. Considering the Pcell transition at this step , has implications at step 17 ( described in Summary of change section )</w:t>
            </w:r>
          </w:p>
          <w:p w14:paraId="1F53090B" w14:textId="77777777" w:rsidR="001F1549" w:rsidRDefault="001F1549" w:rsidP="001F15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makes sure that Link between Pcell and its Scell is broken , Downlink Assignment Index is switched to Single Serving cell for Cell 1 as associated Scell is going to become target Pcell, and also r</w:t>
            </w:r>
            <w:proofErr w:type="spellStart"/>
            <w:r w:rsidRPr="00480C7E">
              <w:t>emove</w:t>
            </w:r>
            <w:proofErr w:type="spellEnd"/>
            <w:r w:rsidRPr="00480C7E">
              <w:t xml:space="preserve"> source </w:t>
            </w:r>
            <w:proofErr w:type="spellStart"/>
            <w:r w:rsidRPr="00480C7E">
              <w:t>SCell</w:t>
            </w:r>
            <w:proofErr w:type="spellEnd"/>
            <w:r w:rsidRPr="00480C7E">
              <w:t xml:space="preserve"> from the </w:t>
            </w:r>
            <w:proofErr w:type="spellStart"/>
            <w:r w:rsidRPr="00480C7E">
              <w:t>SCell</w:t>
            </w:r>
            <w:proofErr w:type="spellEnd"/>
            <w:r w:rsidRPr="00480C7E">
              <w:t xml:space="preserve"> list in the source </w:t>
            </w:r>
            <w:proofErr w:type="spellStart"/>
            <w:r w:rsidRPr="00480C7E">
              <w:t>PCell</w:t>
            </w:r>
            <w:proofErr w:type="spellEnd"/>
            <w:r w:rsidRPr="00480C7E">
              <w:t>.</w:t>
            </w:r>
          </w:p>
          <w:p w14:paraId="4F8EA8E3" w14:textId="77777777" w:rsidR="001F1549" w:rsidRDefault="001F1549" w:rsidP="001F1549">
            <w:pPr>
              <w:pStyle w:val="CRCoverPage"/>
              <w:spacing w:after="0"/>
              <w:rPr>
                <w:noProof/>
              </w:rPr>
            </w:pPr>
          </w:p>
          <w:p w14:paraId="2EF1E7A7" w14:textId="77777777" w:rsidR="001F1549" w:rsidRDefault="001F1549" w:rsidP="001F15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2.At Step 13, during the reception of reconfiguration complete , presence of mac bearer routing is not considered based on the Scell existence ( At step 7-8 of the testcase doesn’t have an associated Scell )</w:t>
            </w:r>
          </w:p>
          <w:p w14:paraId="1150CDAF" w14:textId="77777777" w:rsidR="001F1549" w:rsidRDefault="001F1549" w:rsidP="001F1549">
            <w:pPr>
              <w:pStyle w:val="CRCoverPage"/>
              <w:spacing w:after="0"/>
              <w:rPr>
                <w:noProof/>
              </w:rPr>
            </w:pPr>
          </w:p>
          <w:p w14:paraId="63EF6825" w14:textId="77777777" w:rsidR="001F1549" w:rsidRDefault="001F1549" w:rsidP="001F15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At Step 18.1 , Reconfiguration of Scell to Normal cell is not really required as Scell is not becoming Target Pcell . If we take 8.1.4.1.7.1 as an example , Cell 2 is </w:t>
            </w:r>
            <w:r>
              <w:rPr>
                <w:noProof/>
              </w:rPr>
              <w:lastRenderedPageBreak/>
              <w:t>going to stay as Scell through out the scenario , and it was created as Scell , it can not be changed to Normal Cell.</w:t>
            </w:r>
          </w:p>
          <w:p w14:paraId="727B4EC5" w14:textId="77777777" w:rsidR="00FB0A08" w:rsidRPr="00AD4ADA" w:rsidRDefault="00FB0A08" w:rsidP="002B42D8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6DF931D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279B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4897" w14:textId="77777777" w:rsidR="00D50913" w:rsidRDefault="00D50913" w:rsidP="00D50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At Step 4 , before making Source Scell to Normal Cell , it is proposed to take care of the transition of corresponding Pcell to Normal cell ; It makes sure that the Link between Pcell and its Scell is broken , Downlink Assignment Index is switched to Single Serving cell for Cell 1 as associated Scell is going to become target Pcell . ( DAI related explanations are already given for 8.1.4.1.9.x test cases using  </w:t>
            </w:r>
            <w:r w:rsidRPr="008D5A5B">
              <w:rPr>
                <w:noProof/>
              </w:rPr>
              <w:t>R5s220354</w:t>
            </w:r>
            <w:r>
              <w:rPr>
                <w:noProof/>
              </w:rPr>
              <w:t xml:space="preserve"> ) ; </w:t>
            </w:r>
          </w:p>
          <w:p w14:paraId="343D962F" w14:textId="77777777" w:rsidR="00D50913" w:rsidRPr="0053160A" w:rsidRDefault="00D50913" w:rsidP="00D5091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Please refer the Proposed implementation for this : calling </w:t>
            </w:r>
            <w:r w:rsidRPr="0053160A">
              <w:rPr>
                <w:b/>
                <w:noProof/>
              </w:rPr>
              <w:t>f_NR_ReconfigurePCellToNormalCell</w:t>
            </w:r>
            <w:r w:rsidRPr="00C63287">
              <w:rPr>
                <w:noProof/>
              </w:rPr>
              <w:t xml:space="preserve"> before Scell </w:t>
            </w:r>
            <w:r w:rsidRPr="00C63287">
              <w:rPr>
                <w:noProof/>
              </w:rPr>
              <w:sym w:font="Wingdings" w:char="F0E0"/>
            </w:r>
            <w:r w:rsidRPr="00C63287">
              <w:rPr>
                <w:noProof/>
              </w:rPr>
              <w:t xml:space="preserve"> Normal Transition</w:t>
            </w:r>
            <w:r>
              <w:rPr>
                <w:noProof/>
              </w:rPr>
              <w:t xml:space="preserve"> is done carefully to</w:t>
            </w:r>
            <w:r w:rsidRPr="00C63287">
              <w:rPr>
                <w:noProof/>
              </w:rPr>
              <w:t xml:space="preserve"> take care of only cell related transition and RB release and reset is done </w:t>
            </w:r>
            <w:r>
              <w:rPr>
                <w:noProof/>
              </w:rPr>
              <w:t>after</w:t>
            </w:r>
            <w:r w:rsidRPr="00C63287">
              <w:rPr>
                <w:noProof/>
              </w:rPr>
              <w:t xml:space="preserve"> Pdcp Handover Control</w:t>
            </w:r>
            <w:r>
              <w:rPr>
                <w:noProof/>
              </w:rPr>
              <w:t xml:space="preserve"> completition</w:t>
            </w:r>
          </w:p>
          <w:p w14:paraId="39B74DEF" w14:textId="77777777" w:rsidR="00D50913" w:rsidRDefault="00D50913" w:rsidP="00D50913">
            <w:pPr>
              <w:pStyle w:val="CRCoverPage"/>
              <w:spacing w:after="0"/>
              <w:rPr>
                <w:noProof/>
              </w:rPr>
            </w:pPr>
          </w:p>
          <w:p w14:paraId="4835A0E4" w14:textId="77777777" w:rsidR="00D50913" w:rsidRDefault="00D50913" w:rsidP="00D50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At Step 13, while receiving reconfiguration complete , MAC Bearer Routing has to be checked based on the presence of Scell . At Step 7 of the test case , Reconfiguration is sent to release the Scell and also to do handover from Cell 3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cell 12 . When Reconfiguration complete is received on Cell 12 it is not having any associated Scell , hence macBearerRouting cannot be expected to be present .</w:t>
            </w:r>
          </w:p>
          <w:p w14:paraId="4C6A2737" w14:textId="77777777" w:rsidR="00D50913" w:rsidRDefault="00D50913" w:rsidP="00D50913">
            <w:pPr>
              <w:pStyle w:val="CRCoverPage"/>
              <w:spacing w:after="0"/>
              <w:rPr>
                <w:noProof/>
              </w:rPr>
            </w:pPr>
          </w:p>
          <w:p w14:paraId="1F6F4166" w14:textId="77777777" w:rsidR="00D50913" w:rsidRDefault="00D50913" w:rsidP="00D50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3.At Step 18.1 , Reconfiguration of Scell to Normal cell can be removed as Scell is not becoming Target Pcell/Scell . </w:t>
            </w:r>
          </w:p>
          <w:p w14:paraId="0A2CA66C" w14:textId="77777777" w:rsidR="005C6479" w:rsidRPr="001124B3" w:rsidRDefault="00D50913" w:rsidP="00D50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Having this function in place , wrongly makes Cell 2 as Normal cell during Step 7-8 of the test case as  there is no target Scell . More specifically Cell 2 was created as Scell ( it can not be converted into Normal SPCell )</w:t>
            </w:r>
          </w:p>
        </w:tc>
      </w:tr>
      <w:tr w:rsidR="00FB0A08" w14:paraId="0996F21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A5D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5E36" w14:textId="77777777" w:rsidR="00FB0A08" w:rsidRPr="00CC39F9" w:rsidRDefault="00001159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Common\NR5GC\</w:t>
            </w:r>
            <w:r w:rsidRPr="00001159">
              <w:rPr>
                <w:rFonts w:ascii="Arial" w:hAnsi="Arial" w:cs="Arial"/>
                <w:lang w:eastAsia="en-GB"/>
              </w:rPr>
              <w:t>NR5GC_Handover.ttcn</w:t>
            </w:r>
          </w:p>
        </w:tc>
      </w:tr>
      <w:tr w:rsidR="00FB0A08" w14:paraId="7422C3D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55B5" w14:textId="77777777" w:rsidR="00FB0A08" w:rsidRPr="00582BE2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82BE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A106" w14:textId="77777777" w:rsidR="00FB0A08" w:rsidRDefault="00582BE2" w:rsidP="007C211A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highlight w:val="cyan"/>
                <w:lang w:eastAsia="zh-CN"/>
              </w:rPr>
            </w:pPr>
            <w:r w:rsidRPr="007C211A">
              <w:rPr>
                <w:rFonts w:ascii="Arial" w:hAnsi="Arial"/>
                <w:highlight w:val="cyan"/>
                <w:lang w:eastAsia="zh-CN"/>
              </w:rPr>
              <w:t>Accepted, implemented as per R5-223443</w:t>
            </w:r>
          </w:p>
          <w:p w14:paraId="573E05FE" w14:textId="77777777" w:rsidR="007C211A" w:rsidRDefault="007C211A" w:rsidP="007C211A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3FD1F14C" w14:textId="2A907EC6" w:rsidR="007C211A" w:rsidRPr="003355FB" w:rsidRDefault="003355FB" w:rsidP="003355F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highlight w:val="cyan"/>
                <w:lang w:eastAsia="zh-CN"/>
              </w:rPr>
            </w:pPr>
            <w:r w:rsidRPr="007C211A">
              <w:rPr>
                <w:rFonts w:ascii="Arial" w:hAnsi="Arial"/>
                <w:highlight w:val="cyan"/>
                <w:lang w:eastAsia="zh-CN"/>
              </w:rPr>
              <w:t>Accepted, implemented as per R5-223443</w:t>
            </w:r>
          </w:p>
        </w:tc>
      </w:tr>
    </w:tbl>
    <w:p w14:paraId="74C07AD4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173501F1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79835D1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364AB1A2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86C4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function f_NR5GC_508RRC_IntraNR_CA_HO_InterCell_Common(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D1FE000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AE12ED3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BCE31CB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template(omit)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058E3C2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template(omit) CellGroupConfig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p_SCGConfig_SCell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D2646FE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:=  tsc_C_RNTI_Value3,</w:t>
            </w:r>
          </w:p>
          <w:p w14:paraId="707E5CFB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14:paraId="3AC20830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p_RRCReconfiguration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0C0EEC8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p_RachProcedureConfig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4954439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p_DrbInfoList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D67292E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UL_GrantConfig_Type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p_UL_GrantConfig_SourceCell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9A3A7D2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UL_GrantConfig_Type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p_UL_GrantConfig_TargetCell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66A0286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(present)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UL_DCCH_Message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p_RRCConnReconfigComplete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:= cr_38508_RRCReconfigurationComplete,</w:t>
            </w:r>
          </w:p>
          <w:p w14:paraId="6BEFA359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:= tsc_NR_38508_NextHopChainingCount,</w:t>
            </w:r>
          </w:p>
          <w:p w14:paraId="635A70E9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(omit)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1FAA83EC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) runs on NR_BASE_PTC</w:t>
            </w:r>
          </w:p>
          <w:p w14:paraId="6B93B013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R5s201249: added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p_SCGConfig_SCell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R5-213516: added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MacBearerRouting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1BD6C3B6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91EEBDF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v_Timing1;</w:t>
            </w:r>
          </w:p>
          <w:p w14:paraId="524B79D1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v_Timing2;</w:t>
            </w:r>
          </w:p>
          <w:p w14:paraId="348D1C6C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:= f_NR5GC_GetRadioBearerList(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p_DrbInfoList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4881861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41BFD1C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;  //@sic R5s201387 sic@</w:t>
            </w:r>
          </w:p>
          <w:p w14:paraId="10C9D3AC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CA1F50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700); // 700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// Time for schedule of DL RRC message</w:t>
            </w:r>
          </w:p>
          <w:p w14:paraId="4A2011E2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v_Timing1 :=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10);  // time for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-&gt;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 SS configuration</w:t>
            </w:r>
          </w:p>
          <w:p w14:paraId="4B5AF26D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v_Timing2 :=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20);  // time for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SS configuration</w:t>
            </w:r>
          </w:p>
          <w:p w14:paraId="7B132BF1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89AF6B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 1.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: Stop periodic TA.</w:t>
            </w:r>
          </w:p>
          <w:p w14:paraId="221B60E2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NOTE 1: Unless explicitly specified UL grant configuration keeps configured as per default at the source cell.</w:t>
            </w:r>
          </w:p>
          <w:p w14:paraId="0F607CBF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f_NR_ULGrantConfiguration_Common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), -,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p_UL_GrantConfig_SourceCell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39E592C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CF9FC9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 2.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: Configure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for no RACH response transmission.</w:t>
            </w:r>
          </w:p>
          <w:p w14:paraId="7431C1B3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 in the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TargetPCell</w:t>
            </w:r>
            <w:proofErr w:type="spellEnd"/>
          </w:p>
          <w:p w14:paraId="33E0EE95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72D9C06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BC7807A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988A2E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 3.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: Schedule the transmission of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message to UE requesting Handover to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19F9F9F4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(cas_NR_SRB1_RrcPdu_REQ(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p_RRCReconfiguration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))); //@sic R5-213516 sic@</w:t>
            </w:r>
          </w:p>
          <w:p w14:paraId="25F6C734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744ED43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// At time T1 if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is the same as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 else at time "Now", steps 4-6:</w:t>
            </w:r>
          </w:p>
          <w:p w14:paraId="7A4ECEDF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if 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C632F4F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// 4.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: If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is same as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configure SS for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to be converted from a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to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441AAB90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// 5.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: Configuration of DRBs</w:t>
            </w:r>
          </w:p>
          <w:p w14:paraId="4E348030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//Calculate T1 in the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TargetPCell</w:t>
            </w:r>
            <w:proofErr w:type="spellEnd"/>
          </w:p>
          <w:p w14:paraId="4F269936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6D09C6A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f_NR_ReconfigSCellToNormalCell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C0D4248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} else {</w:t>
            </w:r>
          </w:p>
          <w:p w14:paraId="03B4B1B5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// At time Now, steps 5-6:</w:t>
            </w:r>
          </w:p>
          <w:p w14:paraId="46120F4C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// 5.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: Configuration of DRBs</w:t>
            </w:r>
          </w:p>
          <w:p w14:paraId="3DE1A655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 //@sic R5s201249 sic@</w:t>
            </w:r>
          </w:p>
          <w:p w14:paraId="14B6EEE9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48F826ED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FA3A78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//6. Transfer of the PDCP Count for AM DRBs and SRBs (if applied) from source to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:</w:t>
            </w:r>
          </w:p>
          <w:p w14:paraId="04A20EC6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   a)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: Get PDCP COUNT.</w:t>
            </w:r>
          </w:p>
          <w:p w14:paraId="581D7B19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   b)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: Set PDCP COUNT.</w:t>
            </w:r>
          </w:p>
          <w:p w14:paraId="7E085E9F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   NOTE 2: No further sending/receiving of DRB data before the HO is done.</w:t>
            </w:r>
          </w:p>
          <w:p w14:paraId="2222F339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   NOTE 3: For AM DRBs the PDCP count is maintained, for UM DRBs the PDCP count is reset. For SRBs, the PDCP count is maintained or reset depending on the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message content.</w:t>
            </w:r>
          </w:p>
          <w:p w14:paraId="31D9961E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0360D086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f_NR_SS_PdcpCount_Handover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(v_Timing1));</w:t>
            </w:r>
          </w:p>
          <w:p w14:paraId="342C4D11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2955B58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f_NR_SS_PdcpCount_Handover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 //@sic R5s201249 sic@</w:t>
            </w:r>
          </w:p>
          <w:p w14:paraId="56DE1476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0C3D660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1403DCBF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//At time T2, steps 7-12:</w:t>
            </w:r>
          </w:p>
          <w:p w14:paraId="733843E1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//7.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: Inform the SS about the HO and about the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id.</w:t>
            </w:r>
          </w:p>
          <w:p w14:paraId="50910D4B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f_NR_SS_PdcpHandoverCtrl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cas_NR_PdcpHandoverInit_REQ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(v_Timing2)));</w:t>
            </w:r>
          </w:p>
          <w:p w14:paraId="67B7C824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085FB60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//8.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: Configure RACH procedure either dedicated or C-RNTI based.</w:t>
            </w:r>
          </w:p>
          <w:p w14:paraId="7F0953BC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 NOTE 4: The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C-RNTI</w:t>
            </w:r>
          </w:p>
          <w:p w14:paraId="23DE468A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f_NR_CellInfo_SetRNTI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144DDB3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T2 in the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TargetPCell</w:t>
            </w:r>
            <w:proofErr w:type="spellEnd"/>
          </w:p>
          <w:p w14:paraId="69F9CD07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F3B7DCE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)) { //@sic R5s210079 sic@</w:t>
            </w:r>
          </w:p>
          <w:p w14:paraId="18560FC5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R5s201249 sic@</w:t>
            </w:r>
          </w:p>
          <w:p w14:paraId="38A7BA6E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f_NR_CellInfo_SetRNTI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5A7DAD7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f_NR_SS_C_RNTI_Config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(v_Timing2)); //@sic R5s210389 sic@</w:t>
            </w:r>
          </w:p>
          <w:p w14:paraId="63832B84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A2956BF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f_NR_SS_C_RNTI_Config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  //@sic R5-206369, R5s210389 sic@</w:t>
            </w:r>
          </w:p>
          <w:p w14:paraId="5EF1B786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f_NR_SS_RachProcedureConfigHO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p_RachProcedureConfig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A1A7D39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542E2F9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//9.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: Activate security.</w:t>
            </w:r>
          </w:p>
          <w:p w14:paraId="520A609E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if ((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&gt; tsc_NR_38508_NextHopChainingCount) or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 { // @sic R5s190795 R5s200159 sic@</w:t>
            </w:r>
          </w:p>
          <w:p w14:paraId="73297865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8FCA338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F0E5DCE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f_NR_SS_AS_ActivateSecurity_NoRefresh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  //@sic R5s200102 sic@</w:t>
            </w:r>
          </w:p>
          <w:p w14:paraId="55318618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7F233E3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1BD7E41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//10.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: Configure UL grant configuration ("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OnSR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", periodic TA is not started).</w:t>
            </w:r>
          </w:p>
          <w:p w14:paraId="6DA167F1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f_NR_ULGrantConfiguration_Common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p_UL_GrantConfig_TargetCell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41D6AB4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9379CB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//11.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: Configure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as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4FB44AFE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//12.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: Configure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as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with new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association.</w:t>
            </w:r>
          </w:p>
          <w:p w14:paraId="52ADE1D7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//NOTE 5: The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73BDE0B3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)) {  //@sic R5s210079 sic@</w:t>
            </w:r>
          </w:p>
          <w:p w14:paraId="56622CEF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f_NR_ConfigPCell_AddRelSCells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)}, tsc_PCellIndex_0,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  //@sic R5-206369 sic@</w:t>
            </w:r>
          </w:p>
          <w:p w14:paraId="0F62BB0C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//Calculate T2 in the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TargetSCell</w:t>
            </w:r>
            <w:proofErr w:type="spellEnd"/>
          </w:p>
          <w:p w14:paraId="59AE7640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4FB6C9D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f_NR_ConfigSCell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p_SCGConfig_SCell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C828414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061199DC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C482EF0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// After time T2 (without activation time):</w:t>
            </w:r>
          </w:p>
          <w:p w14:paraId="283D98DC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 13.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: Receive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5E1E0A82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(car_NR_SRB1_RrcPdu_IND(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p_RRCConnReconfigComplete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))); //@sic R5-213516 sic@</w:t>
            </w:r>
          </w:p>
          <w:p w14:paraId="41860E38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EDC50E3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//14. Target Pell: Start periodic TA.</w:t>
            </w:r>
          </w:p>
          <w:p w14:paraId="7517E66F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f_NR_ULGrantConfiguration_Common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cs_NR_UplinkTimeAlignment_Start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 -);</w:t>
            </w:r>
          </w:p>
          <w:p w14:paraId="30F02597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7DECFAD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//15. Target Pell: Inform the SS about completion of the HO (e.g. to trigger PDCP STATUS REPORT PDU).</w:t>
            </w:r>
          </w:p>
          <w:p w14:paraId="09D1CDB5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f_NR_SS_PdcpHandoverCtrl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cas_NR_PdcpHandoverComplete_REQ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0CD5286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FE3BA3D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//16.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: Re-configure RACH procedure as for initial access.</w:t>
            </w:r>
          </w:p>
          <w:p w14:paraId="0E6CB504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f_NR_SS_RachProcedureConfig_Def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B6921DB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0B44D2BC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//17.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: If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is not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</w:p>
          <w:p w14:paraId="6A5539A8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//17.1 Reset SRBs and release DRBs.</w:t>
            </w:r>
          </w:p>
          <w:p w14:paraId="6291C72F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//17.2 Configure from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to normal cell.</w:t>
            </w:r>
          </w:p>
          <w:p w14:paraId="0D933829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)) {  //@sic R5s210079 sic@</w:t>
            </w:r>
          </w:p>
          <w:p w14:paraId="63DE2774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C9C6D92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8247179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f_NR_ReconfigurePCellToNormalCell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tsc_PCellIndex_0, -,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29221D54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CCBE86C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5A046F5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CF090A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//18.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: If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is neither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nor target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:</w:t>
            </w:r>
          </w:p>
          <w:p w14:paraId="219A648E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//18.1 Re-configure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to normal cell and remove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from the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list in the source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3B105D99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if (not(match(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)) and not match(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7DE39CE5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f_NR_ReconfigSCellToNormalCell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, -);</w:t>
            </w:r>
          </w:p>
          <w:p w14:paraId="2006EB57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f_NR_Rel_SCell_Common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, tsc_PCellIndex_0,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);//Release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from </w:t>
            </w:r>
            <w:proofErr w:type="spellStart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@sic R5s201249 sic@</w:t>
            </w:r>
          </w:p>
          <w:p w14:paraId="447F1CAE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7C2244" w14:textId="77777777" w:rsidR="002B0756" w:rsidRPr="002B075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443B697D" w14:textId="77777777" w:rsidR="00FB0A08" w:rsidRPr="00722896" w:rsidRDefault="002B0756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B075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A8D69CB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4E2077B2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2BBF81EB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D788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function f_NR5GC_508RRC_IntraNR_CA_HO_InterCell_Common(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2055D83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E15403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960E6CF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template(omit)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5836660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template(omit) CellGroupConfig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p_SCGConfig_SCell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CFB15D1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:=  tsc_C_RNTI_Value3,</w:t>
            </w:r>
          </w:p>
          <w:p w14:paraId="6780BB74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14:paraId="50A44AC0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p_RRCReconfiguration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9D47A05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p_RachProcedureConfig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759FC96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p_DrbInfoList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3C007A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UL_GrantConfig_Type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p_UL_GrantConfig_SourceCell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2EB1711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UL_GrantConfig_Type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p_UL_GrantConfig_TargetCell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FE0E3B4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(present)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UL_DCCH_Message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p_RRCConnReconfigComplete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:= cr_38508_RRCReconfigurationComplete,</w:t>
            </w:r>
          </w:p>
          <w:p w14:paraId="218C6C40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:= tsc_NR_38508_NextHopChainingCount,</w:t>
            </w:r>
          </w:p>
          <w:p w14:paraId="23219078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(omit)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59B00E6E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) runs on NR_BASE_PTC</w:t>
            </w:r>
          </w:p>
          <w:p w14:paraId="52266CB3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R5s201249: added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p_SCGConfig_SCell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R5-213516: added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MacBearerRouting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2724E798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DD58085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v_Timing1;</w:t>
            </w:r>
          </w:p>
          <w:p w14:paraId="12B0410A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v_Timing2;</w:t>
            </w:r>
          </w:p>
          <w:p w14:paraId="0EBBE47E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:= f_NR5GC_GetRadioBearerList(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p_DrbInfoList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93970AA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A4211F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;  //@sic R5s201387 sic@</w:t>
            </w:r>
          </w:p>
          <w:p w14:paraId="3297634D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603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7603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7603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7603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ScellBecomingPcell</w:t>
            </w:r>
            <w:proofErr w:type="spellEnd"/>
            <w:r w:rsidRPr="007603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false; //WA#WI=944981</w:t>
            </w:r>
          </w:p>
          <w:p w14:paraId="74C94DEC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9BF457A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700); // 700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// Time for schedule of DL RRC message</w:t>
            </w:r>
          </w:p>
          <w:p w14:paraId="69D94524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v_Timing1 :=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10);  // time for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-&gt;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 SS configuration</w:t>
            </w:r>
          </w:p>
          <w:p w14:paraId="4F3E5E87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v_Timing2 :=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20);  // time for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SS configuration</w:t>
            </w:r>
          </w:p>
          <w:p w14:paraId="26BD42D4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5B97411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 1.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: Stop periodic TA.</w:t>
            </w:r>
          </w:p>
          <w:p w14:paraId="76A67ABA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 NOTE 1: Unless explicitly specified UL grant configuration keeps configured as per default at the source cell.</w:t>
            </w:r>
          </w:p>
          <w:p w14:paraId="6BBF2781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f_NR_ULGrantConfiguration_Common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), -,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p_UL_GrantConfig_SourceCell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F5B7C79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C2E422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 2.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: Configure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for no RACH response transmission.</w:t>
            </w:r>
          </w:p>
          <w:p w14:paraId="36B6AC57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 in the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TargetPCell</w:t>
            </w:r>
            <w:proofErr w:type="spellEnd"/>
          </w:p>
          <w:p w14:paraId="18FE6418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252A211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7204C9A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279579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 3.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: Schedule the transmission of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message to UE requesting Handover to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529E2184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(cas_NR_SRB1_RrcPdu_REQ(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p_RRCReconfiguration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))); //@sic R5-213516 sic@</w:t>
            </w:r>
          </w:p>
          <w:p w14:paraId="1778A7A3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C3D429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// At time T1 if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is the same as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 else at time "Now", steps 4-6:</w:t>
            </w:r>
          </w:p>
          <w:p w14:paraId="15AEE85D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if 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214E57D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// 4.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: If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is same as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configure SS for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to be converted from a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to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26B4E4F9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// 5.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: Configuration of DRBs</w:t>
            </w:r>
          </w:p>
          <w:p w14:paraId="04C0E1FA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//Calculate T1 in the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TargetPCell</w:t>
            </w:r>
            <w:proofErr w:type="spellEnd"/>
          </w:p>
          <w:p w14:paraId="76A9EC2A" w14:textId="77777777" w:rsidR="006B2F5F" w:rsidRPr="00A35367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="007603AD"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"CA HO : Source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Scell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is becoming Target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Pcell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");  //WA#WI=944981</w:t>
            </w:r>
          </w:p>
          <w:p w14:paraId="6FD5F7DF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ScellBecomingPcell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true; //WA#WI=944981</w:t>
            </w:r>
          </w:p>
          <w:p w14:paraId="7E932683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E395D35" w14:textId="77777777" w:rsidR="006B2F5F" w:rsidRPr="00A35367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="00A3536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//Before making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Scell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to Normal cell , ensure associated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Pcell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-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Scell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Link is broken</w:t>
            </w:r>
            <w:r w:rsid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; RB reset Source of </w:t>
            </w:r>
            <w:proofErr w:type="spellStart"/>
            <w:r w:rsid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Pcell</w:t>
            </w:r>
            <w:proofErr w:type="spellEnd"/>
            <w:r w:rsid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is taken care after PDCP HO </w:t>
            </w:r>
            <w:r w:rsidR="00BE49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 completed</w:t>
            </w:r>
          </w:p>
          <w:p w14:paraId="29B9B091" w14:textId="77777777" w:rsidR="006B2F5F" w:rsidRPr="00A35367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f_NR_GetActiveDRBs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p_SourcePCellId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//WA#WI=944981</w:t>
            </w:r>
          </w:p>
          <w:p w14:paraId="53B77D52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f_NR_ReconfigurePCellToNormalCell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p_SourcePCellId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tsc_PCellIndex_0,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v_TimingInfo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ScellBecomingPcell</w:t>
            </w:r>
            <w:proofErr w:type="spellEnd"/>
            <w:r w:rsidRPr="00A3536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);  //WA#WI=944981</w:t>
            </w:r>
          </w:p>
          <w:p w14:paraId="414F9A0A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f_NR_ReconfigSCellToNormalCell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5D55703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} else {</w:t>
            </w:r>
          </w:p>
          <w:p w14:paraId="0477DEB7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// At time Now, steps 5-6:</w:t>
            </w:r>
          </w:p>
          <w:p w14:paraId="05A7D70B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// 5.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: Configuration of DRBs</w:t>
            </w:r>
          </w:p>
          <w:p w14:paraId="12F17C31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 //@sic R5s201249 sic@</w:t>
            </w:r>
          </w:p>
          <w:p w14:paraId="55362A4F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1A01EF9E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524ED9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//6. Transfer of the PDCP Count for AM DRBs and SRBs (if applied) from source to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:</w:t>
            </w:r>
          </w:p>
          <w:p w14:paraId="0BA7BB7E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  a)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: Get PDCP COUNT.</w:t>
            </w:r>
          </w:p>
          <w:p w14:paraId="3CD09063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   b)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: Set PDCP COUNT.</w:t>
            </w:r>
          </w:p>
          <w:p w14:paraId="284007F9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   NOTE 2: No further sending/receiving of DRB data before the HO is done.</w:t>
            </w:r>
          </w:p>
          <w:p w14:paraId="3B7EA569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   NOTE 3: For AM DRBs the PDCP count is maintained, for UM DRBs the PDCP count is reset. For SRBs, the PDCP count is maintained or reset depending on the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message content.</w:t>
            </w:r>
          </w:p>
          <w:p w14:paraId="049C91B4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058E50BB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f_NR_SS_PdcpCount_Handover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(v_Timing1));</w:t>
            </w:r>
          </w:p>
          <w:p w14:paraId="3FBBBB19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0058B85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f_NR_SS_PdcpCount_Handover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 //@sic R5s201249 sic@</w:t>
            </w:r>
          </w:p>
          <w:p w14:paraId="0FC63434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1CD5BEC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4C4CF0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//At time T2, steps 7-12:</w:t>
            </w:r>
          </w:p>
          <w:p w14:paraId="50309C15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//7.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: Inform the SS about the HO and about the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id.</w:t>
            </w:r>
          </w:p>
          <w:p w14:paraId="73E0A612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f_NR_SS_PdcpHandoverCtrl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cas_NR_PdcpHandoverInit_REQ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(v_Timing2)));</w:t>
            </w:r>
          </w:p>
          <w:p w14:paraId="0C4FF595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28CFE1D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//8.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: Configure RACH procedure either dedicated or C-RNTI based.</w:t>
            </w:r>
          </w:p>
          <w:p w14:paraId="25FD8617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 NOTE 4: The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C-RNTI</w:t>
            </w:r>
          </w:p>
          <w:p w14:paraId="0A0DD509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f_NR_CellInfo_SetRNTI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FB261FB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T2 in the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TargetPCell</w:t>
            </w:r>
            <w:proofErr w:type="spellEnd"/>
          </w:p>
          <w:p w14:paraId="0965BE5E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F44CA02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)) { //@sic R5s210079 sic@</w:t>
            </w:r>
          </w:p>
          <w:p w14:paraId="2D06687F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R5s201249 sic@</w:t>
            </w:r>
          </w:p>
          <w:p w14:paraId="69E3ABB2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f_NR_CellInfo_SetRNTI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E3ECA84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f_NR_SS_C_RNTI_Config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(v_Timing2)); //@sic R5s210389 sic@</w:t>
            </w:r>
          </w:p>
          <w:p w14:paraId="29EC17A6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1541225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f_NR_SS_C_RNTI_Config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  //@sic R5-206369, R5s210389 sic@</w:t>
            </w:r>
          </w:p>
          <w:p w14:paraId="71490349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f_NR_SS_RachProcedureConfigHO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p_RachProcedureConfig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90FEC4D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2E9054A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//9.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: Activate security.</w:t>
            </w:r>
          </w:p>
          <w:p w14:paraId="107CAE05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if ((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&gt; tsc_NR_38508_NextHopChainingCount) or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 { // @sic R5s190795 R5s200159 sic@</w:t>
            </w:r>
          </w:p>
          <w:p w14:paraId="1A2CA9E5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E7E72E2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40A26E4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f_NR_SS_AS_ActivateSecurity_NoRefresh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  //@sic R5s200102 sic@</w:t>
            </w:r>
          </w:p>
          <w:p w14:paraId="6482A3AF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2CE6CE2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33DAB1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//10.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: Configure UL grant configuration ("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OnSR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", periodic TA is not started).</w:t>
            </w:r>
          </w:p>
          <w:p w14:paraId="145981D0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f_NR_ULGrantConfiguration_Common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p_UL_GrantConfig_TargetCell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8D5B3F2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652B46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//11.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: Configure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as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4939E689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//12.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: Configure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as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with new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association.</w:t>
            </w:r>
          </w:p>
          <w:p w14:paraId="4D4DE1E5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//NOTE 5: The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3FDFFD03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)) {  //@sic R5s210079 sic@</w:t>
            </w:r>
          </w:p>
          <w:p w14:paraId="0EFA285F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f_NR_ConfigPCell_AddRelSCells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)}, tsc_PCellIndex_0,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  //@sic R5-206369 sic@</w:t>
            </w:r>
          </w:p>
          <w:p w14:paraId="2DEB748B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//Calculate T2 in the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TargetSCell</w:t>
            </w:r>
            <w:proofErr w:type="spellEnd"/>
          </w:p>
          <w:p w14:paraId="3CE2BC88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167848C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f_NR_ConfigSCell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p_SCGConfig_SCell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B54D237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0115C46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50DD089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// After time T2 (without activation time):</w:t>
            </w:r>
          </w:p>
          <w:p w14:paraId="4E05C8D9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 13.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: Receive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4EF705B2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A365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when CA is not active , make sure there is no MAC Bearer Routing</w:t>
            </w:r>
            <w:r w:rsidR="002A365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 refer step 7-8 of the test case</w:t>
            </w:r>
            <w:r w:rsidR="001B71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8.1.4.1.7.1</w:t>
            </w:r>
            <w:r w:rsidR="002A365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)</w:t>
            </w:r>
          </w:p>
          <w:p w14:paraId="75A267D6" w14:textId="77777777" w:rsidR="006B2F5F" w:rsidRPr="006003A2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if(not </w:t>
            </w:r>
            <w:proofErr w:type="spellStart"/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p_TargetSCellId</w:t>
            </w:r>
            <w:proofErr w:type="spellEnd"/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 //WA#WI=944981</w:t>
            </w:r>
          </w:p>
          <w:p w14:paraId="72766557" w14:textId="77777777" w:rsidR="006B2F5F" w:rsidRPr="006003A2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431AAA53" w14:textId="77777777" w:rsidR="006B2F5F" w:rsidRPr="006003A2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SRB.receive</w:t>
            </w:r>
            <w:proofErr w:type="spellEnd"/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(car_NR_SRB1_RrcPdu_IND(</w:t>
            </w:r>
            <w:proofErr w:type="spellStart"/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p_TargetPCellId</w:t>
            </w:r>
            <w:proofErr w:type="spellEnd"/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p_RRCConnReconfigComplete</w:t>
            </w:r>
            <w:proofErr w:type="spellEnd"/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-,</w:t>
            </w:r>
            <w:r w:rsidR="00570D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</w:t>
            </w:r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="00570D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//@sic R5-213516 sic@</w:t>
            </w:r>
          </w:p>
          <w:p w14:paraId="71050565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03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68ACEC53" w14:textId="77777777" w:rsidR="006B2F5F" w:rsidRPr="00140A34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40A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else</w:t>
            </w:r>
          </w:p>
          <w:p w14:paraId="4CF31713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0A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24C91576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(car_NR_SRB1_RrcPdu_IND(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p_RRCConnReconfigComplete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))); //@sic R5-213516 sic@</w:t>
            </w:r>
          </w:p>
          <w:p w14:paraId="51491660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40A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14:paraId="7BEC37CA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//14. Target Pell: Start periodic TA.</w:t>
            </w:r>
          </w:p>
          <w:p w14:paraId="30253533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f_NR_ULGrantConfiguration_Common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cs_NR_UplinkTimeAlignment_Start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, -);</w:t>
            </w:r>
          </w:p>
          <w:p w14:paraId="1E769FE6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7E10123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//15. Target Pell: Inform the SS about completion of the HO (e.g. to trigger PDCP STATUS REPORT PDU).</w:t>
            </w:r>
          </w:p>
          <w:p w14:paraId="1DF5799A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f_NR_SS_PdcpHandoverCtrl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cas_NR_PdcpHandoverComplete_REQ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D46D346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1240576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//16.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: Re-configure RACH procedure as for initial access.</w:t>
            </w:r>
          </w:p>
          <w:p w14:paraId="6DF26265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f_NR_SS_RachProcedureConfig_Def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6B5B76E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044A9875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//17.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: If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is not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</w:p>
          <w:p w14:paraId="3CC77B66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//17.1 Reset SRBs and release DRBs.</w:t>
            </w:r>
          </w:p>
          <w:p w14:paraId="4BD5C90D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//17.2 Configure from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to normal cell.</w:t>
            </w:r>
          </w:p>
          <w:p w14:paraId="638EDF1F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)) {  //@sic R5s210079 sic@</w:t>
            </w:r>
          </w:p>
          <w:p w14:paraId="7B129B93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3E74526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A548844" w14:textId="77777777" w:rsidR="006B2F5F" w:rsidRPr="00981752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ScellBecomingPcell</w:t>
            </w:r>
            <w:proofErr w:type="spellEnd"/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//WA#WI=944981</w:t>
            </w:r>
          </w:p>
          <w:p w14:paraId="07FC5ACB" w14:textId="77777777" w:rsidR="006B2F5F" w:rsidRPr="00981752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{</w:t>
            </w:r>
          </w:p>
          <w:p w14:paraId="7733D929" w14:textId="77777777" w:rsidR="00981752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</w:t>
            </w:r>
            <w:r w:rsid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//RB Release and Reset is done after PDCP HO is finished ; other Cell configurations are taken care above</w:t>
            </w:r>
            <w:r w:rsidR="00F57B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in Step 4</w:t>
            </w:r>
          </w:p>
          <w:p w14:paraId="1B1EFBAC" w14:textId="77777777" w:rsidR="006B2F5F" w:rsidRPr="00981752" w:rsidRDefault="00981752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</w:t>
            </w:r>
            <w:proofErr w:type="spellStart"/>
            <w:r w:rsidR="006B2F5F"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f_NR_SS_SRBs_DRBs_Release</w:t>
            </w:r>
            <w:proofErr w:type="spellEnd"/>
            <w:r w:rsidR="006B2F5F"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="006B2F5F"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p_SourcePCellId</w:t>
            </w:r>
            <w:proofErr w:type="spellEnd"/>
            <w:r w:rsidR="006B2F5F"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="006B2F5F"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="006B2F5F"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="006B2F5F"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="006B2F5F"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 //WA#WI=944981</w:t>
            </w:r>
          </w:p>
          <w:p w14:paraId="0EA9C00B" w14:textId="77777777" w:rsidR="006B2F5F" w:rsidRPr="00981752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</w:t>
            </w:r>
            <w:proofErr w:type="spellStart"/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f_NR_SS_SRBs_DRBs_Config</w:t>
            </w:r>
            <w:proofErr w:type="spellEnd"/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p_SourcePCellId</w:t>
            </w:r>
            <w:proofErr w:type="spellEnd"/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omit);  //WA#WI=944981</w:t>
            </w:r>
          </w:p>
          <w:p w14:paraId="21390F35" w14:textId="77777777" w:rsidR="006B2F5F" w:rsidRPr="00981752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 //WA#WI=944981</w:t>
            </w:r>
          </w:p>
          <w:p w14:paraId="25093A59" w14:textId="77777777" w:rsidR="006B2F5F" w:rsidRPr="00981752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else</w:t>
            </w:r>
          </w:p>
          <w:p w14:paraId="6E1036DB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{</w:t>
            </w:r>
          </w:p>
          <w:p w14:paraId="7F15572E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f_NR_ReconfigurePCellToNormalCell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tsc_PCellIndex_0, -,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v_DrbIdList,ScellBecomingPcell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); //done above</w:t>
            </w:r>
          </w:p>
          <w:p w14:paraId="70BE8801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9817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 //WA#WI=944981</w:t>
            </w:r>
          </w:p>
          <w:p w14:paraId="587477C9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72449BE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62DAAD5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0FF78AE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//18.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: If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is neither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nor target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:</w:t>
            </w:r>
          </w:p>
          <w:p w14:paraId="13C59A1C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//18.1 Re-configure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to normal cell and remove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from the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list in the source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1EB5D10E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if (not(match(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)) and not match(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4021D85C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F054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F054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f_NR_ReconfigSCellToNormalCell</w:t>
            </w:r>
            <w:proofErr w:type="spellEnd"/>
            <w:r w:rsidRPr="00F054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054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p_SourceSCellId</w:t>
            </w:r>
            <w:proofErr w:type="spellEnd"/>
            <w:r w:rsidRPr="00F054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054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v_RadioBearerList</w:t>
            </w:r>
            <w:proofErr w:type="spellEnd"/>
            <w:r w:rsidRPr="00F054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-); //WA#WI=944981</w:t>
            </w:r>
          </w:p>
          <w:p w14:paraId="6D7605D4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f_NR_Rel_SCell_Common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, tsc_PCellIndex_0,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);//Release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from </w:t>
            </w:r>
            <w:proofErr w:type="spellStart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@sic R5s201249 sic@ //WA#WI=944981</w:t>
            </w:r>
          </w:p>
          <w:p w14:paraId="63CA8FFF" w14:textId="77777777" w:rsidR="006B2F5F" w:rsidRPr="006B2F5F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  }   </w:t>
            </w:r>
          </w:p>
          <w:p w14:paraId="6D031EBF" w14:textId="77777777" w:rsidR="00FB0A08" w:rsidRPr="006D35E4" w:rsidRDefault="006B2F5F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B2F5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CE7EA03" w14:textId="77777777" w:rsidR="00895D6B" w:rsidRDefault="00895D6B" w:rsidP="00895D6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101446254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C50E8C" w:rsidRPr="00C50E8C">
        <w:rPr>
          <w:rFonts w:cs="Arial"/>
          <w:b/>
          <w:bCs/>
          <w:color w:val="000000"/>
          <w:lang w:val="en-US" w:eastAsia="en-GB"/>
        </w:rPr>
        <w:t>f_NR_ReconfigurePCellToNormalCell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95D6B" w14:paraId="4EA5470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6689" w14:textId="77777777" w:rsidR="00895D6B" w:rsidRDefault="00895D6B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498C" w14:textId="77777777" w:rsidR="00895D6B" w:rsidRPr="007F5C63" w:rsidRDefault="0057089C" w:rsidP="002B42D8">
            <w:pPr>
              <w:pStyle w:val="CRCoverPage"/>
              <w:spacing w:after="0"/>
              <w:rPr>
                <w:noProof/>
              </w:rPr>
            </w:pPr>
            <w:r w:rsidRPr="0057089C">
              <w:rPr>
                <w:noProof/>
              </w:rPr>
              <w:t>f_NR_ReconfigurePCellToNormalCell</w:t>
            </w:r>
          </w:p>
        </w:tc>
      </w:tr>
      <w:tr w:rsidR="00895D6B" w14:paraId="2ACAD19C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39E7" w14:textId="77777777" w:rsidR="00895D6B" w:rsidRDefault="00895D6B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22A4" w14:textId="77777777" w:rsidR="00895D6B" w:rsidRPr="00AD4ADA" w:rsidRDefault="00F767D7" w:rsidP="00E53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57089C">
              <w:rPr>
                <w:noProof/>
              </w:rPr>
              <w:t>f_NR_ReconfigurePCellToNormalCell</w:t>
            </w:r>
            <w:r>
              <w:rPr>
                <w:noProof/>
              </w:rPr>
              <w:t xml:space="preserve"> is required to have an extra paramter ScellBecomingCell </w:t>
            </w:r>
            <w:r w:rsidR="00052C9D">
              <w:rPr>
                <w:noProof/>
              </w:rPr>
              <w:t xml:space="preserve">. this boolean flag is to make sure </w:t>
            </w:r>
            <w:r>
              <w:rPr>
                <w:noProof/>
              </w:rPr>
              <w:t xml:space="preserve"> </w:t>
            </w:r>
            <w:r w:rsidR="00052C9D">
              <w:rPr>
                <w:noProof/>
              </w:rPr>
              <w:t xml:space="preserve">only Pcell </w:t>
            </w:r>
            <w:r w:rsidR="00052C9D">
              <w:rPr>
                <w:noProof/>
              </w:rPr>
              <w:sym w:font="Wingdings" w:char="F0E0"/>
            </w:r>
            <w:r w:rsidR="00052C9D">
              <w:rPr>
                <w:noProof/>
              </w:rPr>
              <w:t xml:space="preserve"> Normal Cell configuration changes are done </w:t>
            </w:r>
            <w:r w:rsidR="0064539E">
              <w:rPr>
                <w:noProof/>
              </w:rPr>
              <w:t>where source Scell is becoming Target Pcell.</w:t>
            </w:r>
            <w:r w:rsidR="00096738">
              <w:rPr>
                <w:noProof/>
              </w:rPr>
              <w:t xml:space="preserve"> As RB release and reset </w:t>
            </w:r>
            <w:r w:rsidR="007409AD">
              <w:rPr>
                <w:noProof/>
              </w:rPr>
              <w:t>are required to be done,</w:t>
            </w:r>
            <w:r w:rsidR="00096738">
              <w:rPr>
                <w:noProof/>
              </w:rPr>
              <w:t xml:space="preserve"> once the Pdcp Handover is completed</w:t>
            </w:r>
          </w:p>
        </w:tc>
      </w:tr>
      <w:tr w:rsidR="00895D6B" w14:paraId="566F943C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13F4" w14:textId="77777777" w:rsidR="00895D6B" w:rsidRDefault="00895D6B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6005" w14:textId="77777777" w:rsidR="00895D6B" w:rsidRDefault="00A46FFE" w:rsidP="002B42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Boolean flag ScellBecomingCell is set to True when the function </w:t>
            </w:r>
            <w:r w:rsidRPr="0057089C">
              <w:rPr>
                <w:noProof/>
              </w:rPr>
              <w:t>f_NR_ReconfigurePCellToNormalCell</w:t>
            </w:r>
            <w:r>
              <w:rPr>
                <w:noProof/>
              </w:rPr>
              <w:t xml:space="preserve"> is called before Scell becoming Pcell </w:t>
            </w:r>
            <w:r w:rsidR="000577E8">
              <w:rPr>
                <w:noProof/>
              </w:rPr>
              <w:t xml:space="preserve">. this </w:t>
            </w:r>
            <w:r w:rsidR="008732F1">
              <w:rPr>
                <w:noProof/>
              </w:rPr>
              <w:t xml:space="preserve">flag </w:t>
            </w:r>
            <w:r w:rsidR="000577E8">
              <w:rPr>
                <w:noProof/>
              </w:rPr>
              <w:t>takes care of</w:t>
            </w:r>
            <w:r w:rsidR="00067771">
              <w:rPr>
                <w:noProof/>
              </w:rPr>
              <w:t xml:space="preserve"> doing,</w:t>
            </w:r>
            <w:r w:rsidR="000577E8">
              <w:rPr>
                <w:noProof/>
              </w:rPr>
              <w:t xml:space="preserve"> only Pcell configurations. </w:t>
            </w:r>
          </w:p>
          <w:p w14:paraId="39AA5444" w14:textId="77777777" w:rsidR="000577E8" w:rsidRPr="001124B3" w:rsidRDefault="000577E8" w:rsidP="002B42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RB release and Reset for the source Pcell is </w:t>
            </w:r>
            <w:r w:rsidR="009E6905">
              <w:rPr>
                <w:noProof/>
              </w:rPr>
              <w:t>performed</w:t>
            </w:r>
            <w:r>
              <w:rPr>
                <w:noProof/>
              </w:rPr>
              <w:t xml:space="preserve"> </w:t>
            </w:r>
            <w:r w:rsidR="008F0F75">
              <w:rPr>
                <w:noProof/>
              </w:rPr>
              <w:t>once</w:t>
            </w:r>
            <w:r>
              <w:rPr>
                <w:noProof/>
              </w:rPr>
              <w:t xml:space="preserve"> PDCP HO is </w:t>
            </w:r>
            <w:r w:rsidR="00A11D89">
              <w:rPr>
                <w:noProof/>
              </w:rPr>
              <w:t>completed</w:t>
            </w:r>
          </w:p>
        </w:tc>
      </w:tr>
      <w:tr w:rsidR="00895D6B" w14:paraId="28F06BB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B258" w14:textId="77777777" w:rsidR="00895D6B" w:rsidRDefault="00895D6B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86B3" w14:textId="77777777" w:rsidR="00895D6B" w:rsidRPr="00CC39F9" w:rsidRDefault="006A1A7B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6A1A7B">
              <w:rPr>
                <w:rFonts w:ascii="Arial" w:hAnsi="Arial" w:cs="Arial"/>
                <w:lang w:eastAsia="en-GB"/>
              </w:rPr>
              <w:t>Common\</w:t>
            </w:r>
            <w:r w:rsidR="00EE724F">
              <w:rPr>
                <w:rFonts w:ascii="Arial" w:hAnsi="Arial" w:cs="Arial"/>
                <w:lang w:eastAsia="en-GB"/>
              </w:rPr>
              <w:t>NR</w:t>
            </w:r>
            <w:r w:rsidRPr="006A1A7B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="002124CC" w:rsidRPr="002124CC">
              <w:rPr>
                <w:rFonts w:ascii="Arial" w:hAnsi="Arial" w:cs="Arial"/>
                <w:lang w:eastAsia="en-GB"/>
              </w:rPr>
              <w:t>NR_CommonFunctions_CA.ttcn</w:t>
            </w:r>
            <w:proofErr w:type="spellEnd"/>
          </w:p>
        </w:tc>
      </w:tr>
      <w:tr w:rsidR="00895D6B" w14:paraId="1CE8EF90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8B39" w14:textId="77777777" w:rsidR="00895D6B" w:rsidRDefault="00895D6B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DC93" w14:textId="54718327" w:rsidR="00895D6B" w:rsidRDefault="00F72CAE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Not needed, implemented as per R5-223443</w:t>
            </w:r>
          </w:p>
        </w:tc>
      </w:tr>
    </w:tbl>
    <w:p w14:paraId="2F3B1A0A" w14:textId="77777777" w:rsidR="00895D6B" w:rsidRDefault="00895D6B" w:rsidP="00895D6B">
      <w:pPr>
        <w:spacing w:after="0"/>
        <w:rPr>
          <w:rFonts w:ascii="Arial" w:hAnsi="Arial"/>
          <w:b/>
          <w:lang w:eastAsia="en-GB"/>
        </w:rPr>
      </w:pPr>
    </w:p>
    <w:p w14:paraId="0962CA5A" w14:textId="77777777" w:rsidR="00895D6B" w:rsidRDefault="00895D6B" w:rsidP="00895D6B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DF99492" w14:textId="77777777" w:rsidR="00895D6B" w:rsidRDefault="00895D6B" w:rsidP="00895D6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95D6B" w:rsidRPr="00CD057D" w14:paraId="58D3A84E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6F84" w14:textId="77777777" w:rsidR="00235BDF" w:rsidRPr="00235BDF" w:rsidRDefault="003C4FCA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35BDF"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235BDF" w:rsidRPr="00235BDF">
              <w:rPr>
                <w:rFonts w:ascii="Courier New" w:hAnsi="Courier New" w:cs="Courier New"/>
                <w:color w:val="000000"/>
                <w:lang w:eastAsia="de-DE"/>
              </w:rPr>
              <w:t>f_NR_ReconfigurePCellToNormalCell</w:t>
            </w:r>
            <w:proofErr w:type="spellEnd"/>
            <w:r w:rsidR="00235BDF"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="00235BDF" w:rsidRPr="00235BD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235BDF"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="00235BDF" w:rsidRPr="00235BDF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="00235BDF" w:rsidRPr="00235B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35409EC" w14:textId="77777777"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NR_ServingCellIndex_Type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p_PServingCellIndex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A0D7CF3" w14:textId="77777777"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27F446D" w14:textId="77777777"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p_DrbToReleassList</w:t>
            </w:r>
            <w:proofErr w:type="spellEnd"/>
          </w:p>
          <w:p w14:paraId="4770F4BF" w14:textId="77777777"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runs on NR_BASE_PTC</w:t>
            </w:r>
          </w:p>
          <w:p w14:paraId="536A137C" w14:textId="77777777"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77A5C8E" w14:textId="77777777"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f_NR_ConfigPCell_AddRelSCells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C3D8BA1" w14:textId="77777777"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{}, //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p_SCellList</w:t>
            </w:r>
            <w:proofErr w:type="spellEnd"/>
          </w:p>
          <w:p w14:paraId="00226361" w14:textId="77777777"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p_PServingCellIndex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24B2315" w14:textId="77777777"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78DA1DD" w14:textId="77777777"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omit, //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&gt; no need to reconfigure C-RNTI</w:t>
            </w:r>
          </w:p>
          <w:p w14:paraId="6F877D37" w14:textId="77777777"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omit  //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p_SS_RadioBearerList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&gt; DRB + SRBs to be released just after</w:t>
            </w:r>
          </w:p>
          <w:p w14:paraId="3BDB9055" w14:textId="77777777"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);</w:t>
            </w:r>
          </w:p>
          <w:p w14:paraId="713CCF56" w14:textId="77777777"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DRBs</w:t>
            </w:r>
          </w:p>
          <w:p w14:paraId="44EB1ADE" w14:textId="77777777"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p_DrbToReleassList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);  //@sic R5s201249 sic@</w:t>
            </w:r>
          </w:p>
          <w:p w14:paraId="0A727D9C" w14:textId="77777777"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and re-establish SRBs - if not ENDC</w:t>
            </w:r>
          </w:p>
          <w:p w14:paraId="65497DAC" w14:textId="77777777"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f_GetTestcaseAttrib_ENDC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())) {</w:t>
            </w:r>
          </w:p>
          <w:p w14:paraId="4F670B92" w14:textId="77777777"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>, omit);   //@sic R5s201249 sic@</w:t>
            </w:r>
          </w:p>
          <w:p w14:paraId="3F33C2F2" w14:textId="77777777" w:rsidR="00235BDF" w:rsidRPr="00235BDF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FCA8EC3" w14:textId="77777777" w:rsidR="00895D6B" w:rsidRPr="00722896" w:rsidRDefault="00235BDF" w:rsidP="00235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35BD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AEC8D87" w14:textId="77777777" w:rsidR="00895D6B" w:rsidRPr="00CD057D" w:rsidRDefault="00895D6B" w:rsidP="00895D6B">
      <w:pPr>
        <w:spacing w:after="0"/>
        <w:rPr>
          <w:rFonts w:ascii="Arial" w:hAnsi="Arial"/>
          <w:b/>
          <w:color w:val="000000"/>
          <w:lang w:eastAsia="en-GB"/>
        </w:rPr>
      </w:pPr>
    </w:p>
    <w:p w14:paraId="6FFE6209" w14:textId="77777777" w:rsidR="00895D6B" w:rsidRPr="00CD057D" w:rsidRDefault="00895D6B" w:rsidP="00895D6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95D6B" w:rsidRPr="00CD057D" w14:paraId="64E34422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E5FD" w14:textId="77777777"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f_NR_ReconfigurePCellToNormalCell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99AD1FB" w14:textId="77777777"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NR_ServingCellIndex_Type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p_PServingCellIndex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376776D" w14:textId="77777777"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2D08A5C" w14:textId="77777777" w:rsidR="003C1478" w:rsidRPr="00160310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p_DrbToReleassList</w:t>
            </w:r>
            <w:proofErr w:type="spellEnd"/>
            <w:r w:rsidRPr="001603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3558A558" w14:textId="77777777"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3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</w:t>
            </w:r>
            <w:proofErr w:type="spellStart"/>
            <w:r w:rsidRPr="001603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1603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1603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ScellBecomingPcell</w:t>
            </w:r>
            <w:proofErr w:type="spellEnd"/>
            <w:r w:rsidRPr="001603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false //WA#WI=944981</w:t>
            </w:r>
          </w:p>
          <w:p w14:paraId="24CBE41B" w14:textId="77777777"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runs on NR_BASE_PTC</w:t>
            </w:r>
          </w:p>
          <w:p w14:paraId="3CFAB00F" w14:textId="77777777"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840F787" w14:textId="77777777"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f_NR_ConfigPCell_AddRelSCells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F64EC34" w14:textId="77777777"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{}, //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p_SCellList</w:t>
            </w:r>
            <w:proofErr w:type="spellEnd"/>
          </w:p>
          <w:p w14:paraId="0DC671F7" w14:textId="77777777"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p_PServingCellIndex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10ED9F0" w14:textId="77777777"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1CB916D" w14:textId="77777777"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omit, //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&gt; no need to reconfigure C-RNTI</w:t>
            </w:r>
          </w:p>
          <w:p w14:paraId="7996AFC7" w14:textId="77777777"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omit  //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p_SS_RadioBearerList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&gt; DRB + SRBs to be released just after</w:t>
            </w:r>
          </w:p>
          <w:p w14:paraId="24E25371" w14:textId="77777777"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);</w:t>
            </w:r>
          </w:p>
          <w:p w14:paraId="19A7E10F" w14:textId="77777777" w:rsidR="003C1478" w:rsidRPr="00160310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603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if(not </w:t>
            </w:r>
            <w:proofErr w:type="spellStart"/>
            <w:r w:rsidRPr="001603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ScellBecomingPcell</w:t>
            </w:r>
            <w:proofErr w:type="spellEnd"/>
            <w:r w:rsidRPr="001603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)//WA#WI=944981</w:t>
            </w:r>
          </w:p>
          <w:p w14:paraId="5871A91B" w14:textId="77777777"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03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1B71548A" w14:textId="77777777"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DRBs</w:t>
            </w:r>
          </w:p>
          <w:p w14:paraId="65C502E7" w14:textId="77777777"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p_DrbToReleassList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);  //@sic R5s201249 sic@</w:t>
            </w:r>
          </w:p>
          <w:p w14:paraId="520D50C7" w14:textId="77777777"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and re-establish SRBs - if not ENDC</w:t>
            </w:r>
          </w:p>
          <w:p w14:paraId="63E0BB9B" w14:textId="77777777"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f_GetTestcaseAttrib_ENDC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())) {</w:t>
            </w:r>
          </w:p>
          <w:p w14:paraId="3F8A16EE" w14:textId="77777777"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>, omit);   //@sic R5s201249 sic@</w:t>
            </w:r>
          </w:p>
          <w:p w14:paraId="2F9E7856" w14:textId="77777777"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A27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 //WA#WI=944981</w:t>
            </w:r>
          </w:p>
          <w:p w14:paraId="6D7B46D8" w14:textId="77777777" w:rsidR="003C1478" w:rsidRPr="003C1478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D59B0E0" w14:textId="77777777" w:rsidR="00895D6B" w:rsidRPr="000D32DC" w:rsidRDefault="003C1478" w:rsidP="003C1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147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DB9C67B" w14:textId="77777777" w:rsidR="00F96833" w:rsidRDefault="00F96833" w:rsidP="001473F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7CE0C" w14:textId="77777777" w:rsidR="0043660E" w:rsidRDefault="0043660E">
      <w:r>
        <w:separator/>
      </w:r>
    </w:p>
  </w:endnote>
  <w:endnote w:type="continuationSeparator" w:id="0">
    <w:p w14:paraId="3C6D92DE" w14:textId="77777777" w:rsidR="0043660E" w:rsidRDefault="0043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50D72" w14:textId="77777777" w:rsidR="0043660E" w:rsidRDefault="0043660E">
      <w:r>
        <w:separator/>
      </w:r>
    </w:p>
  </w:footnote>
  <w:footnote w:type="continuationSeparator" w:id="0">
    <w:p w14:paraId="0B71436E" w14:textId="77777777" w:rsidR="0043660E" w:rsidRDefault="00436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9806E" w14:textId="77777777" w:rsidR="00961646" w:rsidRDefault="009616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7DFA6" w14:textId="77777777" w:rsidR="00961646" w:rsidRDefault="009616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95E48" w14:textId="77777777" w:rsidR="00961646" w:rsidRDefault="0096164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C53C7" w14:textId="77777777" w:rsidR="00961646" w:rsidRDefault="009616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773F1"/>
    <w:multiLevelType w:val="hybridMultilevel"/>
    <w:tmpl w:val="C264EF74"/>
    <w:lvl w:ilvl="0" w:tplc="097894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9319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6477093">
    <w:abstractNumId w:val="2"/>
  </w:num>
  <w:num w:numId="3" w16cid:durableId="68619981">
    <w:abstractNumId w:val="0"/>
  </w:num>
  <w:num w:numId="4" w16cid:durableId="1836217531">
    <w:abstractNumId w:val="5"/>
  </w:num>
  <w:num w:numId="5" w16cid:durableId="1050105277">
    <w:abstractNumId w:val="3"/>
  </w:num>
  <w:num w:numId="6" w16cid:durableId="1525901923">
    <w:abstractNumId w:val="4"/>
  </w:num>
  <w:num w:numId="7" w16cid:durableId="191450929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467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2706"/>
    <w:rsid w:val="00042E7D"/>
    <w:rsid w:val="0004361F"/>
    <w:rsid w:val="0005014E"/>
    <w:rsid w:val="000507D6"/>
    <w:rsid w:val="00051BC3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8356D"/>
    <w:rsid w:val="00084025"/>
    <w:rsid w:val="00084DD9"/>
    <w:rsid w:val="00085CA5"/>
    <w:rsid w:val="00086B57"/>
    <w:rsid w:val="00086DFC"/>
    <w:rsid w:val="00090DA6"/>
    <w:rsid w:val="00093BCD"/>
    <w:rsid w:val="000954D7"/>
    <w:rsid w:val="0009581D"/>
    <w:rsid w:val="00096738"/>
    <w:rsid w:val="00096F61"/>
    <w:rsid w:val="000A1C38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430E"/>
    <w:rsid w:val="000C6598"/>
    <w:rsid w:val="000C72FB"/>
    <w:rsid w:val="000D1216"/>
    <w:rsid w:val="000D2446"/>
    <w:rsid w:val="000D2BD3"/>
    <w:rsid w:val="000D32DC"/>
    <w:rsid w:val="000D40AB"/>
    <w:rsid w:val="000D4F01"/>
    <w:rsid w:val="000D62AE"/>
    <w:rsid w:val="000E07FB"/>
    <w:rsid w:val="000E1C08"/>
    <w:rsid w:val="000E34B8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876"/>
    <w:rsid w:val="00101135"/>
    <w:rsid w:val="00101905"/>
    <w:rsid w:val="00101E79"/>
    <w:rsid w:val="001037D4"/>
    <w:rsid w:val="00103810"/>
    <w:rsid w:val="00103C72"/>
    <w:rsid w:val="00105AD9"/>
    <w:rsid w:val="0010735D"/>
    <w:rsid w:val="001109AC"/>
    <w:rsid w:val="001124B3"/>
    <w:rsid w:val="00112785"/>
    <w:rsid w:val="001127D4"/>
    <w:rsid w:val="00112C21"/>
    <w:rsid w:val="0011415B"/>
    <w:rsid w:val="00114637"/>
    <w:rsid w:val="001166B1"/>
    <w:rsid w:val="001209DE"/>
    <w:rsid w:val="001211F6"/>
    <w:rsid w:val="001212C7"/>
    <w:rsid w:val="0012136E"/>
    <w:rsid w:val="00121DF3"/>
    <w:rsid w:val="00126237"/>
    <w:rsid w:val="001302CE"/>
    <w:rsid w:val="0013099C"/>
    <w:rsid w:val="001333C9"/>
    <w:rsid w:val="0013349F"/>
    <w:rsid w:val="00134AE4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ACE"/>
    <w:rsid w:val="00145D43"/>
    <w:rsid w:val="001467D7"/>
    <w:rsid w:val="00146DCF"/>
    <w:rsid w:val="001473FD"/>
    <w:rsid w:val="00150799"/>
    <w:rsid w:val="00150952"/>
    <w:rsid w:val="00155AF0"/>
    <w:rsid w:val="00157A6A"/>
    <w:rsid w:val="00160071"/>
    <w:rsid w:val="0016022D"/>
    <w:rsid w:val="00160310"/>
    <w:rsid w:val="0016061F"/>
    <w:rsid w:val="001609DB"/>
    <w:rsid w:val="00160E00"/>
    <w:rsid w:val="00162E72"/>
    <w:rsid w:val="00164CFC"/>
    <w:rsid w:val="00171D45"/>
    <w:rsid w:val="00173835"/>
    <w:rsid w:val="001748D6"/>
    <w:rsid w:val="00176185"/>
    <w:rsid w:val="00176B97"/>
    <w:rsid w:val="00183F58"/>
    <w:rsid w:val="001860F5"/>
    <w:rsid w:val="00187ADA"/>
    <w:rsid w:val="001901A2"/>
    <w:rsid w:val="00192C46"/>
    <w:rsid w:val="00193020"/>
    <w:rsid w:val="00194378"/>
    <w:rsid w:val="00195DD9"/>
    <w:rsid w:val="0019670B"/>
    <w:rsid w:val="00196C17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B60"/>
    <w:rsid w:val="001B0C74"/>
    <w:rsid w:val="001B2825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5C2A"/>
    <w:rsid w:val="001D1407"/>
    <w:rsid w:val="001D22EC"/>
    <w:rsid w:val="001D29C1"/>
    <w:rsid w:val="001D7DA2"/>
    <w:rsid w:val="001E0BCF"/>
    <w:rsid w:val="001E1129"/>
    <w:rsid w:val="001E1BEE"/>
    <w:rsid w:val="001E3D37"/>
    <w:rsid w:val="001E41F3"/>
    <w:rsid w:val="001E742C"/>
    <w:rsid w:val="001F121A"/>
    <w:rsid w:val="001F1549"/>
    <w:rsid w:val="001F1817"/>
    <w:rsid w:val="001F406A"/>
    <w:rsid w:val="001F4FAB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AF9"/>
    <w:rsid w:val="002141D9"/>
    <w:rsid w:val="00220349"/>
    <w:rsid w:val="00220405"/>
    <w:rsid w:val="00221C5A"/>
    <w:rsid w:val="00222013"/>
    <w:rsid w:val="002249E0"/>
    <w:rsid w:val="002264D8"/>
    <w:rsid w:val="00227C93"/>
    <w:rsid w:val="00230073"/>
    <w:rsid w:val="00232611"/>
    <w:rsid w:val="00232B70"/>
    <w:rsid w:val="00233AFC"/>
    <w:rsid w:val="00235BDF"/>
    <w:rsid w:val="002405A4"/>
    <w:rsid w:val="00241A66"/>
    <w:rsid w:val="00242D7F"/>
    <w:rsid w:val="00243BDC"/>
    <w:rsid w:val="00245BFC"/>
    <w:rsid w:val="00245CA4"/>
    <w:rsid w:val="0024707C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DD"/>
    <w:rsid w:val="0026715F"/>
    <w:rsid w:val="0026741D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901A3"/>
    <w:rsid w:val="0029157F"/>
    <w:rsid w:val="002940D8"/>
    <w:rsid w:val="002954BB"/>
    <w:rsid w:val="00295744"/>
    <w:rsid w:val="002977CB"/>
    <w:rsid w:val="002A0A67"/>
    <w:rsid w:val="002A29B2"/>
    <w:rsid w:val="002A3654"/>
    <w:rsid w:val="002A4DCB"/>
    <w:rsid w:val="002A6222"/>
    <w:rsid w:val="002A7EBA"/>
    <w:rsid w:val="002A7F3A"/>
    <w:rsid w:val="002B0756"/>
    <w:rsid w:val="002B14D3"/>
    <w:rsid w:val="002B159B"/>
    <w:rsid w:val="002B42D8"/>
    <w:rsid w:val="002B4D7F"/>
    <w:rsid w:val="002B4E18"/>
    <w:rsid w:val="002B5741"/>
    <w:rsid w:val="002C7E01"/>
    <w:rsid w:val="002D16DD"/>
    <w:rsid w:val="002D607D"/>
    <w:rsid w:val="002D6A77"/>
    <w:rsid w:val="002E008A"/>
    <w:rsid w:val="002E137B"/>
    <w:rsid w:val="002E2700"/>
    <w:rsid w:val="002E3F2A"/>
    <w:rsid w:val="002E69D0"/>
    <w:rsid w:val="002E6CD4"/>
    <w:rsid w:val="002F029B"/>
    <w:rsid w:val="002F3F5B"/>
    <w:rsid w:val="002F45F1"/>
    <w:rsid w:val="002F48D2"/>
    <w:rsid w:val="002F53B6"/>
    <w:rsid w:val="002F7D40"/>
    <w:rsid w:val="00300465"/>
    <w:rsid w:val="00300A37"/>
    <w:rsid w:val="00300FAB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28F3"/>
    <w:rsid w:val="0033294A"/>
    <w:rsid w:val="00334295"/>
    <w:rsid w:val="003355FB"/>
    <w:rsid w:val="003377F0"/>
    <w:rsid w:val="00341F6F"/>
    <w:rsid w:val="00342D98"/>
    <w:rsid w:val="0034341E"/>
    <w:rsid w:val="00343CD7"/>
    <w:rsid w:val="00345383"/>
    <w:rsid w:val="00346D77"/>
    <w:rsid w:val="00350C3D"/>
    <w:rsid w:val="003556DC"/>
    <w:rsid w:val="00355C6B"/>
    <w:rsid w:val="003573A5"/>
    <w:rsid w:val="003575E5"/>
    <w:rsid w:val="003609EF"/>
    <w:rsid w:val="003614D1"/>
    <w:rsid w:val="0036231A"/>
    <w:rsid w:val="0036418A"/>
    <w:rsid w:val="0036509E"/>
    <w:rsid w:val="00366950"/>
    <w:rsid w:val="00366971"/>
    <w:rsid w:val="00367D9B"/>
    <w:rsid w:val="00370456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688D"/>
    <w:rsid w:val="003A6DD8"/>
    <w:rsid w:val="003A75F5"/>
    <w:rsid w:val="003A7F68"/>
    <w:rsid w:val="003B0DCE"/>
    <w:rsid w:val="003B0E73"/>
    <w:rsid w:val="003B5F64"/>
    <w:rsid w:val="003B79C8"/>
    <w:rsid w:val="003C1478"/>
    <w:rsid w:val="003C2766"/>
    <w:rsid w:val="003C2940"/>
    <w:rsid w:val="003C4691"/>
    <w:rsid w:val="003C4FCA"/>
    <w:rsid w:val="003C6AD0"/>
    <w:rsid w:val="003D1092"/>
    <w:rsid w:val="003D1466"/>
    <w:rsid w:val="003D5051"/>
    <w:rsid w:val="003D5C48"/>
    <w:rsid w:val="003D6AF6"/>
    <w:rsid w:val="003D6BC5"/>
    <w:rsid w:val="003E0DD2"/>
    <w:rsid w:val="003E1A36"/>
    <w:rsid w:val="003E33B8"/>
    <w:rsid w:val="003E51C2"/>
    <w:rsid w:val="003E74A0"/>
    <w:rsid w:val="003F055F"/>
    <w:rsid w:val="003F20A4"/>
    <w:rsid w:val="003F24DC"/>
    <w:rsid w:val="003F3287"/>
    <w:rsid w:val="003F4BEA"/>
    <w:rsid w:val="003F6B3D"/>
    <w:rsid w:val="003F7CD1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17C34"/>
    <w:rsid w:val="004242F1"/>
    <w:rsid w:val="0042625D"/>
    <w:rsid w:val="00426FCD"/>
    <w:rsid w:val="0043163D"/>
    <w:rsid w:val="00433730"/>
    <w:rsid w:val="0043576E"/>
    <w:rsid w:val="00435B12"/>
    <w:rsid w:val="0043660E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718"/>
    <w:rsid w:val="004567CC"/>
    <w:rsid w:val="004603D2"/>
    <w:rsid w:val="004607A2"/>
    <w:rsid w:val="00461008"/>
    <w:rsid w:val="00461F12"/>
    <w:rsid w:val="004635E5"/>
    <w:rsid w:val="00471065"/>
    <w:rsid w:val="004717EA"/>
    <w:rsid w:val="00471D69"/>
    <w:rsid w:val="004745E7"/>
    <w:rsid w:val="00477DCB"/>
    <w:rsid w:val="004801BC"/>
    <w:rsid w:val="00480835"/>
    <w:rsid w:val="00480B98"/>
    <w:rsid w:val="00482B43"/>
    <w:rsid w:val="00483F13"/>
    <w:rsid w:val="00483F54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794F"/>
    <w:rsid w:val="004B01A5"/>
    <w:rsid w:val="004B0912"/>
    <w:rsid w:val="004B1493"/>
    <w:rsid w:val="004B2C2D"/>
    <w:rsid w:val="004B351D"/>
    <w:rsid w:val="004B418F"/>
    <w:rsid w:val="004B526E"/>
    <w:rsid w:val="004B7016"/>
    <w:rsid w:val="004B720D"/>
    <w:rsid w:val="004B73D1"/>
    <w:rsid w:val="004B75B7"/>
    <w:rsid w:val="004B7B95"/>
    <w:rsid w:val="004C0BE8"/>
    <w:rsid w:val="004C29A3"/>
    <w:rsid w:val="004C31F2"/>
    <w:rsid w:val="004C441C"/>
    <w:rsid w:val="004C56A7"/>
    <w:rsid w:val="004C5DAE"/>
    <w:rsid w:val="004C6200"/>
    <w:rsid w:val="004C6530"/>
    <w:rsid w:val="004D336B"/>
    <w:rsid w:val="004D455F"/>
    <w:rsid w:val="004D4A95"/>
    <w:rsid w:val="004D5164"/>
    <w:rsid w:val="004D575F"/>
    <w:rsid w:val="004D57D7"/>
    <w:rsid w:val="004D746E"/>
    <w:rsid w:val="004D751D"/>
    <w:rsid w:val="004E3C15"/>
    <w:rsid w:val="004F0155"/>
    <w:rsid w:val="004F1AD2"/>
    <w:rsid w:val="004F24BD"/>
    <w:rsid w:val="004F57CD"/>
    <w:rsid w:val="004F5949"/>
    <w:rsid w:val="004F5BE9"/>
    <w:rsid w:val="004F6175"/>
    <w:rsid w:val="004F6267"/>
    <w:rsid w:val="004F661B"/>
    <w:rsid w:val="00503C1B"/>
    <w:rsid w:val="005045C7"/>
    <w:rsid w:val="005046A6"/>
    <w:rsid w:val="0050517D"/>
    <w:rsid w:val="00506826"/>
    <w:rsid w:val="005105E0"/>
    <w:rsid w:val="0051196A"/>
    <w:rsid w:val="005135A1"/>
    <w:rsid w:val="0051580D"/>
    <w:rsid w:val="0052213F"/>
    <w:rsid w:val="005223D8"/>
    <w:rsid w:val="00523336"/>
    <w:rsid w:val="00526EF6"/>
    <w:rsid w:val="005279F5"/>
    <w:rsid w:val="0053160A"/>
    <w:rsid w:val="00532891"/>
    <w:rsid w:val="00532EAB"/>
    <w:rsid w:val="00533927"/>
    <w:rsid w:val="0053550D"/>
    <w:rsid w:val="005371B9"/>
    <w:rsid w:val="0054198B"/>
    <w:rsid w:val="005424E1"/>
    <w:rsid w:val="00544788"/>
    <w:rsid w:val="00546044"/>
    <w:rsid w:val="00547111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378D"/>
    <w:rsid w:val="00564EDF"/>
    <w:rsid w:val="0056673A"/>
    <w:rsid w:val="00566F6F"/>
    <w:rsid w:val="0057089C"/>
    <w:rsid w:val="00570DF6"/>
    <w:rsid w:val="00572AF5"/>
    <w:rsid w:val="00574954"/>
    <w:rsid w:val="005767B2"/>
    <w:rsid w:val="00580EF6"/>
    <w:rsid w:val="005813EC"/>
    <w:rsid w:val="00581ECE"/>
    <w:rsid w:val="0058240F"/>
    <w:rsid w:val="00582A39"/>
    <w:rsid w:val="00582BE2"/>
    <w:rsid w:val="00583FEE"/>
    <w:rsid w:val="005855D1"/>
    <w:rsid w:val="00587F6A"/>
    <w:rsid w:val="005912FE"/>
    <w:rsid w:val="00592D74"/>
    <w:rsid w:val="0059301A"/>
    <w:rsid w:val="005945D5"/>
    <w:rsid w:val="005948BA"/>
    <w:rsid w:val="00596753"/>
    <w:rsid w:val="005970EE"/>
    <w:rsid w:val="005A61EB"/>
    <w:rsid w:val="005A6679"/>
    <w:rsid w:val="005B1FCC"/>
    <w:rsid w:val="005B3086"/>
    <w:rsid w:val="005B3792"/>
    <w:rsid w:val="005B4127"/>
    <w:rsid w:val="005B62B9"/>
    <w:rsid w:val="005B7AC3"/>
    <w:rsid w:val="005C0252"/>
    <w:rsid w:val="005C2D20"/>
    <w:rsid w:val="005C4B24"/>
    <w:rsid w:val="005C6479"/>
    <w:rsid w:val="005D07BE"/>
    <w:rsid w:val="005D27CA"/>
    <w:rsid w:val="005D2AB2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E"/>
    <w:rsid w:val="005F7FF7"/>
    <w:rsid w:val="006003A2"/>
    <w:rsid w:val="00600458"/>
    <w:rsid w:val="006006C1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139A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542"/>
    <w:rsid w:val="00663B18"/>
    <w:rsid w:val="00667016"/>
    <w:rsid w:val="0067057F"/>
    <w:rsid w:val="00672571"/>
    <w:rsid w:val="006726D2"/>
    <w:rsid w:val="006735AF"/>
    <w:rsid w:val="00676A70"/>
    <w:rsid w:val="0068444E"/>
    <w:rsid w:val="00691021"/>
    <w:rsid w:val="006939C7"/>
    <w:rsid w:val="00693E69"/>
    <w:rsid w:val="00694F50"/>
    <w:rsid w:val="00695808"/>
    <w:rsid w:val="00696432"/>
    <w:rsid w:val="006A1A7B"/>
    <w:rsid w:val="006A2209"/>
    <w:rsid w:val="006A5853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3784"/>
    <w:rsid w:val="0071537C"/>
    <w:rsid w:val="0071755D"/>
    <w:rsid w:val="00717D86"/>
    <w:rsid w:val="00721325"/>
    <w:rsid w:val="007218D0"/>
    <w:rsid w:val="00722896"/>
    <w:rsid w:val="00724EF9"/>
    <w:rsid w:val="0072522A"/>
    <w:rsid w:val="007320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4DD"/>
    <w:rsid w:val="007834E2"/>
    <w:rsid w:val="00784193"/>
    <w:rsid w:val="0078579E"/>
    <w:rsid w:val="0079074F"/>
    <w:rsid w:val="00791A68"/>
    <w:rsid w:val="00792342"/>
    <w:rsid w:val="007955CC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24BB"/>
    <w:rsid w:val="007B2702"/>
    <w:rsid w:val="007B293C"/>
    <w:rsid w:val="007B3FE2"/>
    <w:rsid w:val="007B504B"/>
    <w:rsid w:val="007B512A"/>
    <w:rsid w:val="007C0A23"/>
    <w:rsid w:val="007C13F4"/>
    <w:rsid w:val="007C2097"/>
    <w:rsid w:val="007C211A"/>
    <w:rsid w:val="007C28A7"/>
    <w:rsid w:val="007C36F2"/>
    <w:rsid w:val="007D46DC"/>
    <w:rsid w:val="007D6A07"/>
    <w:rsid w:val="007D6DB1"/>
    <w:rsid w:val="007D7566"/>
    <w:rsid w:val="007E0564"/>
    <w:rsid w:val="007E07EF"/>
    <w:rsid w:val="007E0E30"/>
    <w:rsid w:val="007E26E1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6C4"/>
    <w:rsid w:val="00801CF0"/>
    <w:rsid w:val="0080284C"/>
    <w:rsid w:val="0080392D"/>
    <w:rsid w:val="008040A8"/>
    <w:rsid w:val="00804EC2"/>
    <w:rsid w:val="00807B85"/>
    <w:rsid w:val="00810296"/>
    <w:rsid w:val="00814CF6"/>
    <w:rsid w:val="00821DC7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5541"/>
    <w:rsid w:val="00861BAC"/>
    <w:rsid w:val="00861EC3"/>
    <w:rsid w:val="008626E7"/>
    <w:rsid w:val="00864DAC"/>
    <w:rsid w:val="008667AF"/>
    <w:rsid w:val="0086761B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5954"/>
    <w:rsid w:val="00895D6B"/>
    <w:rsid w:val="008968BD"/>
    <w:rsid w:val="00896C64"/>
    <w:rsid w:val="00896D84"/>
    <w:rsid w:val="00897D91"/>
    <w:rsid w:val="008A03D7"/>
    <w:rsid w:val="008A3054"/>
    <w:rsid w:val="008A45A6"/>
    <w:rsid w:val="008A5658"/>
    <w:rsid w:val="008A58E9"/>
    <w:rsid w:val="008A60A2"/>
    <w:rsid w:val="008A6B4B"/>
    <w:rsid w:val="008B0905"/>
    <w:rsid w:val="008B2743"/>
    <w:rsid w:val="008B3228"/>
    <w:rsid w:val="008B3B03"/>
    <w:rsid w:val="008C1E5A"/>
    <w:rsid w:val="008C6934"/>
    <w:rsid w:val="008D01F1"/>
    <w:rsid w:val="008D4141"/>
    <w:rsid w:val="008D5A5B"/>
    <w:rsid w:val="008E133B"/>
    <w:rsid w:val="008E1470"/>
    <w:rsid w:val="008E227A"/>
    <w:rsid w:val="008E4D4B"/>
    <w:rsid w:val="008E57B6"/>
    <w:rsid w:val="008E6B1F"/>
    <w:rsid w:val="008F0F75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1115"/>
    <w:rsid w:val="0091261A"/>
    <w:rsid w:val="00912A5E"/>
    <w:rsid w:val="009131FF"/>
    <w:rsid w:val="00913E0B"/>
    <w:rsid w:val="00913F47"/>
    <w:rsid w:val="009148DE"/>
    <w:rsid w:val="00916386"/>
    <w:rsid w:val="00916DEC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C1A"/>
    <w:rsid w:val="00956250"/>
    <w:rsid w:val="00956A50"/>
    <w:rsid w:val="0095736A"/>
    <w:rsid w:val="00957C00"/>
    <w:rsid w:val="00960389"/>
    <w:rsid w:val="00961646"/>
    <w:rsid w:val="0096262E"/>
    <w:rsid w:val="00964E66"/>
    <w:rsid w:val="00966D6E"/>
    <w:rsid w:val="00973015"/>
    <w:rsid w:val="00974255"/>
    <w:rsid w:val="00974F0C"/>
    <w:rsid w:val="0097547D"/>
    <w:rsid w:val="00976E1E"/>
    <w:rsid w:val="009777D9"/>
    <w:rsid w:val="00977A4A"/>
    <w:rsid w:val="00980F70"/>
    <w:rsid w:val="00981752"/>
    <w:rsid w:val="00982DFC"/>
    <w:rsid w:val="00985613"/>
    <w:rsid w:val="00986821"/>
    <w:rsid w:val="00990B3D"/>
    <w:rsid w:val="00991B88"/>
    <w:rsid w:val="009928B8"/>
    <w:rsid w:val="00992B6F"/>
    <w:rsid w:val="0099321D"/>
    <w:rsid w:val="0099572C"/>
    <w:rsid w:val="009A07BF"/>
    <w:rsid w:val="009A3848"/>
    <w:rsid w:val="009A4CC3"/>
    <w:rsid w:val="009A4E0F"/>
    <w:rsid w:val="009A5255"/>
    <w:rsid w:val="009A5753"/>
    <w:rsid w:val="009A579D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C54"/>
    <w:rsid w:val="009D0E4E"/>
    <w:rsid w:val="009D476E"/>
    <w:rsid w:val="009D7147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29A3"/>
    <w:rsid w:val="009F32FA"/>
    <w:rsid w:val="009F5071"/>
    <w:rsid w:val="009F66AC"/>
    <w:rsid w:val="009F734F"/>
    <w:rsid w:val="009F7D81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4B28"/>
    <w:rsid w:val="00A45128"/>
    <w:rsid w:val="00A46561"/>
    <w:rsid w:val="00A469B6"/>
    <w:rsid w:val="00A46FFE"/>
    <w:rsid w:val="00A47E70"/>
    <w:rsid w:val="00A50CF0"/>
    <w:rsid w:val="00A52F6F"/>
    <w:rsid w:val="00A54077"/>
    <w:rsid w:val="00A57528"/>
    <w:rsid w:val="00A601CD"/>
    <w:rsid w:val="00A601E5"/>
    <w:rsid w:val="00A6456D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671C"/>
    <w:rsid w:val="00A8046F"/>
    <w:rsid w:val="00A810AD"/>
    <w:rsid w:val="00A81D66"/>
    <w:rsid w:val="00A81EA3"/>
    <w:rsid w:val="00A829C3"/>
    <w:rsid w:val="00A830E3"/>
    <w:rsid w:val="00A8348B"/>
    <w:rsid w:val="00A84550"/>
    <w:rsid w:val="00A90724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981"/>
    <w:rsid w:val="00AB6C65"/>
    <w:rsid w:val="00AC0B02"/>
    <w:rsid w:val="00AC256C"/>
    <w:rsid w:val="00AC2C02"/>
    <w:rsid w:val="00AC3A3B"/>
    <w:rsid w:val="00AC5820"/>
    <w:rsid w:val="00AC6599"/>
    <w:rsid w:val="00AD1CD8"/>
    <w:rsid w:val="00AD379A"/>
    <w:rsid w:val="00AD4ADA"/>
    <w:rsid w:val="00AD7555"/>
    <w:rsid w:val="00AE007E"/>
    <w:rsid w:val="00AE07BF"/>
    <w:rsid w:val="00AE1718"/>
    <w:rsid w:val="00AE2836"/>
    <w:rsid w:val="00AE3B37"/>
    <w:rsid w:val="00AE75FD"/>
    <w:rsid w:val="00AE7B1B"/>
    <w:rsid w:val="00AF357C"/>
    <w:rsid w:val="00AF3B0B"/>
    <w:rsid w:val="00AF5B9C"/>
    <w:rsid w:val="00B05D84"/>
    <w:rsid w:val="00B06B88"/>
    <w:rsid w:val="00B07742"/>
    <w:rsid w:val="00B07AF4"/>
    <w:rsid w:val="00B07C51"/>
    <w:rsid w:val="00B107D2"/>
    <w:rsid w:val="00B10E9C"/>
    <w:rsid w:val="00B111F9"/>
    <w:rsid w:val="00B11841"/>
    <w:rsid w:val="00B13880"/>
    <w:rsid w:val="00B14250"/>
    <w:rsid w:val="00B14E1C"/>
    <w:rsid w:val="00B175B1"/>
    <w:rsid w:val="00B17C3F"/>
    <w:rsid w:val="00B17EC1"/>
    <w:rsid w:val="00B203F1"/>
    <w:rsid w:val="00B23DAA"/>
    <w:rsid w:val="00B24EC9"/>
    <w:rsid w:val="00B258BB"/>
    <w:rsid w:val="00B25DB6"/>
    <w:rsid w:val="00B27A76"/>
    <w:rsid w:val="00B3074E"/>
    <w:rsid w:val="00B30D15"/>
    <w:rsid w:val="00B3127E"/>
    <w:rsid w:val="00B3427D"/>
    <w:rsid w:val="00B407CF"/>
    <w:rsid w:val="00B40A6D"/>
    <w:rsid w:val="00B41C88"/>
    <w:rsid w:val="00B421C5"/>
    <w:rsid w:val="00B477CA"/>
    <w:rsid w:val="00B51287"/>
    <w:rsid w:val="00B51BA6"/>
    <w:rsid w:val="00B51BF9"/>
    <w:rsid w:val="00B52828"/>
    <w:rsid w:val="00B5725C"/>
    <w:rsid w:val="00B648DF"/>
    <w:rsid w:val="00B65C21"/>
    <w:rsid w:val="00B67B97"/>
    <w:rsid w:val="00B7159F"/>
    <w:rsid w:val="00B7315D"/>
    <w:rsid w:val="00B74ED6"/>
    <w:rsid w:val="00B75E77"/>
    <w:rsid w:val="00B76D02"/>
    <w:rsid w:val="00B76E16"/>
    <w:rsid w:val="00B80A56"/>
    <w:rsid w:val="00B83D59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0A12"/>
    <w:rsid w:val="00BA2544"/>
    <w:rsid w:val="00BA2CD7"/>
    <w:rsid w:val="00BA38FA"/>
    <w:rsid w:val="00BA3EC5"/>
    <w:rsid w:val="00BA51D9"/>
    <w:rsid w:val="00BA659F"/>
    <w:rsid w:val="00BA6B74"/>
    <w:rsid w:val="00BB1BF6"/>
    <w:rsid w:val="00BB2352"/>
    <w:rsid w:val="00BB5645"/>
    <w:rsid w:val="00BB5DFC"/>
    <w:rsid w:val="00BB794D"/>
    <w:rsid w:val="00BC019A"/>
    <w:rsid w:val="00BC0C8B"/>
    <w:rsid w:val="00BC25AF"/>
    <w:rsid w:val="00BC391C"/>
    <w:rsid w:val="00BC40B1"/>
    <w:rsid w:val="00BC5205"/>
    <w:rsid w:val="00BC79E3"/>
    <w:rsid w:val="00BC7EA1"/>
    <w:rsid w:val="00BD279D"/>
    <w:rsid w:val="00BD436E"/>
    <w:rsid w:val="00BD5479"/>
    <w:rsid w:val="00BD5B77"/>
    <w:rsid w:val="00BD5D39"/>
    <w:rsid w:val="00BD6BB8"/>
    <w:rsid w:val="00BE1F9C"/>
    <w:rsid w:val="00BE2B20"/>
    <w:rsid w:val="00BE47A2"/>
    <w:rsid w:val="00BE4952"/>
    <w:rsid w:val="00BE4DD2"/>
    <w:rsid w:val="00BE5483"/>
    <w:rsid w:val="00BE553A"/>
    <w:rsid w:val="00BE65BF"/>
    <w:rsid w:val="00BE6E84"/>
    <w:rsid w:val="00BF1721"/>
    <w:rsid w:val="00BF271E"/>
    <w:rsid w:val="00BF46A2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1FB4"/>
    <w:rsid w:val="00C4494A"/>
    <w:rsid w:val="00C4522A"/>
    <w:rsid w:val="00C47F3E"/>
    <w:rsid w:val="00C50E8C"/>
    <w:rsid w:val="00C51DFD"/>
    <w:rsid w:val="00C51E37"/>
    <w:rsid w:val="00C5286D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2F36"/>
    <w:rsid w:val="00C9436E"/>
    <w:rsid w:val="00C95985"/>
    <w:rsid w:val="00C9778B"/>
    <w:rsid w:val="00C979AE"/>
    <w:rsid w:val="00CA0B74"/>
    <w:rsid w:val="00CA1F3F"/>
    <w:rsid w:val="00CA3559"/>
    <w:rsid w:val="00CB07CA"/>
    <w:rsid w:val="00CB12BC"/>
    <w:rsid w:val="00CB151D"/>
    <w:rsid w:val="00CB2F11"/>
    <w:rsid w:val="00CB3774"/>
    <w:rsid w:val="00CB4135"/>
    <w:rsid w:val="00CB4875"/>
    <w:rsid w:val="00CB5ED7"/>
    <w:rsid w:val="00CC1A73"/>
    <w:rsid w:val="00CC1C39"/>
    <w:rsid w:val="00CC21F8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5E77"/>
    <w:rsid w:val="00CD6101"/>
    <w:rsid w:val="00CE041C"/>
    <w:rsid w:val="00CE0B19"/>
    <w:rsid w:val="00CE0BFA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3E9A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772"/>
    <w:rsid w:val="00D25A5F"/>
    <w:rsid w:val="00D3151A"/>
    <w:rsid w:val="00D32B66"/>
    <w:rsid w:val="00D34E67"/>
    <w:rsid w:val="00D3654B"/>
    <w:rsid w:val="00D366B9"/>
    <w:rsid w:val="00D374F9"/>
    <w:rsid w:val="00D4039D"/>
    <w:rsid w:val="00D426F1"/>
    <w:rsid w:val="00D44254"/>
    <w:rsid w:val="00D45108"/>
    <w:rsid w:val="00D4618B"/>
    <w:rsid w:val="00D47AEF"/>
    <w:rsid w:val="00D50255"/>
    <w:rsid w:val="00D50913"/>
    <w:rsid w:val="00D525A2"/>
    <w:rsid w:val="00D52BD7"/>
    <w:rsid w:val="00D56B68"/>
    <w:rsid w:val="00D57575"/>
    <w:rsid w:val="00D61AA0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387B"/>
    <w:rsid w:val="00D752FD"/>
    <w:rsid w:val="00D757B0"/>
    <w:rsid w:val="00D76235"/>
    <w:rsid w:val="00D76811"/>
    <w:rsid w:val="00D80B6A"/>
    <w:rsid w:val="00D83EBA"/>
    <w:rsid w:val="00D85B62"/>
    <w:rsid w:val="00D86DC8"/>
    <w:rsid w:val="00D900C6"/>
    <w:rsid w:val="00D91489"/>
    <w:rsid w:val="00D91571"/>
    <w:rsid w:val="00D93A23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27163"/>
    <w:rsid w:val="00E318A0"/>
    <w:rsid w:val="00E32E48"/>
    <w:rsid w:val="00E34898"/>
    <w:rsid w:val="00E37029"/>
    <w:rsid w:val="00E44194"/>
    <w:rsid w:val="00E462ED"/>
    <w:rsid w:val="00E5070D"/>
    <w:rsid w:val="00E50D3D"/>
    <w:rsid w:val="00E5305A"/>
    <w:rsid w:val="00E53EBC"/>
    <w:rsid w:val="00E541FB"/>
    <w:rsid w:val="00E54C66"/>
    <w:rsid w:val="00E643BA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4273"/>
    <w:rsid w:val="00E74EA5"/>
    <w:rsid w:val="00E75469"/>
    <w:rsid w:val="00E7593E"/>
    <w:rsid w:val="00E75AF3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D2"/>
    <w:rsid w:val="00EB1802"/>
    <w:rsid w:val="00EB304C"/>
    <w:rsid w:val="00EB40F5"/>
    <w:rsid w:val="00EB51E0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11C0"/>
    <w:rsid w:val="00EE16C4"/>
    <w:rsid w:val="00EE216E"/>
    <w:rsid w:val="00EE5EB2"/>
    <w:rsid w:val="00EE6CB4"/>
    <w:rsid w:val="00EE724F"/>
    <w:rsid w:val="00EE75B4"/>
    <w:rsid w:val="00EE7D7C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3645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47E8"/>
    <w:rsid w:val="00F25290"/>
    <w:rsid w:val="00F25D98"/>
    <w:rsid w:val="00F27CFC"/>
    <w:rsid w:val="00F300FB"/>
    <w:rsid w:val="00F309F1"/>
    <w:rsid w:val="00F324F8"/>
    <w:rsid w:val="00F43D5E"/>
    <w:rsid w:val="00F44707"/>
    <w:rsid w:val="00F44B1A"/>
    <w:rsid w:val="00F45719"/>
    <w:rsid w:val="00F467B9"/>
    <w:rsid w:val="00F510C9"/>
    <w:rsid w:val="00F530A0"/>
    <w:rsid w:val="00F543C8"/>
    <w:rsid w:val="00F547AE"/>
    <w:rsid w:val="00F562D6"/>
    <w:rsid w:val="00F57B52"/>
    <w:rsid w:val="00F57FCE"/>
    <w:rsid w:val="00F623F0"/>
    <w:rsid w:val="00F62A9B"/>
    <w:rsid w:val="00F62AB4"/>
    <w:rsid w:val="00F637A3"/>
    <w:rsid w:val="00F63CFF"/>
    <w:rsid w:val="00F65E51"/>
    <w:rsid w:val="00F6796E"/>
    <w:rsid w:val="00F708CA"/>
    <w:rsid w:val="00F72CAE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91EB2"/>
    <w:rsid w:val="00F95530"/>
    <w:rsid w:val="00F95DCB"/>
    <w:rsid w:val="00F96833"/>
    <w:rsid w:val="00F971DC"/>
    <w:rsid w:val="00FA1F4E"/>
    <w:rsid w:val="00FA2C28"/>
    <w:rsid w:val="00FA2F4F"/>
    <w:rsid w:val="00FA485A"/>
    <w:rsid w:val="00FA698F"/>
    <w:rsid w:val="00FB0A08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D7716"/>
    <w:rsid w:val="00FE02B4"/>
    <w:rsid w:val="00FE0C37"/>
    <w:rsid w:val="00FE49B9"/>
    <w:rsid w:val="00FE6941"/>
    <w:rsid w:val="00FE7207"/>
    <w:rsid w:val="00FF1A2A"/>
    <w:rsid w:val="00FF2C33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2128C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613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51368-3A0B-4ECF-9084-85742B007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4919</Words>
  <Characters>28044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32898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2022-05-25T13:22:00Z</dcterms:created>
  <dcterms:modified xsi:type="dcterms:W3CDTF">2022-05-25T13:22:00Z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