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03FC6" w14:textId="77777777" w:rsidR="00AB1C68" w:rsidRDefault="00AB1C68" w:rsidP="00AB1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R5s220524</w:t>
        </w:r>
      </w:fldSimple>
    </w:p>
    <w:p w14:paraId="637B5835" w14:textId="77777777" w:rsidR="00AB1C68" w:rsidRDefault="00AB1C68" w:rsidP="00AB1C6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1C68" w14:paraId="5F44D6B6" w14:textId="77777777" w:rsidTr="001017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3DBD3" w14:textId="77777777" w:rsidR="00AB1C68" w:rsidRDefault="00AB1C68" w:rsidP="001017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1C68" w14:paraId="39822DFC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DF2A2" w14:textId="77777777" w:rsidR="00AB1C68" w:rsidRDefault="00AB1C68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1C68" w14:paraId="51753117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ADD36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09ADE0F" w14:textId="77777777" w:rsidTr="001017CD">
        <w:tc>
          <w:tcPr>
            <w:tcW w:w="142" w:type="dxa"/>
            <w:tcBorders>
              <w:left w:val="single" w:sz="4" w:space="0" w:color="auto"/>
            </w:tcBorders>
          </w:tcPr>
          <w:p w14:paraId="17E91C58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F11F67" w14:textId="77777777" w:rsidR="00AB1C68" w:rsidRPr="00410371" w:rsidRDefault="00AB1C68" w:rsidP="001017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14E9E8B" w14:textId="77777777" w:rsidR="00AB1C68" w:rsidRDefault="00AB1C68" w:rsidP="001017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24F219" w14:textId="77777777" w:rsidR="00AB1C68" w:rsidRPr="00410371" w:rsidRDefault="00AB1C68" w:rsidP="001017C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2479</w:t>
              </w:r>
            </w:fldSimple>
          </w:p>
        </w:tc>
        <w:tc>
          <w:tcPr>
            <w:tcW w:w="709" w:type="dxa"/>
          </w:tcPr>
          <w:p w14:paraId="74685403" w14:textId="77777777" w:rsidR="00AB1C68" w:rsidRDefault="00AB1C68" w:rsidP="001017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6BFA5D" w14:textId="77777777" w:rsidR="00AB1C68" w:rsidRPr="00410371" w:rsidRDefault="00AB1C68" w:rsidP="001017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670A49F" w14:textId="77777777" w:rsidR="00AB1C68" w:rsidRDefault="00AB1C68" w:rsidP="001017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680B48" w14:textId="77777777" w:rsidR="00AB1C68" w:rsidRPr="00410371" w:rsidRDefault="00AB1C68" w:rsidP="001017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858060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5C94E4E7" w14:textId="77777777" w:rsidTr="001017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5B09B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408C604E" w14:textId="77777777" w:rsidTr="001017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E4D68" w14:textId="77777777" w:rsidR="00AB1C68" w:rsidRPr="00F25D98" w:rsidRDefault="00AB1C68" w:rsidP="001017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1C68" w14:paraId="06692ADB" w14:textId="77777777" w:rsidTr="001017CD">
        <w:tc>
          <w:tcPr>
            <w:tcW w:w="9641" w:type="dxa"/>
            <w:gridSpan w:val="9"/>
          </w:tcPr>
          <w:p w14:paraId="64575BC9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9DB834" w14:textId="77777777" w:rsidR="00AB1C68" w:rsidRDefault="00AB1C68" w:rsidP="00AB1C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1C68" w14:paraId="2EE8A150" w14:textId="77777777" w:rsidTr="001017CD">
        <w:tc>
          <w:tcPr>
            <w:tcW w:w="2835" w:type="dxa"/>
          </w:tcPr>
          <w:p w14:paraId="3CB04F8C" w14:textId="77777777" w:rsidR="00AB1C68" w:rsidRDefault="00AB1C68" w:rsidP="001017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E89197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261EA1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1D8FC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E14DD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193298A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AD895E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BCD1D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8B5F1" w14:textId="77777777" w:rsidR="00AB1C68" w:rsidRDefault="00AB1C68" w:rsidP="001017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814DD5" w14:textId="77777777" w:rsidR="00AB1C68" w:rsidRDefault="00AB1C68" w:rsidP="00AB1C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1C68" w14:paraId="4362771A" w14:textId="77777777" w:rsidTr="001017CD">
        <w:tc>
          <w:tcPr>
            <w:tcW w:w="9640" w:type="dxa"/>
            <w:gridSpan w:val="11"/>
          </w:tcPr>
          <w:p w14:paraId="5493C110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3D5B1A70" w14:textId="77777777" w:rsidTr="001017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7FF6B0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79A66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f_NR5GC_EmergencyCallRelease</w:t>
              </w:r>
            </w:fldSimple>
          </w:p>
        </w:tc>
      </w:tr>
      <w:tr w:rsidR="00AB1C68" w14:paraId="1A15BB28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6B121D4A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AA196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18F6FE3F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4EB9A1D5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239FA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AB1C68" w14:paraId="1F345BD4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568462DE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1D064" w14:textId="001AABD6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B1C68" w14:paraId="54529675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36B3A324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66EBA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9FA8611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7F62EBE1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00DBA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1B5D21" w14:textId="77777777" w:rsidR="00AB1C68" w:rsidRDefault="00AB1C68" w:rsidP="001017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09C8C" w14:textId="77777777" w:rsidR="00AB1C68" w:rsidRDefault="00AB1C68" w:rsidP="001017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26D5E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2022-04-05</w:t>
              </w:r>
            </w:fldSimple>
          </w:p>
        </w:tc>
      </w:tr>
      <w:tr w:rsidR="00AB1C68" w14:paraId="7BDFB2ED" w14:textId="77777777" w:rsidTr="001017CD">
        <w:tc>
          <w:tcPr>
            <w:tcW w:w="1843" w:type="dxa"/>
            <w:tcBorders>
              <w:left w:val="single" w:sz="4" w:space="0" w:color="auto"/>
            </w:tcBorders>
          </w:tcPr>
          <w:p w14:paraId="2AF608A1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5C2C8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FE58A2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9B20DC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861E1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7D225312" w14:textId="77777777" w:rsidTr="001017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E02528" w14:textId="77777777" w:rsidR="00AB1C68" w:rsidRDefault="00AB1C68" w:rsidP="001017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FE617F" w14:textId="77777777" w:rsidR="00AB1C68" w:rsidRDefault="00AB1C68" w:rsidP="00101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EF298B" w14:textId="77777777" w:rsidR="00AB1C68" w:rsidRDefault="00AB1C68" w:rsidP="001017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197C42" w14:textId="77777777" w:rsidR="00AB1C68" w:rsidRDefault="00AB1C68" w:rsidP="001017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C0C3C0" w14:textId="77777777" w:rsidR="00AB1C68" w:rsidRDefault="00AB1C68" w:rsidP="001017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AB1C68" w14:paraId="69A4C138" w14:textId="77777777" w:rsidTr="001017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9CDD4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BA1442" w14:textId="77777777" w:rsidR="00AB1C68" w:rsidRDefault="00AB1C68" w:rsidP="001017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A80470" w14:textId="77777777" w:rsidR="00AB1C68" w:rsidRDefault="00AB1C68" w:rsidP="001017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BF1C13" w14:textId="77777777" w:rsidR="00AB1C68" w:rsidRPr="007C2097" w:rsidRDefault="00AB1C68" w:rsidP="001017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1C68" w14:paraId="1F909580" w14:textId="77777777" w:rsidTr="001017CD">
        <w:tc>
          <w:tcPr>
            <w:tcW w:w="1843" w:type="dxa"/>
          </w:tcPr>
          <w:p w14:paraId="709563A6" w14:textId="77777777" w:rsidR="00AB1C68" w:rsidRDefault="00AB1C68" w:rsidP="001017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1CBD22" w14:textId="77777777" w:rsidR="00AB1C68" w:rsidRDefault="00AB1C68" w:rsidP="001017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27F9BC26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C4024E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0BDAE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:</w:t>
            </w:r>
          </w:p>
          <w:p w14:paraId="2909AEC7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f_NR5GC_EmergencyCallRelease(NR_CellId_Type p_NR_CellId) runs on NR5GC_PTC</w:t>
            </w:r>
          </w:p>
          <w:p w14:paraId="7382D7C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7D9D55DE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 := f_Get_PDUSessionForDNNType(f_NR5GC_MobileInfo_GetSessionInfoList(), Emergency_PDN); // @sic R5s210363 sic@</w:t>
            </w:r>
          </w:p>
          <w:p w14:paraId="17F41EA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GSM_MobilityInfo_Type v_PDUSession := valueof(v_GSM_MobilityInfo); // Must be there as previously established it</w:t>
            </w:r>
          </w:p>
          <w:p w14:paraId="0B48FA5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O1_Type v_PDUSessionId := v_PDUSession.SessionId;</w:t>
            </w:r>
          </w:p>
          <w:p w14:paraId="09B9616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boolean </w:t>
            </w:r>
            <w:r w:rsidRPr="0088187D">
              <w:rPr>
                <w:noProof/>
                <w:highlight w:val="green"/>
              </w:rPr>
              <w:t>v_WaitForReq := false</w:t>
            </w:r>
            <w:r>
              <w:rPr>
                <w:noProof/>
              </w:rPr>
              <w:t>;</w:t>
            </w:r>
          </w:p>
          <w:p w14:paraId="27DA9F4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timer t_Wait := 5.0;</w:t>
            </w:r>
          </w:p>
          <w:p w14:paraId="091D7875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4AA2D82D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f_IMS_IPCAN_SendCoOrdMsg(IMS[tsc_Index_IMS2]); // @sic R5s220039 sic@</w:t>
            </w:r>
          </w:p>
          <w:p w14:paraId="644C0E9C" w14:textId="77777777" w:rsidR="00AB1C68" w:rsidRPr="0088187D" w:rsidRDefault="00AB1C68" w:rsidP="00AB1C6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88187D">
              <w:rPr>
                <w:noProof/>
                <w:lang w:val="de-DE"/>
              </w:rPr>
              <w:t>t_Wait.start;</w:t>
            </w:r>
          </w:p>
          <w:p w14:paraId="54D975D3" w14:textId="77777777" w:rsidR="00AB1C68" w:rsidRPr="0088187D" w:rsidRDefault="00AB1C68" w:rsidP="00AB1C6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8187D">
              <w:rPr>
                <w:noProof/>
                <w:lang w:val="de-DE"/>
              </w:rPr>
              <w:t xml:space="preserve">    alt {         // @sic R5-216829 sic@</w:t>
            </w:r>
          </w:p>
          <w:p w14:paraId="358A02D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 w:rsidRPr="0088187D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[v_WaitForReq] a_NR5GC_PDUSessionReleaseReq (p_NR_CellId, v_PDUSessionId) // @sic R5s211524 sic@</w:t>
            </w:r>
          </w:p>
          <w:p w14:paraId="0A9C784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</w:t>
            </w:r>
          </w:p>
          <w:p w14:paraId="2FBF2B23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t_Wait.stop;</w:t>
            </w:r>
          </w:p>
          <w:p w14:paraId="53E6B46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v_WaitForReq := false;</w:t>
            </w:r>
          </w:p>
          <w:p w14:paraId="54A3D9B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repeat;</w:t>
            </w:r>
          </w:p>
          <w:p w14:paraId="2CE321F6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}</w:t>
            </w:r>
          </w:p>
          <w:p w14:paraId="209A98DC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IMS[tsc_Index_IMS2].receive(cmr_IMS_IPCAN_Trigger)  // @sic R5s220039 sic@</w:t>
            </w:r>
          </w:p>
          <w:p w14:paraId="65E6F621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t_Wait.stop }</w:t>
            </w:r>
          </w:p>
          <w:p w14:paraId="687D3165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t_Wait.timeout   // @sic R5s220039 sic@</w:t>
            </w:r>
          </w:p>
          <w:p w14:paraId="25DCCEA1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repeat }</w:t>
            </w:r>
          </w:p>
          <w:p w14:paraId="22EFAF4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6024513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4CB90B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f_NR5GC_PDUSessionRelease (p_NR_CellId,</w:t>
            </w:r>
          </w:p>
          <w:p w14:paraId="5663C3D2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v_PDUSessionId,</w:t>
            </w:r>
          </w:p>
          <w:p w14:paraId="4C5C2DA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cs_GMM_GSM_Cause (omit, '00100100'B));</w:t>
            </w:r>
          </w:p>
          <w:p w14:paraId="074F20E8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f_IP_RtpRtcpLoopback(IP, v_PDUSession.PdnIndex, tsc_IMS_MediaPort_M1, omit);  // @sic R5s210363 sic@</w:t>
            </w:r>
          </w:p>
          <w:p w14:paraId="01AE063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f_NR_PreliminaryPass(__FILE__, __LINE__, "Emergency Call Release");</w:t>
            </w:r>
          </w:p>
          <w:p w14:paraId="0C319D6A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6670A3C7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4809F0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Variable v_WaitForReq is set to FALSE, which results in the PDU Session Release REQ never being handled.</w:t>
            </w:r>
          </w:p>
          <w:p w14:paraId="629923A8" w14:textId="08B20206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 </w:t>
            </w:r>
          </w:p>
        </w:tc>
      </w:tr>
      <w:tr w:rsidR="00AB1C68" w14:paraId="6155F44A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3C8A9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5C07B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47797F7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9B145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627D9A" w14:textId="30045EBF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Initialized v_WaitForReq to true.</w:t>
            </w:r>
          </w:p>
        </w:tc>
      </w:tr>
      <w:tr w:rsidR="00AB1C68" w14:paraId="566EE769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C089F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837010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216CEBA2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07990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48206" w14:textId="32B39290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AB1C68" w14:paraId="7584DEC4" w14:textId="77777777" w:rsidTr="001017CD">
        <w:tc>
          <w:tcPr>
            <w:tcW w:w="2694" w:type="dxa"/>
            <w:gridSpan w:val="2"/>
          </w:tcPr>
          <w:p w14:paraId="6A987C51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E620CA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0BA744F4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2E8F0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EE9AC" w14:textId="2E0A7B9A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AB1C68" w14:paraId="3585DD35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CF379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53097" w14:textId="77777777" w:rsidR="00AB1C68" w:rsidRDefault="00AB1C68" w:rsidP="00AB1C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1C68" w14:paraId="73C6C807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4179D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8AC850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337CA7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1F978" w14:textId="77777777" w:rsidR="00AB1C68" w:rsidRDefault="00AB1C68" w:rsidP="00AB1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0C5287" w14:textId="77777777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0C0171BC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49D39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04B61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8A081" w14:textId="090ACC95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24DA8" w14:textId="77777777" w:rsidR="00AB1C68" w:rsidRDefault="00AB1C68" w:rsidP="00AB1C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9E2E0" w14:textId="1A3EEEC9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1CB59276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50247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E5347C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B58F4" w14:textId="7E572FE4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3075A9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EB940" w14:textId="7B5B57C7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28CC021E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073E8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B9093" w14:textId="77777777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65CFF" w14:textId="71D52DC5" w:rsidR="00AB1C68" w:rsidRDefault="00AB1C68" w:rsidP="00AB1C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3A9DBE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26C92" w14:textId="7A4375CA" w:rsidR="00AB1C68" w:rsidRDefault="00AB1C68" w:rsidP="00AB1C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1C68" w14:paraId="7132D468" w14:textId="77777777" w:rsidTr="001017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A1403" w14:textId="77777777" w:rsidR="00AB1C68" w:rsidRDefault="00AB1C68" w:rsidP="00AB1C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8C23" w14:textId="77777777" w:rsidR="00AB1C68" w:rsidRDefault="00AB1C68" w:rsidP="00AB1C68">
            <w:pPr>
              <w:pStyle w:val="CRCoverPage"/>
              <w:spacing w:after="0"/>
              <w:rPr>
                <w:noProof/>
              </w:rPr>
            </w:pPr>
          </w:p>
        </w:tc>
      </w:tr>
      <w:tr w:rsidR="00AB1C68" w14:paraId="0D656B43" w14:textId="77777777" w:rsidTr="001017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B94BD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5F359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1C68" w:rsidRPr="008863B9" w14:paraId="1B211F39" w14:textId="77777777" w:rsidTr="001017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D09939" w14:textId="77777777" w:rsidR="00AB1C68" w:rsidRPr="008863B9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92D5CF" w14:textId="77777777" w:rsidR="00AB1C68" w:rsidRPr="008863B9" w:rsidRDefault="00AB1C68" w:rsidP="00AB1C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1C68" w14:paraId="738812FB" w14:textId="77777777" w:rsidTr="001017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789F3" w14:textId="77777777" w:rsidR="00AB1C68" w:rsidRDefault="00AB1C68" w:rsidP="00AB1C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340A9D" w14:textId="77777777" w:rsidR="00AB1C68" w:rsidRDefault="00AB1C68" w:rsidP="00AB1C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5B5938" w14:textId="77777777" w:rsidR="00AB1C68" w:rsidRDefault="00AB1C68" w:rsidP="00AB1C68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0048896"/>
      <w:r>
        <w:rPr>
          <w:rStyle w:val="Emphasis"/>
          <w:rFonts w:ascii="Arial" w:hAnsi="Arial" w:cs="Arial"/>
        </w:rPr>
        <w:lastRenderedPageBreak/>
        <w:t>Table of Contents</w:t>
      </w:r>
      <w:bookmarkEnd w:id="1"/>
    </w:p>
    <w:p w14:paraId="7E4F80AA" w14:textId="5586E462" w:rsidR="002E6C46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E6C46" w:rsidRPr="000342C6">
        <w:rPr>
          <w:rFonts w:ascii="Arial" w:hAnsi="Arial" w:cs="Arial"/>
          <w:i/>
          <w:iCs/>
        </w:rPr>
        <w:t>Table of Contents</w:t>
      </w:r>
      <w:r w:rsidR="002E6C46">
        <w:tab/>
      </w:r>
      <w:r w:rsidR="002E6C46">
        <w:fldChar w:fldCharType="begin"/>
      </w:r>
      <w:r w:rsidR="002E6C46">
        <w:instrText xml:space="preserve"> PAGEREF _Toc100048896 \h </w:instrText>
      </w:r>
      <w:r w:rsidR="002E6C46">
        <w:fldChar w:fldCharType="separate"/>
      </w:r>
      <w:r w:rsidR="002E6C46">
        <w:t>3</w:t>
      </w:r>
      <w:r w:rsidR="002E6C46">
        <w:fldChar w:fldCharType="end"/>
      </w:r>
    </w:p>
    <w:p w14:paraId="4B07F40A" w14:textId="2EE43BA9" w:rsidR="002E6C46" w:rsidRDefault="002E6C4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342C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342C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_Toc100048897 \h </w:instrText>
      </w:r>
      <w:r>
        <w:fldChar w:fldCharType="separate"/>
      </w:r>
      <w:r>
        <w:t>4</w:t>
      </w:r>
      <w:r>
        <w:fldChar w:fldCharType="end"/>
      </w:r>
    </w:p>
    <w:p w14:paraId="0B2A0E42" w14:textId="6064DB40" w:rsidR="002E6C46" w:rsidRDefault="002E6C4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0342C6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0342C6">
        <w:rPr>
          <w:b/>
        </w:rPr>
        <w:t>f_NR5GC_EmergencyCallRelease</w:t>
      </w:r>
      <w:r>
        <w:tab/>
      </w:r>
      <w:r>
        <w:fldChar w:fldCharType="begin"/>
      </w:r>
      <w:r>
        <w:instrText xml:space="preserve"> PAGEREF _Toc100048898 \h </w:instrText>
      </w:r>
      <w:r>
        <w:fldChar w:fldCharType="separate"/>
      </w:r>
      <w:r>
        <w:t>4</w:t>
      </w:r>
      <w:r>
        <w:fldChar w:fldCharType="end"/>
      </w:r>
    </w:p>
    <w:p w14:paraId="01A29AD3" w14:textId="040CE8E6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00048897"/>
      <w:r>
        <w:rPr>
          <w:b/>
        </w:rPr>
        <w:t>Corrections required</w:t>
      </w:r>
      <w:bookmarkEnd w:id="2"/>
      <w:bookmarkEnd w:id="3"/>
      <w:bookmarkEnd w:id="4"/>
    </w:p>
    <w:p w14:paraId="56B5B225" w14:textId="4AB91114" w:rsidR="00647F8D" w:rsidRDefault="00864098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00048898"/>
      <w:r w:rsidRPr="00864098">
        <w:rPr>
          <w:b/>
        </w:rPr>
        <w:t>f_NR5GC_EmergencyCallRelease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72C6983A" w:rsidR="00647F8D" w:rsidRDefault="00864098" w:rsidP="00607FC7">
            <w:pPr>
              <w:pStyle w:val="CRCoverPage"/>
              <w:spacing w:after="0"/>
              <w:rPr>
                <w:noProof/>
              </w:rPr>
            </w:pPr>
            <w:r w:rsidRPr="00864098">
              <w:rPr>
                <w:noProof/>
              </w:rPr>
              <w:t>f_NR5GC_EmergencyCallRelease</w:t>
            </w:r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C4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:</w:t>
            </w:r>
          </w:p>
          <w:p w14:paraId="6C52077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 f_NR5GC_EmergencyCallRelease(NR_CellId_Type p_NR_CellId) runs on NR5GC_PTC</w:t>
            </w:r>
          </w:p>
          <w:p w14:paraId="21F4D78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48FDA046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template (omit) GSM_MobilityInfo_Type v_GSM_MobilityInfo := f_Get_PDUSessionForDNNType(f_NR5GC_MobileInfo_GetSessionInfoList(), Emergency_PDN); // @sic R5s210363 sic@</w:t>
            </w:r>
          </w:p>
          <w:p w14:paraId="44FA80C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GSM_MobilityInfo_Type v_PDUSession := valueof(v_GSM_MobilityInfo); // Must be there as previously established it</w:t>
            </w:r>
          </w:p>
          <w:p w14:paraId="592B73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O1_Type v_PDUSessionId := v_PDUSession.SessionId;</w:t>
            </w:r>
          </w:p>
          <w:p w14:paraId="72F3AB2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var boolean </w:t>
            </w:r>
            <w:r w:rsidRPr="0088187D">
              <w:rPr>
                <w:noProof/>
                <w:highlight w:val="green"/>
              </w:rPr>
              <w:t>v_WaitForReq := false</w:t>
            </w:r>
            <w:r>
              <w:rPr>
                <w:noProof/>
              </w:rPr>
              <w:t>;</w:t>
            </w:r>
          </w:p>
          <w:p w14:paraId="08FA41B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timer t_Wait := 5.0;</w:t>
            </w:r>
          </w:p>
          <w:p w14:paraId="03B748F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29771CE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f_IMS_IPCAN_SendCoOrdMsg(IMS[tsc_Index_IMS2]); // @sic R5s220039 sic@</w:t>
            </w:r>
          </w:p>
          <w:p w14:paraId="599B7B7D" w14:textId="77777777" w:rsidR="00864098" w:rsidRPr="0088187D" w:rsidRDefault="00864098" w:rsidP="0086409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 xml:space="preserve">    </w:t>
            </w:r>
            <w:r w:rsidRPr="0088187D">
              <w:rPr>
                <w:noProof/>
                <w:lang w:val="de-DE"/>
              </w:rPr>
              <w:t>t_Wait.start;</w:t>
            </w:r>
          </w:p>
          <w:p w14:paraId="3CDD5A81" w14:textId="77777777" w:rsidR="00864098" w:rsidRPr="0088187D" w:rsidRDefault="00864098" w:rsidP="0086409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88187D">
              <w:rPr>
                <w:noProof/>
                <w:lang w:val="de-DE"/>
              </w:rPr>
              <w:t xml:space="preserve">    alt {         // @sic R5-216829 sic@</w:t>
            </w:r>
          </w:p>
          <w:p w14:paraId="12E5D68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 w:rsidRPr="0088187D">
              <w:rPr>
                <w:noProof/>
                <w:lang w:val="de-DE"/>
              </w:rPr>
              <w:t xml:space="preserve">      </w:t>
            </w:r>
            <w:r>
              <w:rPr>
                <w:noProof/>
              </w:rPr>
              <w:t>[v_WaitForReq] a_NR5GC_PDUSessionReleaseReq (p_NR_CellId, v_PDUSessionId) // @sic R5s211524 sic@</w:t>
            </w:r>
          </w:p>
          <w:p w14:paraId="16633CA7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</w:t>
            </w:r>
          </w:p>
          <w:p w14:paraId="781A9D1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t_Wait.stop;</w:t>
            </w:r>
          </w:p>
          <w:p w14:paraId="3008A38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v_WaitForReq := false;</w:t>
            </w:r>
          </w:p>
          <w:p w14:paraId="5676C377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repeat;</w:t>
            </w:r>
          </w:p>
          <w:p w14:paraId="2535A05F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}</w:t>
            </w:r>
          </w:p>
          <w:p w14:paraId="155624D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IMS[tsc_Index_IMS2].receive(cmr_IMS_IPCAN_Trigger)  // @sic R5s220039 sic@</w:t>
            </w:r>
          </w:p>
          <w:p w14:paraId="24CF4AA2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t_Wait.stop }</w:t>
            </w:r>
          </w:p>
          <w:p w14:paraId="3F6EE12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[] t_Wait.timeout   // @sic R5s220039 sic@</w:t>
            </w:r>
          </w:p>
          <w:p w14:paraId="1BBF4BEA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{ repeat }</w:t>
            </w:r>
          </w:p>
          <w:p w14:paraId="14D007D5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BC9363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31D2E4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f_NR5GC_PDUSessionRelease (p_NR_CellId,</w:t>
            </w:r>
          </w:p>
          <w:p w14:paraId="2F7458C9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v_PDUSessionId,</w:t>
            </w:r>
          </w:p>
          <w:p w14:paraId="1D7ED656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                     cs_GMM_GSM_Cause (omit, '00100100'B));</w:t>
            </w:r>
          </w:p>
          <w:p w14:paraId="25F16761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f_IP_RtpRtcpLoopback(IP, v_PDUSession.PdnIndex, tsc_IMS_MediaPort_M1, omit);  // @sic R5s210363 sic@</w:t>
            </w:r>
          </w:p>
          <w:p w14:paraId="3917A850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f_NR_PreliminaryPass(__FILE__, __LINE__, "Emergency Call Release");</w:t>
            </w:r>
          </w:p>
          <w:p w14:paraId="5BA0E81E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  <w:p w14:paraId="46F5A5AF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E1FBCC" w14:textId="77777777" w:rsidR="00864098" w:rsidRDefault="00864098" w:rsidP="00864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Variable v_WaitForReq is set to FALSE, which results in the PDU Session Release REQ never being handled.</w:t>
            </w:r>
          </w:p>
          <w:p w14:paraId="02ABC4B8" w14:textId="7085970D" w:rsidR="00C072A0" w:rsidRPr="00607FC7" w:rsidRDefault="00864098" w:rsidP="00864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 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6280A8AD" w:rsidR="00607FC7" w:rsidRPr="00793CB9" w:rsidRDefault="00864098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Initialized v_WaitForReq to true.</w:t>
            </w:r>
          </w:p>
        </w:tc>
      </w:tr>
      <w:tr w:rsidR="00607FC7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309ED52D" w:rsidR="00607FC7" w:rsidRDefault="00864098" w:rsidP="00607FC7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NR5GC_IMSProcedures.ttcn</w:t>
            </w:r>
          </w:p>
        </w:tc>
      </w:tr>
      <w:tr w:rsidR="00607FC7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5302" w14:textId="65D140E5" w:rsidR="00607FC7" w:rsidRDefault="00053434" w:rsidP="00607FC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701D3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EmergencyCallRelease(</w:t>
            </w:r>
            <w:proofErr w:type="spellStart"/>
            <w:proofErr w:type="gramEnd"/>
            <w:r w:rsidRPr="00E22EA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runs on NR5GC_PTC</w:t>
            </w:r>
          </w:p>
          <w:p w14:paraId="201CE11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lastRenderedPageBreak/>
              <w:t xml:space="preserve">  {</w:t>
            </w:r>
          </w:p>
          <w:p w14:paraId="0EF3A069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f_Get_PDUSessionForDNNType(f_NR5GC_MobileInfo_GetSessionInfoList(),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@sic R5s210363 sic@</w:t>
            </w:r>
          </w:p>
          <w:p w14:paraId="335D99B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Must be there as previously established it</w:t>
            </w:r>
          </w:p>
          <w:p w14:paraId="28DE370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6FF25601" w14:textId="1D282551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3EDA64F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5.0;</w:t>
            </w:r>
          </w:p>
          <w:p w14:paraId="5B60AFB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</w:p>
          <w:p w14:paraId="274325E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IMS[tsc_Index_IMS2]); // @sic R5s220039 sic@</w:t>
            </w:r>
          </w:p>
          <w:p w14:paraId="5612D262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r w:rsidRPr="00E22EAF">
              <w:rPr>
                <w:rFonts w:ascii="Arial" w:hAnsi="Arial"/>
                <w:lang w:val="de-DE" w:eastAsia="en-GB"/>
              </w:rPr>
              <w:t>t_Wait.start;</w:t>
            </w:r>
          </w:p>
          <w:p w14:paraId="2B1DD8E9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alt {         // @sic R5-216829 sic@</w:t>
            </w:r>
          </w:p>
          <w:p w14:paraId="33173E4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  </w:t>
            </w:r>
            <w:r w:rsidRPr="00E22EAF">
              <w:rPr>
                <w:rFonts w:ascii="Arial" w:hAnsi="Arial"/>
                <w:lang w:eastAsia="en-GB"/>
              </w:rPr>
              <w:t>[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>] a_NR5GC_PDUSessionReleaseReq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// @sic R5s211524 sic@</w:t>
            </w:r>
          </w:p>
          <w:p w14:paraId="1DBD2F9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{</w:t>
            </w:r>
          </w:p>
          <w:p w14:paraId="7DD8839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763DCEE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3C36C4C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repeat;</w:t>
            </w:r>
          </w:p>
          <w:p w14:paraId="1C2849A2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}</w:t>
            </w:r>
          </w:p>
          <w:p w14:paraId="509D93E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IMS[</w:t>
            </w:r>
            <w:proofErr w:type="gramEnd"/>
            <w:r w:rsidRPr="00E22EAF">
              <w:rPr>
                <w:rFonts w:ascii="Arial" w:hAnsi="Arial"/>
                <w:lang w:eastAsia="en-GB"/>
              </w:rPr>
              <w:t>tsc_Index_IMS2].receive(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cmr_IMS_IPCAN_Trigger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 // @sic R5s220039 sic@</w:t>
            </w:r>
          </w:p>
          <w:p w14:paraId="4841079F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 xml:space="preserve">{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</w:t>
            </w:r>
            <w:proofErr w:type="gramEnd"/>
            <w:r w:rsidRPr="00E22EAF">
              <w:rPr>
                <w:rFonts w:ascii="Arial" w:hAnsi="Arial"/>
                <w:lang w:eastAsia="en-GB"/>
              </w:rPr>
              <w:t>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01CE49C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  // @sic R5s220039 sic@</w:t>
            </w:r>
          </w:p>
          <w:p w14:paraId="61F0800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{ repeat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626B68C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}</w:t>
            </w:r>
          </w:p>
          <w:p w14:paraId="4D9E7C0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</w:p>
          <w:p w14:paraId="54099A3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f_NR5GC_PDUSessionRelease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0F6E499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1509C0E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323A4DB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f_IP_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RtpRtcpLoopback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v_PDUSession.PdnIndex</w:t>
            </w:r>
            <w:proofErr w:type="spellEnd"/>
            <w:r w:rsidRPr="00E22EAF">
              <w:rPr>
                <w:rFonts w:ascii="Arial" w:hAnsi="Arial"/>
                <w:lang w:eastAsia="en-GB"/>
              </w:rPr>
              <w:t>, tsc_IMS_MediaPort_M1, omit);  // @sic R5s210363 sic@</w:t>
            </w:r>
          </w:p>
          <w:p w14:paraId="01C4194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__FILE__, __LINE__, "Emergency Call Release");</w:t>
            </w:r>
          </w:p>
          <w:p w14:paraId="09D33709" w14:textId="5B09C028" w:rsidR="00647F8D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Pr="00E22EAF" w:rsidRDefault="00647F8D">
            <w:pPr>
              <w:spacing w:after="0"/>
              <w:rPr>
                <w:rFonts w:ascii="Arial" w:hAnsi="Arial"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9BAD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>function f_NR5GC_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EmergencyCallRelease(</w:t>
            </w:r>
            <w:proofErr w:type="spellStart"/>
            <w:proofErr w:type="gramEnd"/>
            <w:r w:rsidRPr="00E22EAF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runs on NR5GC_PTC</w:t>
            </w:r>
          </w:p>
          <w:p w14:paraId="7709F81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{</w:t>
            </w:r>
          </w:p>
          <w:p w14:paraId="547F65B1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template (omit)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f_Get_PDUSessionForDNNType(f_NR5GC_MobileInfo_GetSessionInfoList(),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Emergency_PDN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@sic R5s210363 sic@</w:t>
            </w:r>
          </w:p>
          <w:p w14:paraId="366D215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GSM_MobilityInfo_Type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valueof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v_GSM_MobilityInfo</w:t>
            </w:r>
            <w:proofErr w:type="spellEnd"/>
            <w:r w:rsidRPr="00E22EAF">
              <w:rPr>
                <w:rFonts w:ascii="Arial" w:hAnsi="Arial"/>
                <w:lang w:eastAsia="en-GB"/>
              </w:rPr>
              <w:t>); // Must be there as previously established it</w:t>
            </w:r>
          </w:p>
          <w:p w14:paraId="13A447D2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O1_Type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2063EE8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boolean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E22EAF">
              <w:rPr>
                <w:rFonts w:ascii="Arial" w:hAnsi="Arial"/>
                <w:highlight w:val="green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highlight w:val="green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highlight w:val="green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highlight w:val="green"/>
                <w:lang w:eastAsia="en-GB"/>
              </w:rPr>
              <w:t>= true; //WA#11_4_5 false;</w:t>
            </w:r>
          </w:p>
          <w:p w14:paraId="34C25D1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timer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5.0;</w:t>
            </w:r>
          </w:p>
          <w:p w14:paraId="1F7A80C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</w:p>
          <w:p w14:paraId="39ABB720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f_IMS_IPCAN_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SendCoOrdMsg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IMS[tsc_Index_IMS2]); // @sic R5s220039 sic@</w:t>
            </w:r>
          </w:p>
          <w:p w14:paraId="0B9D1621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r w:rsidRPr="00E22EAF">
              <w:rPr>
                <w:rFonts w:ascii="Arial" w:hAnsi="Arial"/>
                <w:lang w:val="de-DE" w:eastAsia="en-GB"/>
              </w:rPr>
              <w:t>t_Wait.start;</w:t>
            </w:r>
          </w:p>
          <w:p w14:paraId="246698C0" w14:textId="77777777" w:rsidR="00E22EAF" w:rsidRPr="00E22EAF" w:rsidRDefault="00E22EAF" w:rsidP="00E22EAF">
            <w:pPr>
              <w:spacing w:after="0"/>
              <w:rPr>
                <w:rFonts w:ascii="Arial" w:hAnsi="Arial"/>
                <w:lang w:val="de-DE"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alt {         // @sic R5-216829 sic@</w:t>
            </w:r>
          </w:p>
          <w:p w14:paraId="0EFED06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val="de-DE" w:eastAsia="en-GB"/>
              </w:rPr>
              <w:t xml:space="preserve">      </w:t>
            </w:r>
            <w:r w:rsidRPr="00E22EAF">
              <w:rPr>
                <w:rFonts w:ascii="Arial" w:hAnsi="Arial"/>
                <w:lang w:eastAsia="en-GB"/>
              </w:rPr>
              <w:t>[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>] a_NR5GC_PDUSessionReleaseReq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// @sic R5s211524 sic@</w:t>
            </w:r>
          </w:p>
          <w:p w14:paraId="608D99F1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{</w:t>
            </w:r>
          </w:p>
          <w:p w14:paraId="335797E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>;</w:t>
            </w:r>
          </w:p>
          <w:p w14:paraId="426C561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WaitForReq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E22EAF">
              <w:rPr>
                <w:rFonts w:ascii="Arial" w:hAnsi="Arial"/>
                <w:lang w:eastAsia="en-GB"/>
              </w:rPr>
              <w:t>= false;</w:t>
            </w:r>
          </w:p>
          <w:p w14:paraId="512F4E8D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repeat;</w:t>
            </w:r>
          </w:p>
          <w:p w14:paraId="1EE558C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}</w:t>
            </w:r>
          </w:p>
          <w:p w14:paraId="5F8BB72A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IMS[</w:t>
            </w:r>
            <w:proofErr w:type="gramEnd"/>
            <w:r w:rsidRPr="00E22EAF">
              <w:rPr>
                <w:rFonts w:ascii="Arial" w:hAnsi="Arial"/>
                <w:lang w:eastAsia="en-GB"/>
              </w:rPr>
              <w:t>tsc_Index_IMS2].receive(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cmr_IMS_IPCAN_Trigger</w:t>
            </w:r>
            <w:proofErr w:type="spellEnd"/>
            <w:r w:rsidRPr="00E22EAF">
              <w:rPr>
                <w:rFonts w:ascii="Arial" w:hAnsi="Arial"/>
                <w:lang w:eastAsia="en-GB"/>
              </w:rPr>
              <w:t>)  // @sic R5s220039 sic@</w:t>
            </w:r>
          </w:p>
          <w:p w14:paraId="0DFE9D2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 xml:space="preserve">{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</w:t>
            </w:r>
            <w:proofErr w:type="gramEnd"/>
            <w:r w:rsidRPr="00E22EAF">
              <w:rPr>
                <w:rFonts w:ascii="Arial" w:hAnsi="Arial"/>
                <w:lang w:eastAsia="en-GB"/>
              </w:rPr>
              <w:t>_Wait.stop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7BE095CB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[]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t_Wait.timeout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  // @sic R5s220039 sic@</w:t>
            </w:r>
          </w:p>
          <w:p w14:paraId="71DF93C4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lastRenderedPageBreak/>
              <w:t xml:space="preserve">         </w:t>
            </w:r>
            <w:proofErr w:type="gramStart"/>
            <w:r w:rsidRPr="00E22EAF">
              <w:rPr>
                <w:rFonts w:ascii="Arial" w:hAnsi="Arial"/>
                <w:lang w:eastAsia="en-GB"/>
              </w:rPr>
              <w:t>{ repeat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 }</w:t>
            </w:r>
          </w:p>
          <w:p w14:paraId="2934AC55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}</w:t>
            </w:r>
          </w:p>
          <w:p w14:paraId="64C40288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</w:p>
          <w:p w14:paraId="4EA20A73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f_NR5GC_PDUSessionRelease (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3977BEF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v_PDUSessionId</w:t>
            </w:r>
            <w:proofErr w:type="spellEnd"/>
            <w:r w:rsidRPr="00E22EAF">
              <w:rPr>
                <w:rFonts w:ascii="Arial" w:hAnsi="Arial"/>
                <w:lang w:eastAsia="en-GB"/>
              </w:rPr>
              <w:t>,</w:t>
            </w:r>
          </w:p>
          <w:p w14:paraId="41E5AD66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                       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cs_GMM_GSM_Cause</w:t>
            </w:r>
            <w:proofErr w:type="spellEnd"/>
            <w:r w:rsidRPr="00E22EAF">
              <w:rPr>
                <w:rFonts w:ascii="Arial" w:hAnsi="Arial"/>
                <w:lang w:eastAsia="en-GB"/>
              </w:rPr>
              <w:t xml:space="preserve"> (omit, '00100100'B));</w:t>
            </w:r>
          </w:p>
          <w:p w14:paraId="2339E737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f_IP_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RtpRtcpLoopback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 xml:space="preserve">IP,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v_PDUSession.PdnIndex</w:t>
            </w:r>
            <w:proofErr w:type="spellEnd"/>
            <w:r w:rsidRPr="00E22EAF">
              <w:rPr>
                <w:rFonts w:ascii="Arial" w:hAnsi="Arial"/>
                <w:lang w:eastAsia="en-GB"/>
              </w:rPr>
              <w:t>, tsc_IMS_MediaPort_M1, omit);  // @sic R5s210363 sic@</w:t>
            </w:r>
          </w:p>
          <w:p w14:paraId="7F67F58E" w14:textId="77777777" w:rsidR="00E22EAF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E22EAF">
              <w:rPr>
                <w:rFonts w:ascii="Arial" w:hAnsi="Arial"/>
                <w:lang w:eastAsia="en-GB"/>
              </w:rPr>
              <w:t>f_NR_</w:t>
            </w:r>
            <w:proofErr w:type="gramStart"/>
            <w:r w:rsidRPr="00E22EAF">
              <w:rPr>
                <w:rFonts w:ascii="Arial" w:hAnsi="Arial"/>
                <w:lang w:eastAsia="en-GB"/>
              </w:rPr>
              <w:t>PreliminaryPass</w:t>
            </w:r>
            <w:proofErr w:type="spellEnd"/>
            <w:r w:rsidRPr="00E22EAF">
              <w:rPr>
                <w:rFonts w:ascii="Arial" w:hAnsi="Arial"/>
                <w:lang w:eastAsia="en-GB"/>
              </w:rPr>
              <w:t>(</w:t>
            </w:r>
            <w:proofErr w:type="gramEnd"/>
            <w:r w:rsidRPr="00E22EAF">
              <w:rPr>
                <w:rFonts w:ascii="Arial" w:hAnsi="Arial"/>
                <w:lang w:eastAsia="en-GB"/>
              </w:rPr>
              <w:t>__FILE__, __LINE__, "Emergency Call Release");</w:t>
            </w:r>
          </w:p>
          <w:p w14:paraId="41C1BA53" w14:textId="52443ADA" w:rsidR="00647F8D" w:rsidRPr="00E22EAF" w:rsidRDefault="00E22EAF" w:rsidP="00E22EAF">
            <w:pPr>
              <w:spacing w:after="0"/>
              <w:rPr>
                <w:rFonts w:ascii="Arial" w:hAnsi="Arial"/>
                <w:lang w:eastAsia="en-GB"/>
              </w:rPr>
            </w:pPr>
            <w:r w:rsidRPr="00E22EAF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14:paraId="21469537" w14:textId="77777777" w:rsidR="00647F8D" w:rsidRDefault="00647F8D" w:rsidP="00647F8D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E8E54" w14:textId="77777777" w:rsidR="00EE46A3" w:rsidRDefault="00EE46A3">
      <w:r>
        <w:separator/>
      </w:r>
    </w:p>
  </w:endnote>
  <w:endnote w:type="continuationSeparator" w:id="0">
    <w:p w14:paraId="7E19C7EB" w14:textId="77777777" w:rsidR="00EE46A3" w:rsidRDefault="00EE4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C5C8E" w14:textId="77777777" w:rsidR="00EE46A3" w:rsidRDefault="00EE46A3">
      <w:r>
        <w:separator/>
      </w:r>
    </w:p>
  </w:footnote>
  <w:footnote w:type="continuationSeparator" w:id="0">
    <w:p w14:paraId="012418A9" w14:textId="77777777" w:rsidR="00EE46A3" w:rsidRDefault="00EE4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5A9C"/>
    <w:rsid w:val="00032AFA"/>
    <w:rsid w:val="000332AC"/>
    <w:rsid w:val="000513D5"/>
    <w:rsid w:val="00052B7E"/>
    <w:rsid w:val="00053283"/>
    <w:rsid w:val="00053434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36ED9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C46"/>
    <w:rsid w:val="002F10C7"/>
    <w:rsid w:val="002F54BD"/>
    <w:rsid w:val="00302855"/>
    <w:rsid w:val="00302C70"/>
    <w:rsid w:val="00305409"/>
    <w:rsid w:val="00305616"/>
    <w:rsid w:val="003061B9"/>
    <w:rsid w:val="00312702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6017A"/>
    <w:rsid w:val="003609EF"/>
    <w:rsid w:val="0036231A"/>
    <w:rsid w:val="00374DD4"/>
    <w:rsid w:val="00375DD1"/>
    <w:rsid w:val="0038078F"/>
    <w:rsid w:val="00382B4D"/>
    <w:rsid w:val="00382EBD"/>
    <w:rsid w:val="00390D3A"/>
    <w:rsid w:val="0039126E"/>
    <w:rsid w:val="0039131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00C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550D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564B"/>
    <w:rsid w:val="00840ECC"/>
    <w:rsid w:val="0084401E"/>
    <w:rsid w:val="0085238E"/>
    <w:rsid w:val="00855AD4"/>
    <w:rsid w:val="0086025A"/>
    <w:rsid w:val="00860C7A"/>
    <w:rsid w:val="008626E7"/>
    <w:rsid w:val="00863A6B"/>
    <w:rsid w:val="00864035"/>
    <w:rsid w:val="00864098"/>
    <w:rsid w:val="00866657"/>
    <w:rsid w:val="008706A9"/>
    <w:rsid w:val="00870EE7"/>
    <w:rsid w:val="008731FD"/>
    <w:rsid w:val="0087475F"/>
    <w:rsid w:val="00876F32"/>
    <w:rsid w:val="0088187D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E80"/>
    <w:rsid w:val="00AA7112"/>
    <w:rsid w:val="00AA768D"/>
    <w:rsid w:val="00AB038D"/>
    <w:rsid w:val="00AB03D6"/>
    <w:rsid w:val="00AB0990"/>
    <w:rsid w:val="00AB1104"/>
    <w:rsid w:val="00AB1C68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683C"/>
    <w:rsid w:val="00B0725F"/>
    <w:rsid w:val="00B1570E"/>
    <w:rsid w:val="00B160DF"/>
    <w:rsid w:val="00B206F2"/>
    <w:rsid w:val="00B245EC"/>
    <w:rsid w:val="00B258BB"/>
    <w:rsid w:val="00B26060"/>
    <w:rsid w:val="00B26829"/>
    <w:rsid w:val="00B273CA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3688"/>
    <w:rsid w:val="00D5025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2EAF"/>
    <w:rsid w:val="00E241C0"/>
    <w:rsid w:val="00E34898"/>
    <w:rsid w:val="00E3495C"/>
    <w:rsid w:val="00E3760D"/>
    <w:rsid w:val="00E40FCE"/>
    <w:rsid w:val="00E54D1F"/>
    <w:rsid w:val="00E55295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46A3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62B5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7FC7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BC8C3-166C-4516-A5AB-1B7E8EEC0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1307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8740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2022-04-08T15:41:00Z</dcterms:created>
  <dcterms:modified xsi:type="dcterms:W3CDTF">2022-04-08T15:41:00Z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