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2DA219" w14:textId="77777777" w:rsidR="002C72E0" w:rsidRDefault="002C72E0" w:rsidP="002C72E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R5s220484</w:t>
        </w:r>
      </w:fldSimple>
    </w:p>
    <w:p w14:paraId="4AB05264" w14:textId="77777777" w:rsidR="002C72E0" w:rsidRDefault="002C72E0" w:rsidP="002C72E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10th Dec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C72E0" w14:paraId="18230E69" w14:textId="77777777" w:rsidTr="00A622D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55B58F" w14:textId="77777777" w:rsidR="002C72E0" w:rsidRDefault="002C72E0" w:rsidP="00A622D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2C72E0" w14:paraId="762A9B46" w14:textId="77777777" w:rsidTr="00A622D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EC955C" w14:textId="77777777" w:rsidR="002C72E0" w:rsidRDefault="002C72E0" w:rsidP="00A622D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C72E0" w14:paraId="4CD6DA5C" w14:textId="77777777" w:rsidTr="00A622D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93B6C0" w14:textId="77777777" w:rsidR="002C72E0" w:rsidRDefault="002C72E0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72E0" w14:paraId="2597B327" w14:textId="77777777" w:rsidTr="00A622D4">
        <w:tc>
          <w:tcPr>
            <w:tcW w:w="142" w:type="dxa"/>
            <w:tcBorders>
              <w:left w:val="single" w:sz="4" w:space="0" w:color="auto"/>
            </w:tcBorders>
          </w:tcPr>
          <w:p w14:paraId="6983E9DD" w14:textId="77777777" w:rsidR="002C72E0" w:rsidRDefault="002C72E0" w:rsidP="00A622D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4AFB973" w14:textId="77777777" w:rsidR="002C72E0" w:rsidRPr="00410371" w:rsidRDefault="002C72E0" w:rsidP="00A622D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646A3569" w14:textId="77777777" w:rsidR="002C72E0" w:rsidRDefault="002C72E0" w:rsidP="00A622D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8FE5AB" w14:textId="77777777" w:rsidR="002C72E0" w:rsidRPr="00410371" w:rsidRDefault="002C72E0" w:rsidP="00A622D4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2460</w:t>
              </w:r>
            </w:fldSimple>
          </w:p>
        </w:tc>
        <w:tc>
          <w:tcPr>
            <w:tcW w:w="709" w:type="dxa"/>
          </w:tcPr>
          <w:p w14:paraId="006AB9E0" w14:textId="77777777" w:rsidR="002C72E0" w:rsidRDefault="002C72E0" w:rsidP="00A622D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969774E" w14:textId="77777777" w:rsidR="002C72E0" w:rsidRPr="00410371" w:rsidRDefault="002C72E0" w:rsidP="00A622D4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E12B643" w14:textId="77777777" w:rsidR="002C72E0" w:rsidRDefault="002C72E0" w:rsidP="00A622D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E72642" w14:textId="77777777" w:rsidR="002C72E0" w:rsidRPr="00410371" w:rsidRDefault="002C72E0" w:rsidP="00A622D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B38239" w14:textId="77777777" w:rsidR="002C72E0" w:rsidRDefault="002C72E0" w:rsidP="00A622D4">
            <w:pPr>
              <w:pStyle w:val="CRCoverPage"/>
              <w:spacing w:after="0"/>
              <w:rPr>
                <w:noProof/>
              </w:rPr>
            </w:pPr>
          </w:p>
        </w:tc>
      </w:tr>
      <w:tr w:rsidR="002C72E0" w14:paraId="460AE478" w14:textId="77777777" w:rsidTr="00A622D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C0AF1E" w14:textId="77777777" w:rsidR="002C72E0" w:rsidRDefault="002C72E0" w:rsidP="00A622D4">
            <w:pPr>
              <w:pStyle w:val="CRCoverPage"/>
              <w:spacing w:after="0"/>
              <w:rPr>
                <w:noProof/>
              </w:rPr>
            </w:pPr>
          </w:p>
        </w:tc>
      </w:tr>
      <w:tr w:rsidR="002C72E0" w14:paraId="2EC70DE0" w14:textId="77777777" w:rsidTr="00A622D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EBAFE1" w14:textId="77777777" w:rsidR="002C72E0" w:rsidRPr="00F25D98" w:rsidRDefault="002C72E0" w:rsidP="00A622D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C72E0" w14:paraId="3F463435" w14:textId="77777777" w:rsidTr="00A622D4">
        <w:tc>
          <w:tcPr>
            <w:tcW w:w="9641" w:type="dxa"/>
            <w:gridSpan w:val="9"/>
          </w:tcPr>
          <w:p w14:paraId="256C1AA0" w14:textId="77777777" w:rsidR="002C72E0" w:rsidRDefault="002C72E0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4DA50E" w14:textId="77777777" w:rsidR="002C72E0" w:rsidRDefault="002C72E0" w:rsidP="002C72E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C72E0" w14:paraId="18784CA9" w14:textId="77777777" w:rsidTr="00A622D4">
        <w:tc>
          <w:tcPr>
            <w:tcW w:w="2835" w:type="dxa"/>
          </w:tcPr>
          <w:p w14:paraId="54C1CEB8" w14:textId="77777777" w:rsidR="002C72E0" w:rsidRDefault="002C72E0" w:rsidP="00A622D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A24515F" w14:textId="77777777" w:rsidR="002C72E0" w:rsidRDefault="002C72E0" w:rsidP="00A622D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5282E7" w14:textId="77777777" w:rsidR="002C72E0" w:rsidRDefault="002C72E0" w:rsidP="00A622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E74A624" w14:textId="77777777" w:rsidR="002C72E0" w:rsidRDefault="002C72E0" w:rsidP="00A622D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16A531" w14:textId="77777777" w:rsidR="002C72E0" w:rsidRDefault="002C72E0" w:rsidP="00A622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BCC3B24" w14:textId="77777777" w:rsidR="002C72E0" w:rsidRDefault="002C72E0" w:rsidP="00A622D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505B51D" w14:textId="77777777" w:rsidR="002C72E0" w:rsidRDefault="002C72E0" w:rsidP="00A622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701D5A0" w14:textId="77777777" w:rsidR="002C72E0" w:rsidRDefault="002C72E0" w:rsidP="00A622D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6D4EE4" w14:textId="77777777" w:rsidR="002C72E0" w:rsidRDefault="002C72E0" w:rsidP="00A622D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A219BFA" w14:textId="77777777" w:rsidR="002C72E0" w:rsidRDefault="002C72E0" w:rsidP="002C72E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C72E0" w14:paraId="2D8F0306" w14:textId="77777777" w:rsidTr="00A622D4">
        <w:tc>
          <w:tcPr>
            <w:tcW w:w="9640" w:type="dxa"/>
            <w:gridSpan w:val="11"/>
          </w:tcPr>
          <w:p w14:paraId="5669A295" w14:textId="77777777" w:rsidR="002C72E0" w:rsidRDefault="002C72E0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72E0" w14:paraId="4FED7610" w14:textId="77777777" w:rsidTr="00A622D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73CF4D" w14:textId="77777777" w:rsidR="002C72E0" w:rsidRDefault="002C72E0" w:rsidP="00A622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E499D0" w14:textId="77777777" w:rsidR="002C72E0" w:rsidRDefault="002C72E0" w:rsidP="00A622D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ENDC test case 7.1.1.3.7</w:t>
              </w:r>
            </w:fldSimple>
          </w:p>
        </w:tc>
      </w:tr>
      <w:tr w:rsidR="002C72E0" w14:paraId="5DC2C545" w14:textId="77777777" w:rsidTr="00A622D4">
        <w:tc>
          <w:tcPr>
            <w:tcW w:w="1843" w:type="dxa"/>
            <w:tcBorders>
              <w:left w:val="single" w:sz="4" w:space="0" w:color="auto"/>
            </w:tcBorders>
          </w:tcPr>
          <w:p w14:paraId="63D711D0" w14:textId="77777777" w:rsidR="002C72E0" w:rsidRDefault="002C72E0" w:rsidP="00A622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D335C6" w14:textId="77777777" w:rsidR="002C72E0" w:rsidRDefault="002C72E0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72E0" w14:paraId="24ADC165" w14:textId="77777777" w:rsidTr="00A622D4">
        <w:tc>
          <w:tcPr>
            <w:tcW w:w="1843" w:type="dxa"/>
            <w:tcBorders>
              <w:left w:val="single" w:sz="4" w:space="0" w:color="auto"/>
            </w:tcBorders>
          </w:tcPr>
          <w:p w14:paraId="1416C7D4" w14:textId="77777777" w:rsidR="002C72E0" w:rsidRDefault="002C72E0" w:rsidP="00A622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FCC8BC" w14:textId="77777777" w:rsidR="002C72E0" w:rsidRDefault="002C72E0" w:rsidP="00A622D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2C72E0" w14:paraId="38127E65" w14:textId="77777777" w:rsidTr="00A622D4">
        <w:tc>
          <w:tcPr>
            <w:tcW w:w="1843" w:type="dxa"/>
            <w:tcBorders>
              <w:left w:val="single" w:sz="4" w:space="0" w:color="auto"/>
            </w:tcBorders>
          </w:tcPr>
          <w:p w14:paraId="38E10527" w14:textId="77777777" w:rsidR="002C72E0" w:rsidRDefault="002C72E0" w:rsidP="00A622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8F6B42" w14:textId="77777777" w:rsidR="002C72E0" w:rsidRDefault="002C72E0" w:rsidP="00A622D4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2C72E0" w14:paraId="4A49615C" w14:textId="77777777" w:rsidTr="00A622D4">
        <w:tc>
          <w:tcPr>
            <w:tcW w:w="1843" w:type="dxa"/>
            <w:tcBorders>
              <w:left w:val="single" w:sz="4" w:space="0" w:color="auto"/>
            </w:tcBorders>
          </w:tcPr>
          <w:p w14:paraId="3887C41B" w14:textId="77777777" w:rsidR="002C72E0" w:rsidRDefault="002C72E0" w:rsidP="00A622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7B0A5D" w14:textId="77777777" w:rsidR="002C72E0" w:rsidRDefault="002C72E0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72E0" w14:paraId="2075B5B6" w14:textId="77777777" w:rsidTr="00A622D4">
        <w:tc>
          <w:tcPr>
            <w:tcW w:w="1843" w:type="dxa"/>
            <w:tcBorders>
              <w:left w:val="single" w:sz="4" w:space="0" w:color="auto"/>
            </w:tcBorders>
          </w:tcPr>
          <w:p w14:paraId="7C28DC83" w14:textId="77777777" w:rsidR="002C72E0" w:rsidRDefault="002C72E0" w:rsidP="00A622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6A0827A" w14:textId="77777777" w:rsidR="002C72E0" w:rsidRDefault="002C72E0" w:rsidP="00A622D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6BA69F3" w14:textId="77777777" w:rsidR="002C72E0" w:rsidRDefault="002C72E0" w:rsidP="00A622D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7F4AC6" w14:textId="77777777" w:rsidR="002C72E0" w:rsidRDefault="002C72E0" w:rsidP="00A622D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6449F3" w14:textId="77777777" w:rsidR="002C72E0" w:rsidRDefault="002C72E0" w:rsidP="00A622D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2022-03-29</w:t>
              </w:r>
            </w:fldSimple>
          </w:p>
        </w:tc>
      </w:tr>
      <w:tr w:rsidR="002C72E0" w14:paraId="6953A42B" w14:textId="77777777" w:rsidTr="00A622D4">
        <w:tc>
          <w:tcPr>
            <w:tcW w:w="1843" w:type="dxa"/>
            <w:tcBorders>
              <w:left w:val="single" w:sz="4" w:space="0" w:color="auto"/>
            </w:tcBorders>
          </w:tcPr>
          <w:p w14:paraId="5EC8D710" w14:textId="77777777" w:rsidR="002C72E0" w:rsidRDefault="002C72E0" w:rsidP="00A622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EF79BF" w14:textId="77777777" w:rsidR="002C72E0" w:rsidRDefault="002C72E0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1E74AB" w14:textId="77777777" w:rsidR="002C72E0" w:rsidRDefault="002C72E0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26EAD9F" w14:textId="77777777" w:rsidR="002C72E0" w:rsidRDefault="002C72E0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077D02" w14:textId="77777777" w:rsidR="002C72E0" w:rsidRDefault="002C72E0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72E0" w14:paraId="440DCDB2" w14:textId="77777777" w:rsidTr="00A622D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8CDFBEF" w14:textId="77777777" w:rsidR="002C72E0" w:rsidRDefault="002C72E0" w:rsidP="00A622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146D266" w14:textId="77777777" w:rsidR="002C72E0" w:rsidRDefault="002C72E0" w:rsidP="00A622D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024CFA" w14:textId="77777777" w:rsidR="002C72E0" w:rsidRDefault="002C72E0" w:rsidP="00A622D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4FD5F5" w14:textId="77777777" w:rsidR="002C72E0" w:rsidRDefault="002C72E0" w:rsidP="00A622D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CFE840" w14:textId="77777777" w:rsidR="002C72E0" w:rsidRDefault="002C72E0" w:rsidP="00A622D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2C72E0" w14:paraId="69BAC14E" w14:textId="77777777" w:rsidTr="00A622D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098F59C" w14:textId="77777777" w:rsidR="002C72E0" w:rsidRDefault="002C72E0" w:rsidP="00A622D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7135A9B" w14:textId="77777777" w:rsidR="002C72E0" w:rsidRDefault="002C72E0" w:rsidP="00A622D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87CC97" w14:textId="77777777" w:rsidR="002C72E0" w:rsidRDefault="002C72E0" w:rsidP="00A622D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0C0A65B" w14:textId="77777777" w:rsidR="002C72E0" w:rsidRPr="007C2097" w:rsidRDefault="002C72E0" w:rsidP="00A622D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C72E0" w14:paraId="32C0C824" w14:textId="77777777" w:rsidTr="00A622D4">
        <w:tc>
          <w:tcPr>
            <w:tcW w:w="1843" w:type="dxa"/>
          </w:tcPr>
          <w:p w14:paraId="3C96BBC8" w14:textId="77777777" w:rsidR="002C72E0" w:rsidRDefault="002C72E0" w:rsidP="00A622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AEB774" w14:textId="77777777" w:rsidR="002C72E0" w:rsidRDefault="002C72E0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72E0" w14:paraId="3D3988F3" w14:textId="77777777" w:rsidTr="00A622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CACF3E" w14:textId="77777777" w:rsidR="002C72E0" w:rsidRDefault="002C72E0" w:rsidP="002C72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7D3FEA" w14:textId="77777777" w:rsidR="002C72E0" w:rsidRDefault="002C72E0" w:rsidP="002C72E0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the 7.1.1.3.7 ENDC, TP1 should be tested accurately as per Prose where Steps 3 and 4 can happen in any order. Additionally, handling of the timeout of the Watchdog timer should be done as a third alternative to be able to fail the testcase in case PHR is not received after </w:t>
            </w:r>
            <w:r w:rsidRPr="00630DC1">
              <w:rPr>
                <w:noProof/>
              </w:rPr>
              <w:t>phr-PeriodicTimer is configured in UE</w:t>
            </w:r>
            <w:r>
              <w:rPr>
                <w:noProof/>
              </w:rPr>
              <w:t xml:space="preserve"> at Step 2/Step 9</w:t>
            </w:r>
          </w:p>
          <w:p w14:paraId="6B09A4EF" w14:textId="77777777" w:rsidR="002C72E0" w:rsidRDefault="002C72E0" w:rsidP="002C72E0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6C09561D" w14:textId="77777777" w:rsidR="002C72E0" w:rsidRPr="002E008A" w:rsidRDefault="002C72E0" w:rsidP="002C72E0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</w:rPr>
            </w:pPr>
            <w:r>
              <w:rPr>
                <w:noProof/>
              </w:rPr>
              <w:t>The log message has the incorrect Step number at Step 17-18</w:t>
            </w:r>
          </w:p>
        </w:tc>
      </w:tr>
      <w:tr w:rsidR="002C72E0" w14:paraId="2F4499E0" w14:textId="77777777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47BA33" w14:textId="77777777" w:rsidR="002C72E0" w:rsidRDefault="002C72E0" w:rsidP="002C72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BF3442" w14:textId="77777777" w:rsidR="002C72E0" w:rsidRPr="00CF39F2" w:rsidRDefault="002C72E0" w:rsidP="002C72E0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2C72E0" w14:paraId="374A657D" w14:textId="77777777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CFEE4E" w14:textId="77777777" w:rsidR="002C72E0" w:rsidRDefault="002C72E0" w:rsidP="002C72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F60E90" w14:textId="77777777" w:rsidR="002C72E0" w:rsidRDefault="002C72E0" w:rsidP="002C72E0">
            <w:pPr>
              <w:pStyle w:val="CRCoverPage"/>
              <w:numPr>
                <w:ilvl w:val="0"/>
                <w:numId w:val="4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Introduced the alt mechanism at Steps 3 and 4 to handle the </w:t>
            </w:r>
            <w:r w:rsidRPr="006E47DD">
              <w:t>MAC PDU containing Power Headroom MAC Control Element</w:t>
            </w:r>
            <w:r>
              <w:rPr>
                <w:noProof/>
              </w:rPr>
              <w:t xml:space="preserve"> and </w:t>
            </w:r>
            <w:proofErr w:type="spellStart"/>
            <w:r w:rsidRPr="006E47DD">
              <w:rPr>
                <w:i/>
                <w:iCs/>
              </w:rPr>
              <w:t>RRCReconfigurationComplete</w:t>
            </w:r>
            <w:proofErr w:type="spellEnd"/>
            <w:r>
              <w:rPr>
                <w:noProof/>
              </w:rPr>
              <w:t xml:space="preserve"> as done similarly to Steps 10 and 11. In addition, handling of the Watchdog timer is done as a third alternative.</w:t>
            </w:r>
          </w:p>
          <w:p w14:paraId="2E997744" w14:textId="77777777" w:rsidR="002C72E0" w:rsidRDefault="002C72E0" w:rsidP="002C72E0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50813415" w14:textId="77777777" w:rsidR="002C72E0" w:rsidRDefault="002C72E0" w:rsidP="002C72E0">
            <w:pPr>
              <w:pStyle w:val="CRCoverPage"/>
              <w:numPr>
                <w:ilvl w:val="0"/>
                <w:numId w:val="42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Corrected the log message at Step 17-18</w:t>
            </w:r>
          </w:p>
          <w:p w14:paraId="07B7F54E" w14:textId="77777777" w:rsidR="002C72E0" w:rsidRPr="006316B2" w:rsidRDefault="002C72E0" w:rsidP="002C72E0">
            <w:pPr>
              <w:pStyle w:val="CRCoverPage"/>
              <w:spacing w:after="0"/>
              <w:rPr>
                <w:noProof/>
              </w:rPr>
            </w:pPr>
          </w:p>
        </w:tc>
      </w:tr>
      <w:tr w:rsidR="002C72E0" w14:paraId="7E82857C" w14:textId="77777777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243012" w14:textId="77777777" w:rsidR="002C72E0" w:rsidRDefault="002C72E0" w:rsidP="002C72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54FD34" w14:textId="77777777" w:rsidR="002C72E0" w:rsidRPr="00CF39F2" w:rsidRDefault="002C72E0" w:rsidP="002C72E0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2C72E0" w14:paraId="77CAA205" w14:textId="77777777" w:rsidTr="00A622D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47DED4" w14:textId="77777777" w:rsidR="002C72E0" w:rsidRDefault="002C72E0" w:rsidP="002C72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3C63BA" w14:textId="77777777" w:rsidR="002C72E0" w:rsidRPr="00CF39F2" w:rsidRDefault="002C72E0" w:rsidP="002C72E0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TP1 shall not be tested correctly in 7.1.1.3.7 ENDC</w:t>
            </w:r>
          </w:p>
        </w:tc>
      </w:tr>
      <w:tr w:rsidR="002C72E0" w14:paraId="60494E76" w14:textId="77777777" w:rsidTr="00A622D4">
        <w:tc>
          <w:tcPr>
            <w:tcW w:w="2694" w:type="dxa"/>
            <w:gridSpan w:val="2"/>
          </w:tcPr>
          <w:p w14:paraId="33B696A6" w14:textId="77777777" w:rsidR="002C72E0" w:rsidRDefault="002C72E0" w:rsidP="002C72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BE2974" w14:textId="77777777" w:rsidR="002C72E0" w:rsidRDefault="002C72E0" w:rsidP="002C72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72E0" w14:paraId="7ABEF782" w14:textId="77777777" w:rsidTr="00A622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53E080" w14:textId="77777777" w:rsidR="002C72E0" w:rsidRDefault="002C72E0" w:rsidP="002C72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D89452" w14:textId="77777777" w:rsidR="002C72E0" w:rsidRDefault="002C72E0" w:rsidP="002C72E0">
            <w:pPr>
              <w:pStyle w:val="CRCoverPage"/>
              <w:spacing w:after="0"/>
              <w:rPr>
                <w:noProof/>
              </w:rPr>
            </w:pPr>
            <w:r w:rsidRPr="0074149F">
              <w:rPr>
                <w:noProof/>
              </w:rPr>
              <w:t>7.1.1.</w:t>
            </w:r>
            <w:r>
              <w:rPr>
                <w:noProof/>
              </w:rPr>
              <w:t>3</w:t>
            </w:r>
            <w:r w:rsidRPr="0074149F">
              <w:rPr>
                <w:noProof/>
              </w:rPr>
              <w:t>.</w:t>
            </w:r>
            <w:r>
              <w:rPr>
                <w:noProof/>
              </w:rPr>
              <w:t>7.ENDC</w:t>
            </w:r>
          </w:p>
        </w:tc>
      </w:tr>
      <w:tr w:rsidR="002C72E0" w14:paraId="11C8B47A" w14:textId="77777777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2A41BF" w14:textId="77777777" w:rsidR="002C72E0" w:rsidRDefault="002C72E0" w:rsidP="002C72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28F840" w14:textId="77777777" w:rsidR="002C72E0" w:rsidRDefault="002C72E0" w:rsidP="002C72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72E0" w14:paraId="43BFA4A0" w14:textId="77777777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C05E4C" w14:textId="77777777" w:rsidR="002C72E0" w:rsidRDefault="002C72E0" w:rsidP="002C72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EE695D" w14:textId="77777777" w:rsidR="002C72E0" w:rsidRDefault="002C72E0" w:rsidP="002C72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4D1A3C" w14:textId="77777777" w:rsidR="002C72E0" w:rsidRDefault="002C72E0" w:rsidP="002C72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EF4369B" w14:textId="77777777" w:rsidR="002C72E0" w:rsidRDefault="002C72E0" w:rsidP="002C72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DFA4BC" w14:textId="77777777" w:rsidR="002C72E0" w:rsidRDefault="002C72E0" w:rsidP="002C72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72E0" w14:paraId="3E4D9B4A" w14:textId="77777777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1B7048" w14:textId="77777777" w:rsidR="002C72E0" w:rsidRDefault="002C72E0" w:rsidP="002C72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AF520B" w14:textId="77777777" w:rsidR="002C72E0" w:rsidRDefault="002C72E0" w:rsidP="002C72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EB72AC" w14:textId="77777777" w:rsidR="002C72E0" w:rsidRDefault="002C72E0" w:rsidP="002C72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9B01EE" w14:textId="77777777" w:rsidR="002C72E0" w:rsidRDefault="002C72E0" w:rsidP="002C72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A5F250" w14:textId="77777777" w:rsidR="002C72E0" w:rsidRDefault="002C72E0" w:rsidP="002C72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72E0" w14:paraId="5F78C144" w14:textId="77777777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4B3083" w14:textId="77777777" w:rsidR="002C72E0" w:rsidRDefault="002C72E0" w:rsidP="002C72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90E821" w14:textId="77777777" w:rsidR="002C72E0" w:rsidRDefault="002C72E0" w:rsidP="002C72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63253" w14:textId="77777777" w:rsidR="002C72E0" w:rsidRDefault="002C72E0" w:rsidP="002C72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65690C" w14:textId="77777777" w:rsidR="002C72E0" w:rsidRDefault="002C72E0" w:rsidP="002C72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7BFBD3" w14:textId="77777777" w:rsidR="002C72E0" w:rsidRDefault="002C72E0" w:rsidP="002C72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72E0" w14:paraId="0DB6A57C" w14:textId="77777777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9B3208" w14:textId="77777777" w:rsidR="002C72E0" w:rsidRDefault="002C72E0" w:rsidP="002C72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DB3F0F" w14:textId="77777777" w:rsidR="002C72E0" w:rsidRDefault="002C72E0" w:rsidP="002C72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0F20B4" w14:textId="77777777" w:rsidR="002C72E0" w:rsidRDefault="002C72E0" w:rsidP="002C72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6675C8" w14:textId="77777777" w:rsidR="002C72E0" w:rsidRDefault="002C72E0" w:rsidP="002C72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C12BB6" w14:textId="77777777" w:rsidR="002C72E0" w:rsidRDefault="002C72E0" w:rsidP="002C72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72E0" w14:paraId="603C1597" w14:textId="77777777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F73AA6" w14:textId="77777777" w:rsidR="002C72E0" w:rsidRDefault="002C72E0" w:rsidP="002C72E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91C4EA" w14:textId="77777777" w:rsidR="002C72E0" w:rsidRDefault="002C72E0" w:rsidP="002C72E0">
            <w:pPr>
              <w:pStyle w:val="CRCoverPage"/>
              <w:spacing w:after="0"/>
              <w:rPr>
                <w:noProof/>
              </w:rPr>
            </w:pPr>
          </w:p>
        </w:tc>
      </w:tr>
      <w:tr w:rsidR="002C72E0" w14:paraId="39DA77ED" w14:textId="77777777" w:rsidTr="00A622D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153C6F" w14:textId="77777777" w:rsidR="002C72E0" w:rsidRDefault="002C72E0" w:rsidP="002C72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BC74D2" w14:textId="77777777" w:rsidR="002C72E0" w:rsidRDefault="002C72E0" w:rsidP="002C72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C72E0" w:rsidRPr="008863B9" w14:paraId="5C15D71C" w14:textId="77777777" w:rsidTr="00A622D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379E8F" w14:textId="77777777" w:rsidR="002C72E0" w:rsidRPr="008863B9" w:rsidRDefault="002C72E0" w:rsidP="002C72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CA9729" w14:textId="77777777" w:rsidR="002C72E0" w:rsidRPr="008863B9" w:rsidRDefault="002C72E0" w:rsidP="002C72E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C72E0" w14:paraId="073A652E" w14:textId="77777777" w:rsidTr="00A622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EA377F" w14:textId="77777777" w:rsidR="002C72E0" w:rsidRDefault="002C72E0" w:rsidP="002C72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5FD34F" w14:textId="77777777" w:rsidR="002C72E0" w:rsidRDefault="002C72E0" w:rsidP="002C72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484344" w14:textId="77777777" w:rsidR="002C72E0" w:rsidRDefault="002C72E0" w:rsidP="002C72E0">
      <w:pPr>
        <w:rPr>
          <w:noProof/>
        </w:rPr>
      </w:pPr>
    </w:p>
    <w:p w14:paraId="7D497253" w14:textId="77777777"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B3C634" w14:textId="77777777" w:rsidR="009478EE" w:rsidRDefault="009478EE" w:rsidP="009478EE">
      <w:pPr>
        <w:rPr>
          <w:noProof/>
        </w:rPr>
      </w:pPr>
    </w:p>
    <w:p w14:paraId="5CC769AB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99477284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692DA879" w14:textId="77777777" w:rsidR="00955F51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55F51" w:rsidRPr="002F4C94">
        <w:rPr>
          <w:rFonts w:ascii="Arial" w:hAnsi="Arial" w:cs="Arial"/>
          <w:iCs/>
        </w:rPr>
        <w:t>Table of Contents</w:t>
      </w:r>
      <w:r w:rsidR="00955F51">
        <w:tab/>
      </w:r>
      <w:r w:rsidR="00955F51">
        <w:fldChar w:fldCharType="begin"/>
      </w:r>
      <w:r w:rsidR="00955F51">
        <w:instrText xml:space="preserve"> PAGEREF _Toc99477284 \h </w:instrText>
      </w:r>
      <w:r w:rsidR="00955F51">
        <w:fldChar w:fldCharType="separate"/>
      </w:r>
      <w:r w:rsidR="00955F51">
        <w:t>2</w:t>
      </w:r>
      <w:r w:rsidR="00955F51">
        <w:fldChar w:fldCharType="end"/>
      </w:r>
    </w:p>
    <w:p w14:paraId="17A5249E" w14:textId="77777777" w:rsidR="00955F51" w:rsidRDefault="00955F51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F4C94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F4C94">
        <w:rPr>
          <w:b/>
        </w:rPr>
        <w:t xml:space="preserve">Corrections required </w:t>
      </w:r>
      <w:r>
        <w:t>for test case 7.1.1.3.7</w:t>
      </w:r>
      <w:r>
        <w:tab/>
      </w:r>
      <w:r>
        <w:fldChar w:fldCharType="begin"/>
      </w:r>
      <w:r>
        <w:instrText xml:space="preserve"> PAGEREF _Toc99477285 \h </w:instrText>
      </w:r>
      <w:r>
        <w:fldChar w:fldCharType="separate"/>
      </w:r>
      <w:r>
        <w:t>2</w:t>
      </w:r>
      <w:r>
        <w:fldChar w:fldCharType="end"/>
      </w:r>
    </w:p>
    <w:p w14:paraId="357A8223" w14:textId="77777777" w:rsidR="00955F51" w:rsidRDefault="00955F5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F4C94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F4C94">
        <w:rPr>
          <w:rFonts w:cs="Arial"/>
          <w:b/>
          <w:color w:val="000000"/>
          <w:lang w:eastAsia="en-GB"/>
        </w:rPr>
        <w:t xml:space="preserve">Correction to </w:t>
      </w:r>
      <w:r w:rsidRPr="002F4C94">
        <w:rPr>
          <w:rFonts w:cs="Arial"/>
          <w:lang w:eastAsia="en-GB"/>
        </w:rPr>
        <w:t>f_TC_7_1_1_3_7_ENDC</w:t>
      </w:r>
      <w:r>
        <w:tab/>
      </w:r>
      <w:r>
        <w:fldChar w:fldCharType="begin"/>
      </w:r>
      <w:r>
        <w:instrText xml:space="preserve"> PAGEREF _Toc99477286 \h </w:instrText>
      </w:r>
      <w:r>
        <w:fldChar w:fldCharType="separate"/>
      </w:r>
      <w:r>
        <w:t>2</w:t>
      </w:r>
      <w:r>
        <w:fldChar w:fldCharType="end"/>
      </w:r>
    </w:p>
    <w:p w14:paraId="37DF5028" w14:textId="77777777"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0D12E766" w14:textId="77777777" w:rsidR="007A73E5" w:rsidRPr="0074149F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" w:name="_Toc122434488"/>
      <w:bookmarkStart w:id="2" w:name="_Toc295288959"/>
      <w:bookmarkStart w:id="3" w:name="_Toc99477285"/>
      <w:r w:rsidRPr="00854C55">
        <w:rPr>
          <w:b/>
        </w:rPr>
        <w:t xml:space="preserve">Corrections </w:t>
      </w:r>
      <w:r w:rsidRPr="0074149F">
        <w:rPr>
          <w:b/>
        </w:rPr>
        <w:t>required</w:t>
      </w:r>
      <w:bookmarkEnd w:id="1"/>
      <w:bookmarkEnd w:id="2"/>
      <w:r w:rsidR="00460215" w:rsidRPr="0074149F">
        <w:rPr>
          <w:b/>
        </w:rPr>
        <w:t xml:space="preserve"> </w:t>
      </w:r>
      <w:r w:rsidR="0074149F" w:rsidRPr="0074149F">
        <w:rPr>
          <w:noProof/>
        </w:rPr>
        <w:t>for test case 7.1.1.</w:t>
      </w:r>
      <w:r w:rsidR="00063818">
        <w:rPr>
          <w:noProof/>
        </w:rPr>
        <w:t>3</w:t>
      </w:r>
      <w:r w:rsidR="0074149F" w:rsidRPr="0074149F">
        <w:rPr>
          <w:noProof/>
        </w:rPr>
        <w:t>.</w:t>
      </w:r>
      <w:r w:rsidR="00063818">
        <w:rPr>
          <w:noProof/>
        </w:rPr>
        <w:t>7</w:t>
      </w:r>
      <w:bookmarkEnd w:id="3"/>
    </w:p>
    <w:p w14:paraId="2943F7DE" w14:textId="77777777" w:rsidR="004D6DF7" w:rsidRDefault="004D6DF7" w:rsidP="004D6DF7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4" w:name="_Toc99477286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Pr="0043377E">
        <w:rPr>
          <w:rFonts w:cs="Arial"/>
          <w:lang w:eastAsia="en-GB"/>
        </w:rPr>
        <w:t>f_TC_7_1_1_</w:t>
      </w:r>
      <w:r>
        <w:rPr>
          <w:rFonts w:cs="Arial"/>
          <w:lang w:eastAsia="en-GB"/>
        </w:rPr>
        <w:t>3</w:t>
      </w:r>
      <w:r w:rsidRPr="0043377E">
        <w:rPr>
          <w:rFonts w:cs="Arial"/>
          <w:lang w:eastAsia="en-GB"/>
        </w:rPr>
        <w:t>_</w:t>
      </w:r>
      <w:r>
        <w:rPr>
          <w:rFonts w:cs="Arial"/>
          <w:lang w:eastAsia="en-GB"/>
        </w:rPr>
        <w:t>7</w:t>
      </w:r>
      <w:r w:rsidRPr="0043377E">
        <w:rPr>
          <w:rFonts w:cs="Arial"/>
          <w:lang w:eastAsia="en-GB"/>
        </w:rPr>
        <w:t>_</w:t>
      </w:r>
      <w:r>
        <w:rPr>
          <w:rFonts w:cs="Arial"/>
          <w:lang w:eastAsia="en-GB"/>
        </w:rPr>
        <w:t>ENDC</w:t>
      </w:r>
      <w:bookmarkEnd w:id="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D6DF7" w14:paraId="35774D76" w14:textId="77777777" w:rsidTr="005148E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8C1E3" w14:textId="77777777" w:rsidR="004D6DF7" w:rsidRDefault="004D6DF7" w:rsidP="005148E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2EAD2" w14:textId="77777777" w:rsidR="004D6DF7" w:rsidRPr="00CC39F9" w:rsidRDefault="004D6DF7" w:rsidP="005148E9">
            <w:pPr>
              <w:rPr>
                <w:rFonts w:ascii="Arial" w:hAnsi="Arial" w:cs="Arial"/>
                <w:lang w:eastAsia="en-GB"/>
              </w:rPr>
            </w:pPr>
            <w:r w:rsidRPr="0043377E">
              <w:rPr>
                <w:rFonts w:ascii="Arial" w:hAnsi="Arial" w:cs="Arial"/>
                <w:lang w:eastAsia="en-GB"/>
              </w:rPr>
              <w:t>f_TC_7_1_1_</w:t>
            </w:r>
            <w:r>
              <w:rPr>
                <w:rFonts w:ascii="Arial" w:hAnsi="Arial" w:cs="Arial"/>
                <w:lang w:eastAsia="en-GB"/>
              </w:rPr>
              <w:t>3</w:t>
            </w:r>
            <w:r w:rsidRPr="0043377E">
              <w:rPr>
                <w:rFonts w:ascii="Arial" w:hAnsi="Arial" w:cs="Arial"/>
                <w:lang w:eastAsia="en-GB"/>
              </w:rPr>
              <w:t>_</w:t>
            </w:r>
            <w:r>
              <w:rPr>
                <w:rFonts w:ascii="Arial" w:hAnsi="Arial" w:cs="Arial"/>
                <w:lang w:eastAsia="en-GB"/>
              </w:rPr>
              <w:t>7</w:t>
            </w:r>
            <w:r w:rsidRPr="0043377E">
              <w:rPr>
                <w:rFonts w:ascii="Arial" w:hAnsi="Arial" w:cs="Arial"/>
                <w:lang w:eastAsia="en-GB"/>
              </w:rPr>
              <w:t>_</w:t>
            </w:r>
            <w:r>
              <w:rPr>
                <w:rFonts w:ascii="Arial" w:hAnsi="Arial" w:cs="Arial"/>
                <w:lang w:eastAsia="en-GB"/>
              </w:rPr>
              <w:t>ENDC</w:t>
            </w:r>
          </w:p>
        </w:tc>
      </w:tr>
      <w:tr w:rsidR="004D6DF7" w14:paraId="6280B0C0" w14:textId="77777777" w:rsidTr="005148E9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3732C" w14:textId="77777777" w:rsidR="004D6DF7" w:rsidRDefault="004D6DF7" w:rsidP="005148E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62783" w14:textId="77777777" w:rsidR="00C06B83" w:rsidRPr="00223B1F" w:rsidRDefault="00630DC1" w:rsidP="00223B1F">
            <w:pPr>
              <w:pStyle w:val="CRCoverPage"/>
              <w:numPr>
                <w:ilvl w:val="0"/>
                <w:numId w:val="39"/>
              </w:numPr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In the 7.1.1.3.7 ENDC, TP1 should be tested accurately as per Prose where Steps 3 and 4 can happen in any order. Additionally, handling of the timeout of the Watchdog timer should be done as a third alternative to be able to fail the testcase in case PHR is not received after </w:t>
            </w:r>
            <w:r w:rsidRPr="00630DC1">
              <w:rPr>
                <w:noProof/>
              </w:rPr>
              <w:t>phr-PeriodicTimer is configured in UE</w:t>
            </w:r>
            <w:r>
              <w:rPr>
                <w:noProof/>
              </w:rPr>
              <w:t xml:space="preserve"> at Step 2/Step 9</w:t>
            </w:r>
          </w:p>
          <w:p w14:paraId="58E6C633" w14:textId="77777777" w:rsidR="00223B1F" w:rsidRPr="00223B1F" w:rsidRDefault="00223B1F" w:rsidP="00223B1F">
            <w:pPr>
              <w:pStyle w:val="CRCoverPage"/>
              <w:spacing w:after="0"/>
              <w:ind w:left="720"/>
              <w:rPr>
                <w:rFonts w:cs="Arial"/>
                <w:lang w:eastAsia="en-GB"/>
              </w:rPr>
            </w:pPr>
          </w:p>
          <w:p w14:paraId="284E64E0" w14:textId="77777777" w:rsidR="00223B1F" w:rsidRPr="009B0B50" w:rsidRDefault="00223B1F" w:rsidP="00223B1F">
            <w:pPr>
              <w:pStyle w:val="CRCoverPage"/>
              <w:numPr>
                <w:ilvl w:val="0"/>
                <w:numId w:val="39"/>
              </w:numPr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The log message has the incorrect Step number at Step 17-18</w:t>
            </w:r>
          </w:p>
        </w:tc>
      </w:tr>
      <w:tr w:rsidR="004D6DF7" w14:paraId="46B086CE" w14:textId="77777777" w:rsidTr="005148E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9AB9C" w14:textId="77777777" w:rsidR="004D6DF7" w:rsidRDefault="004D6DF7" w:rsidP="005148E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97529" w14:textId="77777777" w:rsidR="004D6DF7" w:rsidRDefault="00630DC1" w:rsidP="00223B1F">
            <w:pPr>
              <w:pStyle w:val="CRCoverPage"/>
              <w:numPr>
                <w:ilvl w:val="0"/>
                <w:numId w:val="4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Introduced the alt mechanism at Steps 3 and 4 to handle the </w:t>
            </w:r>
            <w:r w:rsidRPr="006E47DD">
              <w:t>MAC PDU containing Power Headroom MAC Control Element</w:t>
            </w:r>
            <w:r>
              <w:rPr>
                <w:noProof/>
              </w:rPr>
              <w:t xml:space="preserve"> and </w:t>
            </w:r>
            <w:proofErr w:type="spellStart"/>
            <w:r w:rsidRPr="006E47DD">
              <w:rPr>
                <w:i/>
                <w:iCs/>
              </w:rPr>
              <w:t>RRCReconfigurationComplete</w:t>
            </w:r>
            <w:proofErr w:type="spellEnd"/>
            <w:r>
              <w:rPr>
                <w:noProof/>
              </w:rPr>
              <w:t xml:space="preserve"> as done similarly to Steps 10 and 11. In addition, handling of the Watchdog timer is done as a third alternative</w:t>
            </w:r>
          </w:p>
          <w:p w14:paraId="09E0788B" w14:textId="77777777" w:rsidR="00223B1F" w:rsidRDefault="00223B1F" w:rsidP="00223B1F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037D2D63" w14:textId="77777777" w:rsidR="00223B1F" w:rsidRDefault="00223B1F" w:rsidP="00223B1F">
            <w:pPr>
              <w:pStyle w:val="CRCoverPage"/>
              <w:numPr>
                <w:ilvl w:val="0"/>
                <w:numId w:val="40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Corrected the log message at Step 17-18</w:t>
            </w:r>
          </w:p>
          <w:p w14:paraId="7442EDFA" w14:textId="77777777" w:rsidR="00223B1F" w:rsidRPr="00C06B83" w:rsidRDefault="00223B1F" w:rsidP="00223B1F">
            <w:pPr>
              <w:pStyle w:val="CRCoverPage"/>
              <w:spacing w:after="0"/>
              <w:ind w:left="720"/>
              <w:rPr>
                <w:noProof/>
              </w:rPr>
            </w:pPr>
          </w:p>
        </w:tc>
      </w:tr>
      <w:tr w:rsidR="004D6DF7" w14:paraId="0F6C32EE" w14:textId="77777777" w:rsidTr="005148E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077C1" w14:textId="77777777" w:rsidR="004D6DF7" w:rsidRDefault="004D6DF7" w:rsidP="005148E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F2F08" w14:textId="77777777" w:rsidR="004D6DF7" w:rsidRPr="00CC39F9" w:rsidRDefault="004D6DF7" w:rsidP="005148E9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MAC_ENDC_NR</w:t>
            </w:r>
          </w:p>
        </w:tc>
      </w:tr>
      <w:tr w:rsidR="004D6DF7" w14:paraId="06D4463E" w14:textId="77777777" w:rsidTr="005148E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A92F3" w14:textId="77777777" w:rsidR="004D6DF7" w:rsidRDefault="004D6DF7" w:rsidP="005148E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96D6B" w14:textId="54418925" w:rsidR="004D6DF7" w:rsidRDefault="004C0A8E" w:rsidP="005148E9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1.Accepted as improvement for readability</w:t>
            </w:r>
          </w:p>
          <w:p w14:paraId="761460D8" w14:textId="08B799ED" w:rsidR="004C0A8E" w:rsidRDefault="004C0A8E" w:rsidP="005148E9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2. Accepted as improvement</w:t>
            </w:r>
          </w:p>
        </w:tc>
      </w:tr>
    </w:tbl>
    <w:p w14:paraId="18977119" w14:textId="77777777" w:rsidR="004D6DF7" w:rsidRDefault="004D6DF7" w:rsidP="004D6DF7">
      <w:pPr>
        <w:spacing w:after="0"/>
        <w:rPr>
          <w:rFonts w:ascii="Arial" w:hAnsi="Arial"/>
          <w:b/>
          <w:lang w:eastAsia="en-GB"/>
        </w:rPr>
      </w:pPr>
    </w:p>
    <w:p w14:paraId="04DA84E2" w14:textId="77777777" w:rsidR="004D6DF7" w:rsidRDefault="004D6DF7" w:rsidP="004D6DF7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D6DF7" w:rsidRPr="00CD057D" w14:paraId="5958C580" w14:textId="77777777" w:rsidTr="005148E9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87970" w14:textId="77777777" w:rsidR="00ED5EB4" w:rsidRPr="00ED5EB4" w:rsidRDefault="00ED5EB4" w:rsidP="00ED5E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D5EB4">
              <w:rPr>
                <w:rFonts w:ascii="Courier New" w:hAnsi="Courier New" w:cs="Courier New"/>
                <w:color w:val="000000"/>
                <w:lang w:eastAsia="de-DE"/>
              </w:rPr>
              <w:t>function f_TC_7_1_1_3_7_ENDC_</w:t>
            </w:r>
            <w:proofErr w:type="gramStart"/>
            <w:r w:rsidRPr="00ED5EB4">
              <w:rPr>
                <w:rFonts w:ascii="Courier New" w:hAnsi="Courier New" w:cs="Courier New"/>
                <w:color w:val="000000"/>
                <w:lang w:eastAsia="de-DE"/>
              </w:rPr>
              <w:t>NR(</w:t>
            </w:r>
            <w:proofErr w:type="gramEnd"/>
            <w:r w:rsidRPr="00ED5EB4">
              <w:rPr>
                <w:rFonts w:ascii="Courier New" w:hAnsi="Courier New" w:cs="Courier New"/>
                <w:color w:val="000000"/>
                <w:lang w:eastAsia="de-DE"/>
              </w:rPr>
              <w:t>) runs on ENDC_NR_PTC</w:t>
            </w:r>
          </w:p>
          <w:p w14:paraId="01C7A564" w14:textId="77777777" w:rsidR="004D6DF7" w:rsidRDefault="00ED5EB4" w:rsidP="00ED5E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D5EB4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ED5EB4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ED5EB4">
              <w:rPr>
                <w:rFonts w:ascii="Courier New" w:hAnsi="Courier New" w:cs="Courier New"/>
                <w:color w:val="000000"/>
                <w:lang w:eastAsia="de-DE"/>
              </w:rPr>
              <w:t>/UE power headroom reporting / Periodic reporting / DL pathloss change reporting</w:t>
            </w:r>
          </w:p>
          <w:p w14:paraId="6320AFCA" w14:textId="77777777" w:rsidR="004D6DF7" w:rsidRPr="00A67424" w:rsidRDefault="004D6DF7" w:rsidP="00ED5E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</w:t>
            </w: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</w:t>
            </w:r>
            <w:r w:rsidRPr="00063818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</w:p>
          <w:p w14:paraId="7804B6A4" w14:textId="77777777" w:rsidR="004D6DF7" w:rsidRDefault="004D6DF7" w:rsidP="005148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Pr="00063818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67DFB5C0" w14:textId="77777777" w:rsidR="004D6DF7" w:rsidRDefault="004D6DF7" w:rsidP="005148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14:paraId="0C4C707A" w14:textId="77777777" w:rsidR="00310B98" w:rsidRPr="00310B98" w:rsidRDefault="004D6DF7" w:rsidP="00310B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="00310B98" w:rsidRPr="00310B98">
              <w:rPr>
                <w:rFonts w:ascii="Courier New" w:hAnsi="Courier New" w:cs="Courier New"/>
                <w:color w:val="000000"/>
                <w:lang w:eastAsia="de-DE"/>
              </w:rPr>
              <w:t xml:space="preserve">//@siclog "Steps 2&amp;4" </w:t>
            </w:r>
            <w:proofErr w:type="spellStart"/>
            <w:r w:rsidR="00310B98" w:rsidRPr="00310B9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="00310B98" w:rsidRPr="00310B98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B83B71C" w14:textId="77777777" w:rsidR="00310B98" w:rsidRPr="00310B98" w:rsidRDefault="00310B98" w:rsidP="00310B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v_MAC_</w:t>
            </w:r>
            <w:proofErr w:type="gramStart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f_NR_CellInfo_GetMAC_CellGroupConfig</w:t>
            </w:r>
            <w:proofErr w:type="spellEnd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37148F41" w14:textId="77777777" w:rsidR="00310B98" w:rsidRPr="00310B98" w:rsidRDefault="00310B98" w:rsidP="00310B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v_MAC_CellGroupConfig.phr_</w:t>
            </w:r>
            <w:proofErr w:type="gramStart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Config</w:t>
            </w:r>
            <w:proofErr w:type="spellEnd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= cs_38508_PHR_Config_Setup(cs_PHR_Config_7137(-, sf500));</w:t>
            </w:r>
          </w:p>
          <w:p w14:paraId="2AC8819D" w14:textId="77777777" w:rsidR="00310B98" w:rsidRPr="00310B98" w:rsidRDefault="00310B98" w:rsidP="00310B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f_NR_CellInfo_SetMAC_</w:t>
            </w:r>
            <w:proofErr w:type="gramStart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v_MAC_CellGroupConfig</w:t>
            </w:r>
            <w:proofErr w:type="spellEnd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9212512" w14:textId="77777777" w:rsidR="00310B98" w:rsidRPr="00310B98" w:rsidRDefault="00310B98" w:rsidP="00310B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SCGConfig</w:t>
            </w:r>
            <w:proofErr w:type="spellEnd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= cs_38508_CellGroupConfig (</w:t>
            </w:r>
            <w:proofErr w:type="spellStart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tsc_NR_CellGroupId_SCG</w:t>
            </w:r>
            <w:proofErr w:type="spellEnd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79816DB" w14:textId="77777777" w:rsidR="00310B98" w:rsidRPr="00310B98" w:rsidRDefault="00310B98" w:rsidP="00310B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omit,</w:t>
            </w:r>
          </w:p>
          <w:p w14:paraId="60B197F0" w14:textId="77777777" w:rsidR="00310B98" w:rsidRPr="00310B98" w:rsidRDefault="00310B98" w:rsidP="00310B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14:paraId="181EBDDD" w14:textId="77777777" w:rsidR="00310B98" w:rsidRPr="00310B98" w:rsidRDefault="00310B98" w:rsidP="00310B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v_MAC_CellGroupConfig</w:t>
            </w:r>
            <w:proofErr w:type="spellEnd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E667B6F" w14:textId="77777777" w:rsidR="00310B98" w:rsidRPr="00310B98" w:rsidRDefault="00310B98" w:rsidP="00310B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C9A3B58" w14:textId="77777777" w:rsidR="00630DC1" w:rsidRPr="00630DC1" w:rsidRDefault="00310B98" w:rsidP="00630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r w:rsidR="00630DC1" w:rsidRPr="00630DC1">
              <w:rPr>
                <w:rFonts w:ascii="Courier New" w:hAnsi="Courier New" w:cs="Courier New"/>
                <w:color w:val="000000"/>
                <w:lang w:eastAsia="de-DE"/>
              </w:rPr>
              <w:t>//@sic R5s220122 sic@</w:t>
            </w:r>
          </w:p>
          <w:p w14:paraId="73E3A011" w14:textId="77777777" w:rsidR="00630DC1" w:rsidRPr="00630DC1" w:rsidRDefault="00630DC1" w:rsidP="00630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spellStart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SCS</w:t>
            </w:r>
            <w:proofErr w:type="spellEnd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f_NR_CellInfo_GetSCS</w:t>
            </w:r>
            <w:proofErr w:type="spellEnd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7E80AB2D" w14:textId="77777777" w:rsidR="00630DC1" w:rsidRPr="00630DC1" w:rsidRDefault="00630DC1" w:rsidP="00630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 xml:space="preserve">   if (</w:t>
            </w:r>
            <w:proofErr w:type="spellStart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v_SCS</w:t>
            </w:r>
            <w:proofErr w:type="spellEnd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 xml:space="preserve"> == kHz30)</w:t>
            </w:r>
          </w:p>
          <w:p w14:paraId="2933D90E" w14:textId="77777777" w:rsidR="00630DC1" w:rsidRPr="00630DC1" w:rsidRDefault="00630DC1" w:rsidP="00630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 xml:space="preserve">   {</w:t>
            </w:r>
          </w:p>
          <w:p w14:paraId="451AC3BB" w14:textId="77777777" w:rsidR="00630DC1" w:rsidRPr="00630DC1" w:rsidRDefault="00630DC1" w:rsidP="00630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  <w:proofErr w:type="spellStart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f_NR_ULGrantConfiguration_</w:t>
            </w:r>
            <w:proofErr w:type="gramStart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StartPeriodicGrant</w:t>
            </w:r>
            <w:proofErr w:type="spellEnd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cs_TimingInfo_SubFrame</w:t>
            </w:r>
            <w:proofErr w:type="spellEnd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 xml:space="preserve">(2), </w:t>
            </w:r>
            <w:proofErr w:type="spellStart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v_NR_ResourceAllocation</w:t>
            </w:r>
            <w:proofErr w:type="spellEnd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, 10);</w:t>
            </w:r>
          </w:p>
          <w:p w14:paraId="2ED3A803" w14:textId="77777777" w:rsidR="00630DC1" w:rsidRPr="00630DC1" w:rsidRDefault="00630DC1" w:rsidP="00630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 xml:space="preserve">   } else {</w:t>
            </w:r>
          </w:p>
          <w:p w14:paraId="08E15515" w14:textId="77777777" w:rsidR="00630DC1" w:rsidRPr="00630DC1" w:rsidRDefault="00630DC1" w:rsidP="00630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  <w:proofErr w:type="spellStart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f_NR_ULGrantConfiguration_</w:t>
            </w:r>
            <w:proofErr w:type="gramStart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StartPeriodicGrant</w:t>
            </w:r>
            <w:proofErr w:type="spellEnd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cs_TimingInfo_SubFrame</w:t>
            </w:r>
            <w:proofErr w:type="spellEnd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 xml:space="preserve">(5), </w:t>
            </w:r>
            <w:proofErr w:type="spellStart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v_NR_ResourceAllocation</w:t>
            </w:r>
            <w:proofErr w:type="spellEnd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, 10);</w:t>
            </w:r>
          </w:p>
          <w:p w14:paraId="4789BFE0" w14:textId="77777777" w:rsidR="00630DC1" w:rsidRPr="00630DC1" w:rsidRDefault="00630DC1" w:rsidP="00630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 xml:space="preserve">   }</w:t>
            </w:r>
          </w:p>
          <w:p w14:paraId="0A92C587" w14:textId="77777777" w:rsidR="00310B98" w:rsidRPr="00310B98" w:rsidRDefault="00630DC1" w:rsidP="00630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spellStart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f_NR_SendRRCReconfigurationContentsToEUTRA</w:t>
            </w:r>
            <w:proofErr w:type="spellEnd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 xml:space="preserve"> (omit, </w:t>
            </w:r>
            <w:proofErr w:type="spellStart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SCGConfig</w:t>
            </w:r>
            <w:proofErr w:type="spellEnd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,-</w:t>
            </w:r>
            <w:proofErr w:type="gramEnd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 xml:space="preserve">,-,false);  // Now send </w:t>
            </w:r>
            <w:proofErr w:type="spellStart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octetstrings</w:t>
            </w:r>
            <w:proofErr w:type="spellEnd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 xml:space="preserve"> to EUTRA</w:t>
            </w:r>
          </w:p>
          <w:p w14:paraId="3BB074A8" w14:textId="77777777" w:rsidR="004D6DF7" w:rsidRDefault="004D6DF7" w:rsidP="005148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14:paraId="7B7815BD" w14:textId="77777777" w:rsidR="0012699E" w:rsidRPr="0012699E" w:rsidRDefault="00B97289" w:rsidP="001269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</w:t>
            </w:r>
            <w:r w:rsidR="0012699E" w:rsidRPr="0012699E">
              <w:rPr>
                <w:rFonts w:ascii="Courier New" w:hAnsi="Courier New" w:cs="Courier New"/>
                <w:color w:val="000000"/>
                <w:lang w:eastAsia="de-DE"/>
              </w:rPr>
              <w:t xml:space="preserve">//@siclog "Steps 3" </w:t>
            </w:r>
            <w:proofErr w:type="spellStart"/>
            <w:r w:rsidR="0012699E" w:rsidRPr="0012699E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="0012699E" w:rsidRPr="0012699E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8E6E327" w14:textId="77777777" w:rsidR="0012699E" w:rsidRPr="0012699E" w:rsidRDefault="0012699E" w:rsidP="001269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699E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</w:t>
            </w:r>
            <w:proofErr w:type="spellStart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SYSIND.receive</w:t>
            </w:r>
            <w:proofErr w:type="spellEnd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car_NR_SYSTEM_MultiEntryPHR_</w:t>
            </w:r>
            <w:proofErr w:type="gramStart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cr_NR_MAC_CE_MultiEntryPHR</w:t>
            </w:r>
            <w:proofErr w:type="spellEnd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 xml:space="preserve">(?)))-&gt;value </w:t>
            </w:r>
            <w:proofErr w:type="spellStart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v_NR_SYSTEM_IND</w:t>
            </w:r>
            <w:proofErr w:type="spellEnd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CA533CC" w14:textId="77777777" w:rsidR="0012699E" w:rsidRPr="0012699E" w:rsidRDefault="0012699E" w:rsidP="001269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spellStart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__FILE__, __LINE__, "Step 3");</w:t>
            </w:r>
          </w:p>
          <w:p w14:paraId="48C0F0C6" w14:textId="77777777" w:rsidR="00B97289" w:rsidRPr="0012699E" w:rsidRDefault="0012699E" w:rsidP="001269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 xml:space="preserve">  v_TimingInfo</w:t>
            </w:r>
            <w:proofErr w:type="gramStart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v_NR_SYSTEM_IND.Common.TimingInfo.SubFrame</w:t>
            </w:r>
            <w:proofErr w:type="spellEnd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CE1C9B3" w14:textId="77777777" w:rsidR="00B97289" w:rsidRDefault="00B97289" w:rsidP="005148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14:paraId="6D03B5D6" w14:textId="77777777" w:rsidR="004D6DF7" w:rsidRDefault="004D6DF7" w:rsidP="005148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</w:t>
            </w:r>
            <w:r w:rsidRPr="00063818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4263BC77" w14:textId="77777777" w:rsidR="0012699E" w:rsidRDefault="0012699E" w:rsidP="005148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14:paraId="07420676" w14:textId="77777777" w:rsidR="0012699E" w:rsidRPr="0012699E" w:rsidRDefault="0012699E" w:rsidP="001269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</w:t>
            </w:r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 xml:space="preserve">//@siclog "Steps 9&amp; 11" </w:t>
            </w:r>
            <w:proofErr w:type="spellStart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AFE9F8F" w14:textId="77777777" w:rsidR="0012699E" w:rsidRPr="0012699E" w:rsidRDefault="0012699E" w:rsidP="001269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v_MAC_CellGroupConfig.phr_</w:t>
            </w:r>
            <w:proofErr w:type="gramStart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Config</w:t>
            </w:r>
            <w:proofErr w:type="spellEnd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= cs_38508_PHR_Config_Setup(cs_PHR_Config_7137(-,-,dB3));</w:t>
            </w:r>
          </w:p>
          <w:p w14:paraId="653BD763" w14:textId="77777777" w:rsidR="0012699E" w:rsidRPr="0012699E" w:rsidRDefault="0012699E" w:rsidP="001269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f_NR_CellInfo_SetMAC_</w:t>
            </w:r>
            <w:proofErr w:type="gramStart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v_MAC_CellGroupConfig</w:t>
            </w:r>
            <w:proofErr w:type="spellEnd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3C2D1C6" w14:textId="77777777" w:rsidR="0012699E" w:rsidRPr="0012699E" w:rsidRDefault="0012699E" w:rsidP="001269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SCGConfig</w:t>
            </w:r>
            <w:proofErr w:type="spellEnd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= cs_38508_CellGroupConfig (</w:t>
            </w:r>
            <w:proofErr w:type="spellStart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tsc_NR_CellGroupId_SCG</w:t>
            </w:r>
            <w:proofErr w:type="spellEnd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3F6667C" w14:textId="77777777" w:rsidR="0012699E" w:rsidRPr="0012699E" w:rsidRDefault="0012699E" w:rsidP="001269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omit,</w:t>
            </w:r>
          </w:p>
          <w:p w14:paraId="3EC65673" w14:textId="77777777" w:rsidR="0012699E" w:rsidRPr="0012699E" w:rsidRDefault="0012699E" w:rsidP="001269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14:paraId="59EF447B" w14:textId="77777777" w:rsidR="0012699E" w:rsidRPr="0012699E" w:rsidRDefault="0012699E" w:rsidP="001269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v_MAC_CellGroupConfig</w:t>
            </w:r>
            <w:proofErr w:type="spellEnd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B230032" w14:textId="77777777" w:rsidR="0012699E" w:rsidRPr="0012699E" w:rsidRDefault="0012699E" w:rsidP="001269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 xml:space="preserve">    // PHR Prohibit Timer</w:t>
            </w:r>
          </w:p>
          <w:p w14:paraId="18CB4C04" w14:textId="77777777" w:rsidR="0012699E" w:rsidRPr="0012699E" w:rsidRDefault="0012699E" w:rsidP="001269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TimerMax</w:t>
            </w:r>
            <w:proofErr w:type="spellEnd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f_NR_SetTimerToleranceMax</w:t>
            </w:r>
            <w:proofErr w:type="spellEnd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 xml:space="preserve"> (nr_Cell1, l2Timer, 1.0);</w:t>
            </w:r>
          </w:p>
          <w:p w14:paraId="4A3004BA" w14:textId="77777777" w:rsidR="0012699E" w:rsidRPr="0012699E" w:rsidRDefault="0012699E" w:rsidP="001269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TimerMin</w:t>
            </w:r>
            <w:proofErr w:type="spellEnd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f_NR_SetTimerToleranceMin</w:t>
            </w:r>
            <w:proofErr w:type="spellEnd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 xml:space="preserve"> (nr_Cell1, l2Timer, 1.0);</w:t>
            </w:r>
          </w:p>
          <w:p w14:paraId="2F323427" w14:textId="77777777" w:rsidR="0012699E" w:rsidRDefault="0012699E" w:rsidP="001269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t_Watchdog.start</w:t>
            </w:r>
            <w:proofErr w:type="spellEnd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4079B2E" w14:textId="77777777" w:rsidR="0012699E" w:rsidRDefault="00157E07" w:rsidP="001269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f_NR_SendRRCReconfigurationContentsToEUTRA</w:t>
            </w:r>
            <w:proofErr w:type="spellEnd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 (omit, </w:t>
            </w:r>
            <w:proofErr w:type="spellStart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SCGConfig</w:t>
            </w:r>
            <w:proofErr w:type="spellEnd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,-</w:t>
            </w:r>
            <w:proofErr w:type="gramEnd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,-,false);  // Now send </w:t>
            </w:r>
            <w:proofErr w:type="spellStart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octetstrings</w:t>
            </w:r>
            <w:proofErr w:type="spellEnd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 to EUTRA</w:t>
            </w:r>
          </w:p>
          <w:p w14:paraId="22D8F37A" w14:textId="77777777" w:rsidR="00630DC1" w:rsidRDefault="00630DC1" w:rsidP="001269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80158E6" w14:textId="77777777" w:rsidR="00630DC1" w:rsidRPr="00630DC1" w:rsidRDefault="00630DC1" w:rsidP="00630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 xml:space="preserve">//@siclog "Steps 10" </w:t>
            </w:r>
            <w:proofErr w:type="spellStart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6BC57A1" w14:textId="77777777" w:rsidR="00630DC1" w:rsidRPr="00630DC1" w:rsidRDefault="00630DC1" w:rsidP="00630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 xml:space="preserve">  alt {</w:t>
            </w:r>
          </w:p>
          <w:p w14:paraId="627AA0DD" w14:textId="77777777" w:rsidR="00630DC1" w:rsidRPr="00630DC1" w:rsidRDefault="00630DC1" w:rsidP="00630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 xml:space="preserve">        [not </w:t>
            </w:r>
            <w:proofErr w:type="spellStart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v_RRC_MsgRcvd</w:t>
            </w:r>
            <w:proofErr w:type="spellEnd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 xml:space="preserve">] </w:t>
            </w:r>
            <w:proofErr w:type="spellStart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EUTRA.receive</w:t>
            </w:r>
            <w:proofErr w:type="spellEnd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cmr_EUTRA_NR_</w:t>
            </w:r>
            <w:proofErr w:type="gramStart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OctetData</w:t>
            </w:r>
            <w:proofErr w:type="spellEnd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( "</w:t>
            </w:r>
            <w:proofErr w:type="gramEnd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 xml:space="preserve">Complete")) -&gt; value </w:t>
            </w:r>
            <w:proofErr w:type="spellStart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v_ReceivedMsg</w:t>
            </w:r>
            <w:proofErr w:type="spellEnd"/>
          </w:p>
          <w:p w14:paraId="157A3546" w14:textId="77777777" w:rsidR="00630DC1" w:rsidRPr="00630DC1" w:rsidRDefault="00630DC1" w:rsidP="00630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14:paraId="0C5A82FE" w14:textId="77777777" w:rsidR="00630DC1" w:rsidRPr="00630DC1" w:rsidRDefault="00630DC1" w:rsidP="00630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__FILE__, __LINE__, "Step 11");</w:t>
            </w:r>
          </w:p>
          <w:p w14:paraId="07600578" w14:textId="77777777" w:rsidR="00630DC1" w:rsidRPr="00630DC1" w:rsidRDefault="00630DC1" w:rsidP="00630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OctetData</w:t>
            </w:r>
            <w:proofErr w:type="spellEnd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v_ReceivedMsg.OctetData.Data</w:t>
            </w:r>
            <w:proofErr w:type="spellEnd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9BE931B" w14:textId="77777777" w:rsidR="00630DC1" w:rsidRPr="00630DC1" w:rsidRDefault="00630DC1" w:rsidP="00630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EncodedComplete</w:t>
            </w:r>
            <w:proofErr w:type="spellEnd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= oct2bit(</w:t>
            </w:r>
            <w:proofErr w:type="spellStart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v_OctetData</w:t>
            </w:r>
            <w:proofErr w:type="spellEnd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F1E235C" w14:textId="77777777" w:rsidR="00630DC1" w:rsidRPr="00630DC1" w:rsidRDefault="00630DC1" w:rsidP="00630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 xml:space="preserve">           </w:t>
            </w:r>
            <w:proofErr w:type="spellStart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Result</w:t>
            </w:r>
            <w:proofErr w:type="spellEnd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decvalue</w:t>
            </w:r>
            <w:proofErr w:type="spellEnd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v_EncodedComplete</w:t>
            </w:r>
            <w:proofErr w:type="spellEnd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v_Complete</w:t>
            </w:r>
            <w:proofErr w:type="spellEnd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23F753B" w14:textId="77777777" w:rsidR="00630DC1" w:rsidRPr="00630DC1" w:rsidRDefault="00630DC1" w:rsidP="00630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 xml:space="preserve">         if (</w:t>
            </w:r>
            <w:proofErr w:type="spellStart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Result</w:t>
            </w:r>
            <w:proofErr w:type="spellEnd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 xml:space="preserve"> !</w:t>
            </w:r>
            <w:proofErr w:type="gramEnd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= 0 or not match (</w:t>
            </w:r>
            <w:proofErr w:type="spellStart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v_Complete</w:t>
            </w:r>
            <w:proofErr w:type="spellEnd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, cr_38508_RRCReconfigurationCompleteIE)) {</w:t>
            </w:r>
          </w:p>
          <w:p w14:paraId="07815F88" w14:textId="77777777" w:rsidR="00630DC1" w:rsidRPr="00630DC1" w:rsidRDefault="00630DC1" w:rsidP="00630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  <w:proofErr w:type="spellStart"/>
            <w:proofErr w:type="gramStart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FatalError</w:t>
            </w:r>
            <w:proofErr w:type="spellEnd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__FILE__, __LINE__, "Decoding error Step 11");</w:t>
            </w:r>
          </w:p>
          <w:p w14:paraId="093AAB11" w14:textId="77777777" w:rsidR="00630DC1" w:rsidRPr="00630DC1" w:rsidRDefault="00630DC1" w:rsidP="00630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AC169AB" w14:textId="77777777" w:rsidR="00630DC1" w:rsidRPr="00630DC1" w:rsidRDefault="00630DC1" w:rsidP="00630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v_RRC_</w:t>
            </w:r>
            <w:proofErr w:type="gramStart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MsgRcvd</w:t>
            </w:r>
            <w:proofErr w:type="spellEnd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= true;</w:t>
            </w:r>
          </w:p>
          <w:p w14:paraId="58FF8B54" w14:textId="77777777" w:rsidR="00630DC1" w:rsidRPr="00630DC1" w:rsidRDefault="00630DC1" w:rsidP="00630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gramStart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if(</w:t>
            </w:r>
            <w:proofErr w:type="gramEnd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 xml:space="preserve">not </w:t>
            </w:r>
            <w:proofErr w:type="spellStart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v_PHR_Rcvd</w:t>
            </w:r>
            <w:proofErr w:type="spellEnd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){ repeat;}</w:t>
            </w:r>
          </w:p>
          <w:p w14:paraId="5E90F6EC" w14:textId="77777777" w:rsidR="00630DC1" w:rsidRPr="00630DC1" w:rsidRDefault="00630DC1" w:rsidP="00630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7A5D9AAA" w14:textId="77777777" w:rsidR="00630DC1" w:rsidRPr="00630DC1" w:rsidRDefault="00630DC1" w:rsidP="00630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74037147" w14:textId="77777777" w:rsidR="00630DC1" w:rsidRPr="00630DC1" w:rsidRDefault="00630DC1" w:rsidP="00630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 xml:space="preserve">        [not v_PHR_</w:t>
            </w:r>
            <w:proofErr w:type="gramStart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Rcvd]SYSIND.receive</w:t>
            </w:r>
            <w:proofErr w:type="gramEnd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 xml:space="preserve">(car_NR_SYSTEM_MultiEntryPHR_IND(nr_Cell1, </w:t>
            </w:r>
            <w:proofErr w:type="spellStart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cr_NR_MAC_CE_MultiEntryPHR</w:t>
            </w:r>
            <w:proofErr w:type="spellEnd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 xml:space="preserve">(?)))-&gt;value </w:t>
            </w:r>
            <w:proofErr w:type="spellStart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v_NR_SYSTEM_IND</w:t>
            </w:r>
            <w:proofErr w:type="spellEnd"/>
          </w:p>
          <w:p w14:paraId="431DA502" w14:textId="77777777" w:rsidR="00630DC1" w:rsidRPr="00630DC1" w:rsidRDefault="00630DC1" w:rsidP="00630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14:paraId="63500D13" w14:textId="77777777" w:rsidR="00630DC1" w:rsidRPr="00630DC1" w:rsidRDefault="00630DC1" w:rsidP="00630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__FILE__, __LINE__, "Step 10");</w:t>
            </w:r>
          </w:p>
          <w:p w14:paraId="11127975" w14:textId="77777777" w:rsidR="00630DC1" w:rsidRPr="00630DC1" w:rsidRDefault="00630DC1" w:rsidP="00630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v_TimingInfo</w:t>
            </w:r>
            <w:proofErr w:type="gramStart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v_NR_SYSTEM_IND.Common.TimingInfo.SubFrame</w:t>
            </w:r>
            <w:proofErr w:type="spellEnd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CCA3208" w14:textId="77777777" w:rsidR="00630DC1" w:rsidRPr="00630DC1" w:rsidRDefault="00630DC1" w:rsidP="00630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v_PHR_</w:t>
            </w:r>
            <w:proofErr w:type="gramStart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Rcvd</w:t>
            </w:r>
            <w:proofErr w:type="spellEnd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= true;</w:t>
            </w:r>
          </w:p>
          <w:p w14:paraId="43EE1D0C" w14:textId="77777777" w:rsidR="00630DC1" w:rsidRPr="00630DC1" w:rsidRDefault="00630DC1" w:rsidP="00630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gramStart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if(</w:t>
            </w:r>
            <w:proofErr w:type="gramEnd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 xml:space="preserve">not </w:t>
            </w:r>
            <w:proofErr w:type="spellStart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v_RRC_MsgRcvd</w:t>
            </w:r>
            <w:proofErr w:type="spellEnd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){ repeat;}</w:t>
            </w:r>
          </w:p>
          <w:p w14:paraId="20DD1B6B" w14:textId="77777777" w:rsidR="00630DC1" w:rsidRPr="00630DC1" w:rsidRDefault="00630DC1" w:rsidP="00223B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5D71AB57" w14:textId="77777777" w:rsidR="00630DC1" w:rsidRDefault="00630DC1" w:rsidP="00630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14:paraId="6CC70FC8" w14:textId="77777777" w:rsidR="00157E07" w:rsidRPr="00157E07" w:rsidRDefault="00157E07" w:rsidP="001269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BB54A11" w14:textId="77777777" w:rsidR="004D6DF7" w:rsidRDefault="0012699E" w:rsidP="005148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Pr="00063818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64E742EB" w14:textId="77777777" w:rsidR="00223B1F" w:rsidRDefault="00223B1F" w:rsidP="005148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14:paraId="16FF1BEC" w14:textId="77777777" w:rsidR="00223B1F" w:rsidRPr="00223B1F" w:rsidRDefault="00223B1F" w:rsidP="00223B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 </w:t>
            </w:r>
            <w:r w:rsidRPr="00223B1F">
              <w:rPr>
                <w:rFonts w:ascii="Courier New" w:hAnsi="Courier New" w:cs="Courier New"/>
                <w:color w:val="000000"/>
                <w:lang w:eastAsia="de-DE"/>
              </w:rPr>
              <w:t xml:space="preserve">// @siclog "Step 16" </w:t>
            </w:r>
            <w:proofErr w:type="spellStart"/>
            <w:r w:rsidRPr="00223B1F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23B1F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3DEEB73" w14:textId="77777777" w:rsidR="00223B1F" w:rsidRPr="00223B1F" w:rsidRDefault="00223B1F" w:rsidP="00223B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23B1F">
              <w:rPr>
                <w:rFonts w:ascii="Courier New" w:hAnsi="Courier New" w:cs="Courier New"/>
                <w:color w:val="000000"/>
                <w:lang w:eastAsia="de-DE"/>
              </w:rPr>
              <w:t xml:space="preserve">    // Increase SS power level for NR Cell so as to cause a </w:t>
            </w:r>
            <w:proofErr w:type="spellStart"/>
            <w:r w:rsidRPr="00223B1F">
              <w:rPr>
                <w:rFonts w:ascii="Courier New" w:hAnsi="Courier New" w:cs="Courier New"/>
                <w:color w:val="000000"/>
                <w:lang w:eastAsia="de-DE"/>
              </w:rPr>
              <w:t>DL_Pathloss</w:t>
            </w:r>
            <w:proofErr w:type="spellEnd"/>
            <w:r w:rsidRPr="00223B1F">
              <w:rPr>
                <w:rFonts w:ascii="Courier New" w:hAnsi="Courier New" w:cs="Courier New"/>
                <w:color w:val="000000"/>
                <w:lang w:eastAsia="de-DE"/>
              </w:rPr>
              <w:t xml:space="preserve"> change at UE by 5</w:t>
            </w:r>
            <w:proofErr w:type="gramStart"/>
            <w:r w:rsidRPr="00223B1F">
              <w:rPr>
                <w:rFonts w:ascii="Courier New" w:hAnsi="Courier New" w:cs="Courier New"/>
                <w:color w:val="000000"/>
                <w:lang w:eastAsia="de-DE"/>
              </w:rPr>
              <w:t>dB..</w:t>
            </w:r>
            <w:proofErr w:type="gramEnd"/>
          </w:p>
          <w:p w14:paraId="29FB75E4" w14:textId="77777777" w:rsidR="00223B1F" w:rsidRPr="00223B1F" w:rsidRDefault="00223B1F" w:rsidP="00223B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23B1F">
              <w:rPr>
                <w:rFonts w:ascii="Courier New" w:hAnsi="Courier New" w:cs="Courier New"/>
                <w:color w:val="000000"/>
                <w:lang w:eastAsia="de-DE"/>
              </w:rPr>
              <w:t xml:space="preserve">    v_TimingInfo</w:t>
            </w:r>
            <w:proofErr w:type="gramStart"/>
            <w:r w:rsidRPr="00223B1F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223B1F">
              <w:rPr>
                <w:rFonts w:ascii="Courier New" w:hAnsi="Courier New" w:cs="Courier New"/>
                <w:color w:val="000000"/>
                <w:lang w:eastAsia="de-DE"/>
              </w:rPr>
              <w:t>=v_TimingInfo2 ;</w:t>
            </w:r>
          </w:p>
          <w:p w14:paraId="2EE680E0" w14:textId="77777777" w:rsidR="00223B1F" w:rsidRPr="00223B1F" w:rsidRDefault="00223B1F" w:rsidP="00223B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23B1F">
              <w:rPr>
                <w:rFonts w:ascii="Courier New" w:hAnsi="Courier New" w:cs="Courier New"/>
                <w:color w:val="000000"/>
                <w:lang w:eastAsia="de-DE"/>
              </w:rPr>
              <w:t xml:space="preserve">    v_TimingInfo</w:t>
            </w:r>
            <w:proofErr w:type="gramStart"/>
            <w:r w:rsidRPr="00223B1F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223B1F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23B1F">
              <w:rPr>
                <w:rFonts w:ascii="Courier New" w:hAnsi="Courier New" w:cs="Courier New"/>
                <w:color w:val="000000"/>
                <w:lang w:eastAsia="de-DE"/>
              </w:rPr>
              <w:t>f_SubFrameTiming_AddMilliSeconds</w:t>
            </w:r>
            <w:proofErr w:type="spellEnd"/>
            <w:r w:rsidRPr="00223B1F">
              <w:rPr>
                <w:rFonts w:ascii="Courier New" w:hAnsi="Courier New" w:cs="Courier New"/>
                <w:color w:val="000000"/>
                <w:lang w:eastAsia="de-DE"/>
              </w:rPr>
              <w:t>(v_TimingInfo1, 200);</w:t>
            </w:r>
          </w:p>
          <w:p w14:paraId="5BEACB12" w14:textId="77777777" w:rsidR="00223B1F" w:rsidRPr="00223B1F" w:rsidRDefault="00223B1F" w:rsidP="00223B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23B1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23B1F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223B1F">
              <w:rPr>
                <w:rFonts w:ascii="Courier New" w:hAnsi="Courier New" w:cs="Courier New"/>
                <w:color w:val="000000"/>
                <w:lang w:eastAsia="de-DE"/>
              </w:rPr>
              <w:t>SetCellPowerList</w:t>
            </w:r>
            <w:proofErr w:type="spellEnd"/>
            <w:r w:rsidRPr="00223B1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223B1F">
              <w:rPr>
                <w:rFonts w:ascii="Courier New" w:hAnsi="Courier New" w:cs="Courier New"/>
                <w:color w:val="000000"/>
                <w:lang w:eastAsia="de-DE"/>
              </w:rPr>
              <w:t xml:space="preserve">v_CellPowerList_AtT0,  </w:t>
            </w:r>
            <w:proofErr w:type="spellStart"/>
            <w:r w:rsidRPr="00223B1F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223B1F">
              <w:rPr>
                <w:rFonts w:ascii="Courier New" w:hAnsi="Courier New" w:cs="Courier New"/>
                <w:color w:val="000000"/>
                <w:lang w:eastAsia="de-DE"/>
              </w:rPr>
              <w:t>(v_TimingInfo2),nr_Cell1);</w:t>
            </w:r>
          </w:p>
          <w:p w14:paraId="597D4622" w14:textId="77777777" w:rsidR="00223B1F" w:rsidRPr="00223B1F" w:rsidRDefault="00223B1F" w:rsidP="00223B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23B1F">
              <w:rPr>
                <w:rFonts w:ascii="Courier New" w:hAnsi="Courier New" w:cs="Courier New"/>
                <w:color w:val="000000"/>
                <w:lang w:eastAsia="de-DE"/>
              </w:rPr>
              <w:t xml:space="preserve">  //@siclog "Steps 17-18" </w:t>
            </w:r>
            <w:proofErr w:type="spellStart"/>
            <w:r w:rsidRPr="00223B1F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23B1F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35F862F7" w14:textId="77777777" w:rsidR="00223B1F" w:rsidRPr="00223B1F" w:rsidRDefault="00223B1F" w:rsidP="00223B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23B1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spellStart"/>
            <w:r w:rsidRPr="00223B1F">
              <w:rPr>
                <w:rFonts w:ascii="Courier New" w:hAnsi="Courier New" w:cs="Courier New"/>
                <w:color w:val="000000"/>
                <w:lang w:eastAsia="de-DE"/>
              </w:rPr>
              <w:t>SYSIND.receive</w:t>
            </w:r>
            <w:proofErr w:type="spellEnd"/>
            <w:r w:rsidRPr="00223B1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23B1F">
              <w:rPr>
                <w:rFonts w:ascii="Courier New" w:hAnsi="Courier New" w:cs="Courier New"/>
                <w:color w:val="000000"/>
                <w:lang w:eastAsia="de-DE"/>
              </w:rPr>
              <w:t>car_NR_SYSTEM_MultiEntryPHR_</w:t>
            </w:r>
            <w:proofErr w:type="gramStart"/>
            <w:r w:rsidRPr="00223B1F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223B1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223B1F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223B1F">
              <w:rPr>
                <w:rFonts w:ascii="Courier New" w:hAnsi="Courier New" w:cs="Courier New"/>
                <w:color w:val="000000"/>
                <w:lang w:eastAsia="de-DE"/>
              </w:rPr>
              <w:t>cr_NR_MAC_CE_MultiEntryPHR</w:t>
            </w:r>
            <w:proofErr w:type="spellEnd"/>
            <w:r w:rsidRPr="00223B1F">
              <w:rPr>
                <w:rFonts w:ascii="Courier New" w:hAnsi="Courier New" w:cs="Courier New"/>
                <w:color w:val="000000"/>
                <w:lang w:eastAsia="de-DE"/>
              </w:rPr>
              <w:t xml:space="preserve">(?)))-&gt;value </w:t>
            </w:r>
            <w:proofErr w:type="spellStart"/>
            <w:r w:rsidRPr="00223B1F">
              <w:rPr>
                <w:rFonts w:ascii="Courier New" w:hAnsi="Courier New" w:cs="Courier New"/>
                <w:color w:val="000000"/>
                <w:lang w:eastAsia="de-DE"/>
              </w:rPr>
              <w:t>v_NR_SYSTEM_IND</w:t>
            </w:r>
            <w:proofErr w:type="spellEnd"/>
            <w:r w:rsidRPr="00223B1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4F964B1" w14:textId="77777777" w:rsidR="00223B1F" w:rsidRPr="00223B1F" w:rsidRDefault="00223B1F" w:rsidP="00223B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23B1F">
              <w:rPr>
                <w:rFonts w:ascii="Courier New" w:hAnsi="Courier New" w:cs="Courier New"/>
                <w:color w:val="000000"/>
                <w:lang w:eastAsia="de-DE"/>
              </w:rPr>
              <w:t xml:space="preserve">  v_TimingInfo</w:t>
            </w:r>
            <w:proofErr w:type="gramStart"/>
            <w:r w:rsidRPr="00223B1F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223B1F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23B1F">
              <w:rPr>
                <w:rFonts w:ascii="Courier New" w:hAnsi="Courier New" w:cs="Courier New"/>
                <w:color w:val="000000"/>
                <w:lang w:eastAsia="de-DE"/>
              </w:rPr>
              <w:t>v_NR_SYSTEM_IND.Common.TimingInfo.SubFrame</w:t>
            </w:r>
            <w:proofErr w:type="spellEnd"/>
            <w:r w:rsidRPr="00223B1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E988E4D" w14:textId="77777777" w:rsidR="00223B1F" w:rsidRPr="00223B1F" w:rsidRDefault="00223B1F" w:rsidP="00223B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23B1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spellStart"/>
            <w:r w:rsidRPr="00223B1F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23B1F">
              <w:rPr>
                <w:rFonts w:ascii="Courier New" w:hAnsi="Courier New" w:cs="Courier New"/>
                <w:color w:val="000000"/>
                <w:lang w:eastAsia="de-DE"/>
              </w:rPr>
              <w:t>TimerDuration</w:t>
            </w:r>
            <w:proofErr w:type="spellEnd"/>
            <w:r w:rsidRPr="00223B1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23B1F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23B1F">
              <w:rPr>
                <w:rFonts w:ascii="Courier New" w:hAnsi="Courier New" w:cs="Courier New"/>
                <w:color w:val="000000"/>
                <w:lang w:eastAsia="de-DE"/>
              </w:rPr>
              <w:t>f_SubFrameTimingDuration_Float</w:t>
            </w:r>
            <w:proofErr w:type="spellEnd"/>
            <w:r w:rsidRPr="00223B1F">
              <w:rPr>
                <w:rFonts w:ascii="Courier New" w:hAnsi="Courier New" w:cs="Courier New"/>
                <w:color w:val="000000"/>
                <w:lang w:eastAsia="de-DE"/>
              </w:rPr>
              <w:t>(v_TimingInfo1, v_TimingInfo2);</w:t>
            </w:r>
          </w:p>
          <w:p w14:paraId="7D97FC0E" w14:textId="77777777" w:rsidR="00223B1F" w:rsidRPr="00223B1F" w:rsidRDefault="00223B1F" w:rsidP="00223B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23B1F">
              <w:rPr>
                <w:rFonts w:ascii="Courier New" w:hAnsi="Courier New" w:cs="Courier New"/>
                <w:color w:val="000000"/>
                <w:lang w:eastAsia="de-DE"/>
              </w:rPr>
              <w:t xml:space="preserve">    if </w:t>
            </w:r>
            <w:proofErr w:type="gramStart"/>
            <w:r w:rsidRPr="00223B1F">
              <w:rPr>
                <w:rFonts w:ascii="Courier New" w:hAnsi="Courier New" w:cs="Courier New"/>
                <w:color w:val="000000"/>
                <w:lang w:eastAsia="de-DE"/>
              </w:rPr>
              <w:t xml:space="preserve">(( </w:t>
            </w:r>
            <w:proofErr w:type="spellStart"/>
            <w:r w:rsidRPr="00223B1F">
              <w:rPr>
                <w:rFonts w:ascii="Courier New" w:hAnsi="Courier New" w:cs="Courier New"/>
                <w:color w:val="000000"/>
                <w:lang w:eastAsia="de-DE"/>
              </w:rPr>
              <w:t>v</w:t>
            </w:r>
            <w:proofErr w:type="gramEnd"/>
            <w:r w:rsidRPr="00223B1F">
              <w:rPr>
                <w:rFonts w:ascii="Courier New" w:hAnsi="Courier New" w:cs="Courier New"/>
                <w:color w:val="000000"/>
                <w:lang w:eastAsia="de-DE"/>
              </w:rPr>
              <w:t>_TimerDuration</w:t>
            </w:r>
            <w:proofErr w:type="spellEnd"/>
            <w:r w:rsidRPr="00223B1F">
              <w:rPr>
                <w:rFonts w:ascii="Courier New" w:hAnsi="Courier New" w:cs="Courier New"/>
                <w:color w:val="000000"/>
                <w:lang w:eastAsia="de-DE"/>
              </w:rPr>
              <w:t xml:space="preserve">&lt; </w:t>
            </w:r>
            <w:proofErr w:type="spellStart"/>
            <w:r w:rsidRPr="00223B1F">
              <w:rPr>
                <w:rFonts w:ascii="Courier New" w:hAnsi="Courier New" w:cs="Courier New"/>
                <w:color w:val="000000"/>
                <w:lang w:eastAsia="de-DE"/>
              </w:rPr>
              <w:t>v_TimerMax</w:t>
            </w:r>
            <w:proofErr w:type="spellEnd"/>
            <w:r w:rsidRPr="00223B1F">
              <w:rPr>
                <w:rFonts w:ascii="Courier New" w:hAnsi="Courier New" w:cs="Courier New"/>
                <w:color w:val="000000"/>
                <w:lang w:eastAsia="de-DE"/>
              </w:rPr>
              <w:t xml:space="preserve">) and ( </w:t>
            </w:r>
            <w:proofErr w:type="spellStart"/>
            <w:r w:rsidRPr="00223B1F">
              <w:rPr>
                <w:rFonts w:ascii="Courier New" w:hAnsi="Courier New" w:cs="Courier New"/>
                <w:color w:val="000000"/>
                <w:lang w:eastAsia="de-DE"/>
              </w:rPr>
              <w:t>v_TimerDuration</w:t>
            </w:r>
            <w:proofErr w:type="spellEnd"/>
            <w:r w:rsidRPr="00223B1F">
              <w:rPr>
                <w:rFonts w:ascii="Courier New" w:hAnsi="Courier New" w:cs="Courier New"/>
                <w:color w:val="000000"/>
                <w:lang w:eastAsia="de-DE"/>
              </w:rPr>
              <w:t xml:space="preserve"> &gt; </w:t>
            </w:r>
            <w:proofErr w:type="spellStart"/>
            <w:r w:rsidRPr="00223B1F">
              <w:rPr>
                <w:rFonts w:ascii="Courier New" w:hAnsi="Courier New" w:cs="Courier New"/>
                <w:color w:val="000000"/>
                <w:lang w:eastAsia="de-DE"/>
              </w:rPr>
              <w:t>v_TimerMin</w:t>
            </w:r>
            <w:proofErr w:type="spellEnd"/>
            <w:r w:rsidRPr="00223B1F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14:paraId="4AADAE5B" w14:textId="77777777" w:rsidR="00223B1F" w:rsidRPr="00223B1F" w:rsidRDefault="00223B1F" w:rsidP="00223B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23B1F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</w:t>
            </w:r>
            <w:proofErr w:type="spellStart"/>
            <w:r w:rsidRPr="00223B1F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223B1F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223B1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223B1F">
              <w:rPr>
                <w:rFonts w:ascii="Courier New" w:hAnsi="Courier New" w:cs="Courier New"/>
                <w:color w:val="000000"/>
                <w:lang w:eastAsia="de-DE"/>
              </w:rPr>
              <w:t>__FILE__, __LINE__, "Step 1</w:t>
            </w:r>
            <w:r w:rsidR="007C149A">
              <w:rPr>
                <w:rFonts w:ascii="Courier New" w:hAnsi="Courier New" w:cs="Courier New"/>
                <w:color w:val="000000"/>
                <w:lang w:eastAsia="de-DE"/>
              </w:rPr>
              <w:t>5</w:t>
            </w:r>
            <w:r w:rsidRPr="00223B1F">
              <w:rPr>
                <w:rFonts w:ascii="Courier New" w:hAnsi="Courier New" w:cs="Courier New"/>
                <w:color w:val="000000"/>
                <w:lang w:eastAsia="de-DE"/>
              </w:rPr>
              <w:t>");</w:t>
            </w:r>
          </w:p>
          <w:p w14:paraId="0406A9E9" w14:textId="77777777" w:rsidR="00223B1F" w:rsidRPr="00223B1F" w:rsidRDefault="00223B1F" w:rsidP="00223B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23B1F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0EB102C0" w14:textId="77777777" w:rsidR="00223B1F" w:rsidRPr="00223B1F" w:rsidRDefault="00223B1F" w:rsidP="00223B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23B1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gramStart"/>
            <w:r w:rsidRPr="00223B1F">
              <w:rPr>
                <w:rFonts w:ascii="Courier New" w:hAnsi="Courier New" w:cs="Courier New"/>
                <w:color w:val="000000"/>
                <w:lang w:eastAsia="de-DE"/>
              </w:rPr>
              <w:t>else  {</w:t>
            </w:r>
            <w:proofErr w:type="gramEnd"/>
          </w:p>
          <w:p w14:paraId="37C32E95" w14:textId="77777777" w:rsidR="00223B1F" w:rsidRPr="00223B1F" w:rsidRDefault="00223B1F" w:rsidP="00223B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23B1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223B1F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223B1F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223B1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223B1F">
              <w:rPr>
                <w:rFonts w:ascii="Courier New" w:hAnsi="Courier New" w:cs="Courier New"/>
                <w:color w:val="000000"/>
                <w:lang w:eastAsia="de-DE"/>
              </w:rPr>
              <w:t>__FILE__, __LINE__, "Step 1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5</w:t>
            </w:r>
            <w:r w:rsidRPr="00223B1F">
              <w:rPr>
                <w:rFonts w:ascii="Courier New" w:hAnsi="Courier New" w:cs="Courier New"/>
                <w:color w:val="000000"/>
                <w:lang w:eastAsia="de-DE"/>
              </w:rPr>
              <w:t>: TP5 failed, UE didn't send PHR after periodic PHR expiry");</w:t>
            </w:r>
          </w:p>
          <w:p w14:paraId="55DED1C2" w14:textId="77777777" w:rsidR="00223B1F" w:rsidRPr="00223B1F" w:rsidRDefault="00223B1F" w:rsidP="00223B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23B1F">
              <w:rPr>
                <w:rFonts w:ascii="Courier New" w:hAnsi="Courier New" w:cs="Courier New"/>
                <w:color w:val="000000"/>
                <w:lang w:eastAsia="de-DE"/>
              </w:rPr>
              <w:t xml:space="preserve">           }</w:t>
            </w:r>
          </w:p>
          <w:p w14:paraId="6021F231" w14:textId="77777777" w:rsidR="00223B1F" w:rsidRDefault="00223B1F" w:rsidP="00223B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23B1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spellStart"/>
            <w:r w:rsidRPr="00223B1F">
              <w:rPr>
                <w:rFonts w:ascii="Courier New" w:hAnsi="Courier New" w:cs="Courier New"/>
                <w:color w:val="000000"/>
                <w:lang w:eastAsia="de-DE"/>
              </w:rPr>
              <w:t>t_Watchdog.stop</w:t>
            </w:r>
            <w:proofErr w:type="spellEnd"/>
            <w:r w:rsidRPr="00223B1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1551F2A" w14:textId="77777777" w:rsidR="004615E8" w:rsidRDefault="004615E8" w:rsidP="00223B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14:paraId="09994E2D" w14:textId="77777777" w:rsidR="004615E8" w:rsidRPr="0012699E" w:rsidRDefault="004615E8" w:rsidP="00223B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</w:t>
            </w:r>
            <w:r w:rsidRPr="00063818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</w:tc>
      </w:tr>
    </w:tbl>
    <w:p w14:paraId="3D9D9F55" w14:textId="77777777" w:rsidR="004D6DF7" w:rsidRPr="00CD057D" w:rsidRDefault="004D6DF7" w:rsidP="004D6DF7">
      <w:pPr>
        <w:spacing w:after="0"/>
        <w:rPr>
          <w:rFonts w:ascii="Arial" w:hAnsi="Arial"/>
          <w:b/>
          <w:color w:val="000000"/>
          <w:lang w:eastAsia="en-GB"/>
        </w:rPr>
      </w:pPr>
    </w:p>
    <w:p w14:paraId="62F665EE" w14:textId="77777777" w:rsidR="004D6DF7" w:rsidRPr="00CD057D" w:rsidRDefault="004D6DF7" w:rsidP="004D6DF7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D6DF7" w:rsidRPr="00CD057D" w14:paraId="58B41659" w14:textId="77777777" w:rsidTr="005148E9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4470" w14:textId="77777777" w:rsidR="00310B98" w:rsidRPr="00ED5EB4" w:rsidRDefault="00310B98" w:rsidP="00310B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D5EB4">
              <w:rPr>
                <w:rFonts w:ascii="Courier New" w:hAnsi="Courier New" w:cs="Courier New"/>
                <w:color w:val="000000"/>
                <w:lang w:eastAsia="de-DE"/>
              </w:rPr>
              <w:t>function f_TC_7_1_1_3_7_ENDC_</w:t>
            </w:r>
            <w:proofErr w:type="gramStart"/>
            <w:r w:rsidRPr="00ED5EB4">
              <w:rPr>
                <w:rFonts w:ascii="Courier New" w:hAnsi="Courier New" w:cs="Courier New"/>
                <w:color w:val="000000"/>
                <w:lang w:eastAsia="de-DE"/>
              </w:rPr>
              <w:t>NR(</w:t>
            </w:r>
            <w:proofErr w:type="gramEnd"/>
            <w:r w:rsidRPr="00ED5EB4">
              <w:rPr>
                <w:rFonts w:ascii="Courier New" w:hAnsi="Courier New" w:cs="Courier New"/>
                <w:color w:val="000000"/>
                <w:lang w:eastAsia="de-DE"/>
              </w:rPr>
              <w:t>) runs on ENDC_NR_PTC</w:t>
            </w:r>
          </w:p>
          <w:p w14:paraId="289B4286" w14:textId="77777777" w:rsidR="00310B98" w:rsidRDefault="00310B98" w:rsidP="00310B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D5EB4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ED5EB4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ED5EB4">
              <w:rPr>
                <w:rFonts w:ascii="Courier New" w:hAnsi="Courier New" w:cs="Courier New"/>
                <w:color w:val="000000"/>
                <w:lang w:eastAsia="de-DE"/>
              </w:rPr>
              <w:t>/UE power headroom reporting / Periodic reporting / DL pathloss change reporting</w:t>
            </w:r>
          </w:p>
          <w:p w14:paraId="6753CD3E" w14:textId="77777777" w:rsidR="00310B98" w:rsidRDefault="00310B98" w:rsidP="00310B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14F5B711" w14:textId="77777777" w:rsidR="004D6DF7" w:rsidRDefault="00310B98" w:rsidP="005148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  </w:t>
            </w:r>
            <w:r w:rsidR="004D6DF7" w:rsidRPr="00063818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317CBE19" w14:textId="77777777" w:rsidR="004D6DF7" w:rsidRDefault="004D6DF7" w:rsidP="005148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 </w:t>
            </w:r>
          </w:p>
          <w:p w14:paraId="1995A465" w14:textId="77777777" w:rsidR="00310B98" w:rsidRPr="00310B98" w:rsidRDefault="004D6DF7" w:rsidP="00310B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  </w:t>
            </w:r>
            <w:r w:rsidR="00310B98" w:rsidRPr="00310B98">
              <w:rPr>
                <w:rFonts w:ascii="Courier New" w:hAnsi="Courier New" w:cs="Courier New"/>
                <w:color w:val="000000"/>
                <w:lang w:eastAsia="de-DE"/>
              </w:rPr>
              <w:t xml:space="preserve">//@siclog "Steps 2&amp;4" </w:t>
            </w:r>
            <w:proofErr w:type="spellStart"/>
            <w:r w:rsidR="00310B98" w:rsidRPr="00310B9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="00310B98" w:rsidRPr="00310B98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CD06BF8" w14:textId="77777777" w:rsidR="00310B98" w:rsidRPr="00310B98" w:rsidRDefault="00310B98" w:rsidP="00310B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v_MAC_</w:t>
            </w:r>
            <w:proofErr w:type="gramStart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f_NR_CellInfo_GetMAC_CellGroupConfig</w:t>
            </w:r>
            <w:proofErr w:type="spellEnd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02CAC231" w14:textId="77777777" w:rsidR="00310B98" w:rsidRPr="00310B98" w:rsidRDefault="00310B98" w:rsidP="00310B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v_MAC_CellGroupConfig.phr_</w:t>
            </w:r>
            <w:proofErr w:type="gramStart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Config</w:t>
            </w:r>
            <w:proofErr w:type="spellEnd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= cs_38508_PHR_Config_Setup(cs_PHR_Config_7137(-, sf500));</w:t>
            </w:r>
          </w:p>
          <w:p w14:paraId="37889503" w14:textId="77777777" w:rsidR="00310B98" w:rsidRPr="00310B98" w:rsidRDefault="00310B98" w:rsidP="00310B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f_NR_CellInfo_SetMAC_</w:t>
            </w:r>
            <w:proofErr w:type="gramStart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v_MAC_CellGroupConfig</w:t>
            </w:r>
            <w:proofErr w:type="spellEnd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DC96B50" w14:textId="77777777" w:rsidR="00310B98" w:rsidRPr="00310B98" w:rsidRDefault="00310B98" w:rsidP="00310B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SCGConfig</w:t>
            </w:r>
            <w:proofErr w:type="spellEnd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= cs_38508_CellGroupConfig (</w:t>
            </w:r>
            <w:proofErr w:type="spellStart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tsc_NR_CellGroupId_SCG</w:t>
            </w:r>
            <w:proofErr w:type="spellEnd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32690AB" w14:textId="77777777" w:rsidR="00310B98" w:rsidRPr="00310B98" w:rsidRDefault="00310B98" w:rsidP="00310B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omit,</w:t>
            </w:r>
          </w:p>
          <w:p w14:paraId="798890DD" w14:textId="77777777" w:rsidR="00310B98" w:rsidRPr="00310B98" w:rsidRDefault="00310B98" w:rsidP="00310B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14:paraId="072A5697" w14:textId="77777777" w:rsidR="00310B98" w:rsidRPr="00310B98" w:rsidRDefault="00310B98" w:rsidP="00310B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v_MAC_CellGroupConfig</w:t>
            </w:r>
            <w:proofErr w:type="spellEnd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E48A369" w14:textId="77777777" w:rsidR="00310B98" w:rsidRPr="00310B98" w:rsidRDefault="00310B98" w:rsidP="00310B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3B1FB11" w14:textId="77777777" w:rsidR="00A67424" w:rsidRPr="00630DC1" w:rsidRDefault="00310B98" w:rsidP="00A674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r w:rsidR="00A67424" w:rsidRPr="00630DC1">
              <w:rPr>
                <w:rFonts w:ascii="Courier New" w:hAnsi="Courier New" w:cs="Courier New"/>
                <w:color w:val="000000"/>
                <w:lang w:eastAsia="de-DE"/>
              </w:rPr>
              <w:t>//@sic R5s220122 sic@</w:t>
            </w:r>
          </w:p>
          <w:p w14:paraId="1DF981D6" w14:textId="77777777" w:rsidR="00A67424" w:rsidRPr="00630DC1" w:rsidRDefault="00A67424" w:rsidP="00A674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spellStart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SCS</w:t>
            </w:r>
            <w:proofErr w:type="spellEnd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f_NR_CellInfo_GetSCS</w:t>
            </w:r>
            <w:proofErr w:type="spellEnd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07F6AD3C" w14:textId="77777777" w:rsidR="00A67424" w:rsidRPr="00630DC1" w:rsidRDefault="00A67424" w:rsidP="00A674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 xml:space="preserve">   if (</w:t>
            </w:r>
            <w:proofErr w:type="spellStart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v_SCS</w:t>
            </w:r>
            <w:proofErr w:type="spellEnd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 xml:space="preserve"> == kHz30)</w:t>
            </w:r>
          </w:p>
          <w:p w14:paraId="1D609D02" w14:textId="77777777" w:rsidR="00A67424" w:rsidRPr="00630DC1" w:rsidRDefault="00A67424" w:rsidP="00A674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 xml:space="preserve">   {</w:t>
            </w:r>
          </w:p>
          <w:p w14:paraId="1E7410C6" w14:textId="77777777" w:rsidR="00A67424" w:rsidRPr="00630DC1" w:rsidRDefault="00A67424" w:rsidP="00A674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  <w:proofErr w:type="spellStart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f_NR_ULGrantConfiguration_</w:t>
            </w:r>
            <w:proofErr w:type="gramStart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StartPeriodicGrant</w:t>
            </w:r>
            <w:proofErr w:type="spellEnd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cs_TimingInfo_SubFrame</w:t>
            </w:r>
            <w:proofErr w:type="spellEnd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 xml:space="preserve">(2), </w:t>
            </w:r>
            <w:proofErr w:type="spellStart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v_NR_ResourceAllocation</w:t>
            </w:r>
            <w:proofErr w:type="spellEnd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, 10);</w:t>
            </w:r>
          </w:p>
          <w:p w14:paraId="65B43480" w14:textId="77777777" w:rsidR="00A67424" w:rsidRPr="00630DC1" w:rsidRDefault="00A67424" w:rsidP="00A674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 xml:space="preserve">   } else {</w:t>
            </w:r>
          </w:p>
          <w:p w14:paraId="4D4EF1A9" w14:textId="77777777" w:rsidR="00A67424" w:rsidRPr="00630DC1" w:rsidRDefault="00A67424" w:rsidP="00A674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  <w:proofErr w:type="spellStart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f_NR_ULGrantConfiguration_</w:t>
            </w:r>
            <w:proofErr w:type="gramStart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StartPeriodicGrant</w:t>
            </w:r>
            <w:proofErr w:type="spellEnd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cs_TimingInfo_SubFrame</w:t>
            </w:r>
            <w:proofErr w:type="spellEnd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 xml:space="preserve">(5), </w:t>
            </w:r>
            <w:proofErr w:type="spellStart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v_NR_ResourceAllocation</w:t>
            </w:r>
            <w:proofErr w:type="spellEnd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, 10);</w:t>
            </w:r>
          </w:p>
          <w:p w14:paraId="6899AE18" w14:textId="77777777" w:rsidR="00A67424" w:rsidRPr="00630DC1" w:rsidRDefault="00A67424" w:rsidP="00A674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 xml:space="preserve">   }</w:t>
            </w:r>
          </w:p>
          <w:p w14:paraId="6AB8B66B" w14:textId="77777777" w:rsidR="007B2E1B" w:rsidRPr="00310B98" w:rsidRDefault="00A67424" w:rsidP="00A674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spellStart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f_NR_SendRRCReconfigurationContentsToEUTRA</w:t>
            </w:r>
            <w:proofErr w:type="spellEnd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 xml:space="preserve"> (omit, </w:t>
            </w:r>
            <w:proofErr w:type="spellStart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SCGConfig</w:t>
            </w:r>
            <w:proofErr w:type="spellEnd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,-</w:t>
            </w:r>
            <w:proofErr w:type="gramEnd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 xml:space="preserve">,-,false);  // Now send </w:t>
            </w:r>
            <w:proofErr w:type="spellStart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octetstrings</w:t>
            </w:r>
            <w:proofErr w:type="spellEnd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 xml:space="preserve"> to EUTRA</w:t>
            </w:r>
          </w:p>
          <w:p w14:paraId="4B3B0FB2" w14:textId="77777777" w:rsidR="007B2E1B" w:rsidRPr="00310B98" w:rsidRDefault="007B2E1B" w:rsidP="00A674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33D5FDED" w14:textId="77777777" w:rsidR="00B97289" w:rsidRPr="00B97289" w:rsidRDefault="007B2E1B" w:rsidP="00B9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r w:rsidR="00B97289"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//@siclog "Steps 3-4" </w:t>
            </w:r>
            <w:proofErr w:type="spellStart"/>
            <w:r w:rsidR="00B97289"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siclog</w:t>
            </w:r>
            <w:proofErr w:type="spellEnd"/>
            <w:r w:rsidR="00B97289"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@</w:t>
            </w:r>
          </w:p>
          <w:p w14:paraId="337B33E8" w14:textId="77777777" w:rsidR="00B97289" w:rsidRPr="00B97289" w:rsidRDefault="00B97289" w:rsidP="00B9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alt {</w:t>
            </w:r>
          </w:p>
          <w:p w14:paraId="188317B6" w14:textId="77777777" w:rsidR="00B97289" w:rsidRPr="00B97289" w:rsidRDefault="00B97289" w:rsidP="00B9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[not(</w:t>
            </w:r>
            <w:proofErr w:type="spellStart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v_RRC_MsgRcvd</w:t>
            </w:r>
            <w:proofErr w:type="spellEnd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)] </w:t>
            </w:r>
            <w:proofErr w:type="spellStart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EUTRA.receive</w:t>
            </w:r>
            <w:proofErr w:type="spellEnd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cmr_EUTRA_NR_OctetData</w:t>
            </w:r>
            <w:proofErr w:type="spellEnd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("Complete")) -&gt; value </w:t>
            </w:r>
            <w:proofErr w:type="spellStart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v_ReceivedMsg</w:t>
            </w:r>
            <w:proofErr w:type="spellEnd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</w:p>
          <w:p w14:paraId="78315F14" w14:textId="77777777" w:rsidR="00B97289" w:rsidRPr="00B97289" w:rsidRDefault="00B97289" w:rsidP="00B9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{</w:t>
            </w:r>
          </w:p>
          <w:p w14:paraId="19198ACA" w14:textId="77777777" w:rsidR="00B97289" w:rsidRPr="00B97289" w:rsidRDefault="00B97289" w:rsidP="00B9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</w:t>
            </w:r>
            <w:proofErr w:type="spellStart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</w:t>
            </w:r>
            <w:proofErr w:type="gramStart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PreliminaryPass</w:t>
            </w:r>
            <w:proofErr w:type="spellEnd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gramEnd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__FILE__, __LINE__, "Step 4");</w:t>
            </w:r>
          </w:p>
          <w:p w14:paraId="03EE1910" w14:textId="77777777" w:rsidR="00B97289" w:rsidRPr="00B97289" w:rsidRDefault="00B97289" w:rsidP="00B9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lastRenderedPageBreak/>
              <w:t xml:space="preserve">           f_NR_CheckReceived_RRCReconfigurationComplete(valueof(v_ReceivedMsg));</w:t>
            </w:r>
          </w:p>
          <w:p w14:paraId="60443EB2" w14:textId="77777777" w:rsidR="00B97289" w:rsidRPr="00B97289" w:rsidRDefault="00B97289" w:rsidP="00B9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</w:t>
            </w:r>
            <w:proofErr w:type="spellStart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v_RRC_</w:t>
            </w:r>
            <w:proofErr w:type="gramStart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MsgRcvd</w:t>
            </w:r>
            <w:proofErr w:type="spellEnd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true;</w:t>
            </w:r>
          </w:p>
          <w:p w14:paraId="3526223C" w14:textId="77777777" w:rsidR="00B97289" w:rsidRPr="00B97289" w:rsidRDefault="00B97289" w:rsidP="00B9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if (not(</w:t>
            </w:r>
            <w:proofErr w:type="spellStart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v_PHR_Rcvd</w:t>
            </w:r>
            <w:proofErr w:type="spellEnd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)) {</w:t>
            </w:r>
          </w:p>
          <w:p w14:paraId="12FC1D09" w14:textId="77777777" w:rsidR="00B97289" w:rsidRPr="00B97289" w:rsidRDefault="00B97289" w:rsidP="00B9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repeat;</w:t>
            </w:r>
          </w:p>
          <w:p w14:paraId="6CF28F73" w14:textId="77777777" w:rsidR="00B97289" w:rsidRPr="00B97289" w:rsidRDefault="00B97289" w:rsidP="00B9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}</w:t>
            </w:r>
          </w:p>
          <w:p w14:paraId="30761CEC" w14:textId="77777777" w:rsidR="00B97289" w:rsidRPr="00B97289" w:rsidRDefault="00B97289" w:rsidP="00B9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}</w:t>
            </w:r>
          </w:p>
          <w:p w14:paraId="3E40642C" w14:textId="77777777" w:rsidR="00B97289" w:rsidRPr="00B97289" w:rsidRDefault="00B97289" w:rsidP="00B9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// The UE transmits a MAC PDU containing Power Headroom MAC Control Element</w:t>
            </w:r>
          </w:p>
          <w:p w14:paraId="474FCF0A" w14:textId="77777777" w:rsidR="00B97289" w:rsidRPr="00B97289" w:rsidRDefault="00B97289" w:rsidP="00B9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[not(</w:t>
            </w:r>
            <w:proofErr w:type="spellStart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v_PHR_Rcvd</w:t>
            </w:r>
            <w:proofErr w:type="spellEnd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)] </w:t>
            </w:r>
            <w:proofErr w:type="spellStart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SYSIND.receive</w:t>
            </w:r>
            <w:proofErr w:type="spellEnd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car_NR_SYSTEM_MultiEntryPHR_</w:t>
            </w:r>
            <w:proofErr w:type="gramStart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IND</w:t>
            </w:r>
            <w:proofErr w:type="spellEnd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gramEnd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nr_Cell1, </w:t>
            </w:r>
            <w:proofErr w:type="spellStart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cr_NR_MAC_CE_MultiEntryPHR</w:t>
            </w:r>
            <w:proofErr w:type="spellEnd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(?)))-&gt;value </w:t>
            </w:r>
            <w:proofErr w:type="spellStart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v_NR_SYSTEM_IND</w:t>
            </w:r>
            <w:proofErr w:type="spellEnd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</w:p>
          <w:p w14:paraId="5BC6916A" w14:textId="77777777" w:rsidR="00B97289" w:rsidRPr="00B97289" w:rsidRDefault="00B97289" w:rsidP="00B9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{</w:t>
            </w:r>
          </w:p>
          <w:p w14:paraId="6BC58717" w14:textId="77777777" w:rsidR="00B97289" w:rsidRPr="00B97289" w:rsidRDefault="00B97289" w:rsidP="00B9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</w:t>
            </w:r>
            <w:proofErr w:type="spellStart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</w:t>
            </w:r>
            <w:proofErr w:type="gramStart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PreliminaryPass</w:t>
            </w:r>
            <w:proofErr w:type="spellEnd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gramEnd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__FILE__, __LINE__, "Step 3");</w:t>
            </w:r>
          </w:p>
          <w:p w14:paraId="13DC79AA" w14:textId="77777777" w:rsidR="00B97289" w:rsidRPr="00B97289" w:rsidRDefault="00B97289" w:rsidP="00B9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v_TimingInfo</w:t>
            </w:r>
            <w:proofErr w:type="gramStart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 :</w:t>
            </w:r>
            <w:proofErr w:type="gramEnd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</w:t>
            </w:r>
            <w:proofErr w:type="spellStart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v_NR_SYSTEM_IND.Common.TimingInfo.SubFrame</w:t>
            </w:r>
            <w:proofErr w:type="spellEnd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; </w:t>
            </w:r>
          </w:p>
          <w:p w14:paraId="0C342F6D" w14:textId="77777777" w:rsidR="00B97289" w:rsidRPr="00B97289" w:rsidRDefault="00B97289" w:rsidP="00B9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</w:t>
            </w:r>
            <w:proofErr w:type="spellStart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v_PHR_</w:t>
            </w:r>
            <w:proofErr w:type="gramStart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Rcvd</w:t>
            </w:r>
            <w:proofErr w:type="spellEnd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true;</w:t>
            </w:r>
          </w:p>
          <w:p w14:paraId="490C12B5" w14:textId="77777777" w:rsidR="00B97289" w:rsidRPr="00B97289" w:rsidRDefault="00B97289" w:rsidP="00B9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if (not(</w:t>
            </w:r>
            <w:proofErr w:type="spellStart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v_RRC_MsgRcvd</w:t>
            </w:r>
            <w:proofErr w:type="spellEnd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)) {</w:t>
            </w:r>
          </w:p>
          <w:p w14:paraId="6F3686BD" w14:textId="77777777" w:rsidR="00B97289" w:rsidRPr="00B97289" w:rsidRDefault="00B97289" w:rsidP="00B9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repeat;</w:t>
            </w:r>
          </w:p>
          <w:p w14:paraId="19DBEA76" w14:textId="77777777" w:rsidR="00B97289" w:rsidRPr="00B97289" w:rsidRDefault="00B97289" w:rsidP="00B9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}</w:t>
            </w:r>
          </w:p>
          <w:p w14:paraId="24BE76A1" w14:textId="77777777" w:rsidR="00B97289" w:rsidRDefault="00B97289" w:rsidP="00B9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}</w:t>
            </w:r>
          </w:p>
          <w:p w14:paraId="39D9B616" w14:textId="77777777" w:rsidR="00A67424" w:rsidRPr="00A67424" w:rsidRDefault="00A67424" w:rsidP="00A674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</w:t>
            </w:r>
            <w:r w:rsidRPr="00A6742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[] </w:t>
            </w:r>
            <w:proofErr w:type="spellStart"/>
            <w:r w:rsidRPr="00A6742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t_Watchdog.timeout</w:t>
            </w:r>
            <w:proofErr w:type="spellEnd"/>
            <w:r w:rsidRPr="00A6742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//WA#</w:t>
            </w:r>
          </w:p>
          <w:p w14:paraId="702B3B49" w14:textId="77777777" w:rsidR="00A67424" w:rsidRPr="00A67424" w:rsidRDefault="00A67424" w:rsidP="00A674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6742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{</w:t>
            </w:r>
          </w:p>
          <w:p w14:paraId="458E62CB" w14:textId="77777777" w:rsidR="00A67424" w:rsidRPr="00A67424" w:rsidRDefault="00A67424" w:rsidP="00A674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6742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</w:t>
            </w:r>
            <w:proofErr w:type="gramStart"/>
            <w:r w:rsidRPr="00A6742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if(</w:t>
            </w:r>
            <w:proofErr w:type="gramEnd"/>
            <w:r w:rsidRPr="00A6742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not </w:t>
            </w:r>
            <w:proofErr w:type="spellStart"/>
            <w:r w:rsidRPr="00A6742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v_PHR_Rcvd</w:t>
            </w:r>
            <w:proofErr w:type="spellEnd"/>
            <w:r w:rsidRPr="00A6742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 {</w:t>
            </w:r>
          </w:p>
          <w:p w14:paraId="0270E895" w14:textId="77777777" w:rsidR="00A67424" w:rsidRPr="00A67424" w:rsidRDefault="00A67424" w:rsidP="00A674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6742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</w:t>
            </w:r>
            <w:proofErr w:type="spellStart"/>
            <w:r w:rsidRPr="00A6742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</w:t>
            </w:r>
            <w:proofErr w:type="gramStart"/>
            <w:r w:rsidRPr="00A6742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SetVerdictFailOrInconc</w:t>
            </w:r>
            <w:proofErr w:type="spellEnd"/>
            <w:r w:rsidRPr="00A6742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gramEnd"/>
            <w:r w:rsidRPr="00A6742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__FILE__, __LINE__, "Step 3: TP1 failed, UE didn't send PHR after </w:t>
            </w:r>
            <w:proofErr w:type="spellStart"/>
            <w:r w:rsidRPr="00A6742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phr-PeriodicTimer</w:t>
            </w:r>
            <w:proofErr w:type="spellEnd"/>
            <w:r w:rsidRPr="00A6742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is configured in UE ");</w:t>
            </w:r>
          </w:p>
          <w:p w14:paraId="40973FA5" w14:textId="77777777" w:rsidR="00A67424" w:rsidRPr="00A67424" w:rsidRDefault="00A67424" w:rsidP="00A674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6742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}</w:t>
            </w:r>
          </w:p>
          <w:p w14:paraId="05717A88" w14:textId="77777777" w:rsidR="00A67424" w:rsidRPr="00A67424" w:rsidRDefault="00A67424" w:rsidP="00A674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6742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}</w:t>
            </w:r>
          </w:p>
          <w:p w14:paraId="6D7678DD" w14:textId="77777777" w:rsidR="004D6DF7" w:rsidRPr="00310B98" w:rsidRDefault="00B97289" w:rsidP="00B9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742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};</w:t>
            </w:r>
          </w:p>
          <w:p w14:paraId="75079EBB" w14:textId="77777777" w:rsidR="004D6DF7" w:rsidRDefault="004D6DF7" w:rsidP="005148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061743A" w14:textId="77777777" w:rsidR="004D6DF7" w:rsidRDefault="004D6DF7" w:rsidP="005148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r w:rsidRPr="00063818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75B4BE7E" w14:textId="77777777" w:rsidR="00157E07" w:rsidRDefault="00157E07" w:rsidP="005148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1FCD76B" w14:textId="77777777" w:rsidR="00157E07" w:rsidRPr="00157E07" w:rsidRDefault="00157E07" w:rsidP="00157E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//@siclog "Steps 9&amp; 11" </w:t>
            </w:r>
            <w:proofErr w:type="spellStart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BE0F039" w14:textId="77777777" w:rsidR="00157E07" w:rsidRPr="00157E07" w:rsidRDefault="00157E07" w:rsidP="00157E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v_MAC_CellGroupConfig.phr_</w:t>
            </w:r>
            <w:proofErr w:type="gramStart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Config</w:t>
            </w:r>
            <w:proofErr w:type="spellEnd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= cs_38508_PHR_Config_Setup(cs_PHR_Config_7137(-,-,dB3));</w:t>
            </w:r>
          </w:p>
          <w:p w14:paraId="0F6C9812" w14:textId="77777777" w:rsidR="00157E07" w:rsidRPr="00157E07" w:rsidRDefault="00157E07" w:rsidP="00157E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f_NR_CellInfo_SetMAC_</w:t>
            </w:r>
            <w:proofErr w:type="gramStart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v_MAC_CellGroupConfig</w:t>
            </w:r>
            <w:proofErr w:type="spellEnd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412AA74" w14:textId="77777777" w:rsidR="00157E07" w:rsidRPr="00157E07" w:rsidRDefault="00157E07" w:rsidP="00157E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SCGConfig</w:t>
            </w:r>
            <w:proofErr w:type="spellEnd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= cs_38508_CellGroupConfig (</w:t>
            </w:r>
            <w:proofErr w:type="spellStart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tsc_NR_CellGroupId_SCG</w:t>
            </w:r>
            <w:proofErr w:type="spellEnd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B21FBA8" w14:textId="77777777" w:rsidR="00157E07" w:rsidRPr="00157E07" w:rsidRDefault="00157E07" w:rsidP="00157E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omit,</w:t>
            </w:r>
          </w:p>
          <w:p w14:paraId="11C03BDE" w14:textId="77777777" w:rsidR="00157E07" w:rsidRPr="00157E07" w:rsidRDefault="00157E07" w:rsidP="00157E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14:paraId="16C5736A" w14:textId="77777777" w:rsidR="00157E07" w:rsidRPr="00157E07" w:rsidRDefault="00157E07" w:rsidP="00157E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v_MAC_CellGroupConfig</w:t>
            </w:r>
            <w:proofErr w:type="spellEnd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FE97317" w14:textId="77777777" w:rsidR="00157E07" w:rsidRPr="00157E07" w:rsidRDefault="00157E07" w:rsidP="00157E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    // PHR Prohibit Timer</w:t>
            </w:r>
          </w:p>
          <w:p w14:paraId="29F0FB12" w14:textId="77777777" w:rsidR="00157E07" w:rsidRPr="00157E07" w:rsidRDefault="00157E07" w:rsidP="00157E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TimerMax</w:t>
            </w:r>
            <w:proofErr w:type="spellEnd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f_NR_SetTimerToleranceMax</w:t>
            </w:r>
            <w:proofErr w:type="spellEnd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 (nr_Cell1, l2Timer, 1.0);</w:t>
            </w:r>
          </w:p>
          <w:p w14:paraId="1CDCA07B" w14:textId="77777777" w:rsidR="00157E07" w:rsidRPr="00157E07" w:rsidRDefault="00157E07" w:rsidP="00157E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TimerMin</w:t>
            </w:r>
            <w:proofErr w:type="spellEnd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f_NR_SetTimerToleranceMin</w:t>
            </w:r>
            <w:proofErr w:type="spellEnd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 (nr_Cell1, l2Timer, 1.0);</w:t>
            </w:r>
          </w:p>
          <w:p w14:paraId="57055856" w14:textId="77777777" w:rsidR="00157E07" w:rsidRPr="00157E07" w:rsidRDefault="00157E07" w:rsidP="00157E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14:paraId="031ACA4A" w14:textId="77777777" w:rsidR="00157E07" w:rsidRPr="00157E07" w:rsidRDefault="00157E07" w:rsidP="00157E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157E0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//WA#</w:t>
            </w:r>
          </w:p>
          <w:p w14:paraId="35CF33B4" w14:textId="77777777" w:rsidR="00157E07" w:rsidRPr="00157E07" w:rsidRDefault="00157E07" w:rsidP="00157E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157E0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157E0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v_RRC_</w:t>
            </w:r>
            <w:proofErr w:type="gramStart"/>
            <w:r w:rsidRPr="00157E0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MsgRcvd</w:t>
            </w:r>
            <w:proofErr w:type="spellEnd"/>
            <w:r w:rsidRPr="00157E0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157E0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false;</w:t>
            </w:r>
          </w:p>
          <w:p w14:paraId="68FF4A6C" w14:textId="77777777" w:rsidR="00157E07" w:rsidRPr="00157E07" w:rsidRDefault="00157E07" w:rsidP="00157E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7E0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157E0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v_PHR_</w:t>
            </w:r>
            <w:proofErr w:type="gramStart"/>
            <w:r w:rsidRPr="00157E0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Rcvd</w:t>
            </w:r>
            <w:proofErr w:type="spellEnd"/>
            <w:r w:rsidRPr="00157E0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157E0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false;</w:t>
            </w:r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14:paraId="24D6ED66" w14:textId="77777777" w:rsidR="00157E07" w:rsidRPr="00157E07" w:rsidRDefault="00157E07" w:rsidP="00157E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t_Watchdog.start</w:t>
            </w:r>
            <w:proofErr w:type="spellEnd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45E2590" w14:textId="77777777" w:rsidR="00157E07" w:rsidRDefault="00157E07" w:rsidP="00157E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f_NR_SendRRCReconfigurationContentsToEUTRA</w:t>
            </w:r>
            <w:proofErr w:type="spellEnd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 (omit, </w:t>
            </w:r>
            <w:proofErr w:type="spellStart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SCGConfig</w:t>
            </w:r>
            <w:proofErr w:type="spellEnd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,-</w:t>
            </w:r>
            <w:proofErr w:type="gramEnd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,-,false);  // Now send </w:t>
            </w:r>
            <w:proofErr w:type="spellStart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octetstrings</w:t>
            </w:r>
            <w:proofErr w:type="spellEnd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 to EUTRA</w:t>
            </w:r>
          </w:p>
          <w:p w14:paraId="0AD3F868" w14:textId="77777777" w:rsidR="00F9466F" w:rsidRPr="00F9466F" w:rsidRDefault="00F9466F" w:rsidP="00F946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//@siclog "Steps 10" </w:t>
            </w:r>
            <w:proofErr w:type="spellStart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siclog</w:t>
            </w:r>
            <w:proofErr w:type="spellEnd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@</w:t>
            </w:r>
          </w:p>
          <w:p w14:paraId="00ED6143" w14:textId="77777777" w:rsidR="00F9466F" w:rsidRPr="00F9466F" w:rsidRDefault="00F9466F" w:rsidP="00F946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alt {</w:t>
            </w:r>
          </w:p>
          <w:p w14:paraId="2DB8F2A6" w14:textId="77777777" w:rsidR="00F9466F" w:rsidRPr="00F9466F" w:rsidRDefault="00F9466F" w:rsidP="00F946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[not </w:t>
            </w:r>
            <w:proofErr w:type="spellStart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v_RRC_MsgRcvd</w:t>
            </w:r>
            <w:proofErr w:type="spellEnd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] </w:t>
            </w:r>
            <w:proofErr w:type="spellStart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EUTRA.receive</w:t>
            </w:r>
            <w:proofErr w:type="spellEnd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cmr_EUTRA_NR_</w:t>
            </w:r>
            <w:proofErr w:type="gramStart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OctetData</w:t>
            </w:r>
            <w:proofErr w:type="spellEnd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 "</w:t>
            </w:r>
            <w:proofErr w:type="gramEnd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Complete")) -&gt; value </w:t>
            </w:r>
            <w:proofErr w:type="spellStart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v_ReceivedMsg</w:t>
            </w:r>
            <w:proofErr w:type="spellEnd"/>
          </w:p>
          <w:p w14:paraId="2B41A3B2" w14:textId="77777777" w:rsidR="00F9466F" w:rsidRPr="00F9466F" w:rsidRDefault="00F9466F" w:rsidP="00F946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{</w:t>
            </w:r>
          </w:p>
          <w:p w14:paraId="1031BD65" w14:textId="77777777" w:rsidR="00F9466F" w:rsidRPr="00F9466F" w:rsidRDefault="00F9466F" w:rsidP="00F946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</w:t>
            </w:r>
            <w:proofErr w:type="spellStart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</w:t>
            </w:r>
            <w:proofErr w:type="gramStart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PreliminaryPass</w:t>
            </w:r>
            <w:proofErr w:type="spellEnd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gramEnd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__FILE__, __LINE__, "Step 11");</w:t>
            </w:r>
          </w:p>
          <w:p w14:paraId="5F3B7FBA" w14:textId="77777777" w:rsidR="00F9466F" w:rsidRPr="00F9466F" w:rsidRDefault="00F9466F" w:rsidP="00F946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</w:t>
            </w:r>
            <w:proofErr w:type="spellStart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</w:t>
            </w:r>
            <w:proofErr w:type="gramStart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OctetData</w:t>
            </w:r>
            <w:proofErr w:type="spellEnd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</w:t>
            </w:r>
            <w:proofErr w:type="spellStart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v_ReceivedMsg.OctetData.Data</w:t>
            </w:r>
            <w:proofErr w:type="spellEnd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;</w:t>
            </w:r>
          </w:p>
          <w:p w14:paraId="089FF554" w14:textId="77777777" w:rsidR="00F9466F" w:rsidRPr="00F9466F" w:rsidRDefault="00F9466F" w:rsidP="00F946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</w:t>
            </w:r>
            <w:proofErr w:type="spellStart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</w:t>
            </w:r>
            <w:proofErr w:type="gramStart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EncodedComplete</w:t>
            </w:r>
            <w:proofErr w:type="spellEnd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oct2bit(</w:t>
            </w:r>
            <w:proofErr w:type="spellStart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v_OctetData</w:t>
            </w:r>
            <w:proofErr w:type="spellEnd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</w:t>
            </w:r>
          </w:p>
          <w:p w14:paraId="7B933EC6" w14:textId="77777777" w:rsidR="00F9466F" w:rsidRPr="00F9466F" w:rsidRDefault="00F9466F" w:rsidP="00F946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</w:t>
            </w:r>
            <w:proofErr w:type="spellStart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</w:t>
            </w:r>
            <w:proofErr w:type="gramStart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Result</w:t>
            </w:r>
            <w:proofErr w:type="spellEnd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</w:t>
            </w:r>
            <w:proofErr w:type="spellStart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decvalue</w:t>
            </w:r>
            <w:proofErr w:type="spellEnd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v_EncodedComplete</w:t>
            </w:r>
            <w:proofErr w:type="spellEnd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v_Complete</w:t>
            </w:r>
            <w:proofErr w:type="spellEnd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</w:t>
            </w:r>
          </w:p>
          <w:p w14:paraId="5ADC3906" w14:textId="77777777" w:rsidR="00F9466F" w:rsidRPr="00F9466F" w:rsidRDefault="00F9466F" w:rsidP="00F946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if (</w:t>
            </w:r>
            <w:proofErr w:type="spellStart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</w:t>
            </w:r>
            <w:proofErr w:type="gramStart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Result</w:t>
            </w:r>
            <w:proofErr w:type="spellEnd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!</w:t>
            </w:r>
            <w:proofErr w:type="gramEnd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0 or not match (</w:t>
            </w:r>
            <w:proofErr w:type="spellStart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v_Complete</w:t>
            </w:r>
            <w:proofErr w:type="spellEnd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 cr_38508_RRCReconfigurationCompleteIE)) {</w:t>
            </w:r>
          </w:p>
          <w:p w14:paraId="4D848833" w14:textId="77777777" w:rsidR="00F9466F" w:rsidRPr="00F9466F" w:rsidRDefault="00F9466F" w:rsidP="00F946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</w:t>
            </w:r>
            <w:proofErr w:type="spellStart"/>
            <w:proofErr w:type="gramStart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FatalError</w:t>
            </w:r>
            <w:proofErr w:type="spellEnd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gramEnd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__FILE__, __LINE__, "Decoding error Step 11");</w:t>
            </w:r>
          </w:p>
          <w:p w14:paraId="7069F161" w14:textId="77777777" w:rsidR="00F9466F" w:rsidRPr="00F9466F" w:rsidRDefault="00F9466F" w:rsidP="00F946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</w:p>
          <w:p w14:paraId="2B5E02D0" w14:textId="77777777" w:rsidR="00F9466F" w:rsidRPr="00F9466F" w:rsidRDefault="00F9466F" w:rsidP="00F946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</w:t>
            </w:r>
            <w:proofErr w:type="spellStart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v_RRC_</w:t>
            </w:r>
            <w:proofErr w:type="gramStart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MsgRcvd</w:t>
            </w:r>
            <w:proofErr w:type="spellEnd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true;</w:t>
            </w:r>
          </w:p>
          <w:p w14:paraId="509EA0AE" w14:textId="77777777" w:rsidR="00F9466F" w:rsidRPr="00F9466F" w:rsidRDefault="00F9466F" w:rsidP="00F946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</w:t>
            </w:r>
            <w:proofErr w:type="gramStart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if(</w:t>
            </w:r>
            <w:proofErr w:type="gramEnd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not </w:t>
            </w:r>
            <w:proofErr w:type="spellStart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v_PHR_Rcvd</w:t>
            </w:r>
            <w:proofErr w:type="spellEnd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){ repeat;}</w:t>
            </w:r>
          </w:p>
          <w:p w14:paraId="7087191C" w14:textId="77777777" w:rsidR="00F9466F" w:rsidRPr="00F9466F" w:rsidRDefault="00F9466F" w:rsidP="00F946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}</w:t>
            </w:r>
          </w:p>
          <w:p w14:paraId="09DB4894" w14:textId="77777777" w:rsidR="00F9466F" w:rsidRPr="00F9466F" w:rsidRDefault="00F9466F" w:rsidP="00F946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}</w:t>
            </w:r>
          </w:p>
          <w:p w14:paraId="3C7BFD8E" w14:textId="77777777" w:rsidR="00F9466F" w:rsidRPr="00F9466F" w:rsidRDefault="00F9466F" w:rsidP="00F946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[not v_PHR_</w:t>
            </w:r>
            <w:proofErr w:type="gramStart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Rcvd]SYSIND.receive</w:t>
            </w:r>
            <w:proofErr w:type="gramEnd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(car_NR_SYSTEM_MultiEntryPHR_IND(nr_Cell1, </w:t>
            </w:r>
            <w:proofErr w:type="spellStart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cr_NR_MAC_CE_MultiEntryPHR</w:t>
            </w:r>
            <w:proofErr w:type="spellEnd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(?)))-&gt;value </w:t>
            </w:r>
            <w:proofErr w:type="spellStart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v_NR_SYSTEM_IND</w:t>
            </w:r>
            <w:proofErr w:type="spellEnd"/>
          </w:p>
          <w:p w14:paraId="7BBAF55E" w14:textId="77777777" w:rsidR="00F9466F" w:rsidRPr="00F9466F" w:rsidRDefault="00F9466F" w:rsidP="00F946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{</w:t>
            </w:r>
          </w:p>
          <w:p w14:paraId="4E640D9C" w14:textId="77777777" w:rsidR="00F9466F" w:rsidRPr="00F9466F" w:rsidRDefault="00F9466F" w:rsidP="00F946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</w:t>
            </w:r>
            <w:proofErr w:type="spellStart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</w:t>
            </w:r>
            <w:proofErr w:type="gramStart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PreliminaryPass</w:t>
            </w:r>
            <w:proofErr w:type="spellEnd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gramEnd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__FILE__, __LINE__, "Step 10");</w:t>
            </w:r>
          </w:p>
          <w:p w14:paraId="6F6AFA40" w14:textId="77777777" w:rsidR="00F9466F" w:rsidRPr="00F9466F" w:rsidRDefault="00F9466F" w:rsidP="00F946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v_TimingInfo</w:t>
            </w:r>
            <w:proofErr w:type="gramStart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 :</w:t>
            </w:r>
            <w:proofErr w:type="gramEnd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</w:t>
            </w:r>
            <w:proofErr w:type="spellStart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v_NR_SYSTEM_IND.Common.TimingInfo.SubFrame</w:t>
            </w:r>
            <w:proofErr w:type="spellEnd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;</w:t>
            </w:r>
          </w:p>
          <w:p w14:paraId="760F6E9F" w14:textId="77777777" w:rsidR="00F9466F" w:rsidRPr="00F9466F" w:rsidRDefault="00F9466F" w:rsidP="00F946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</w:t>
            </w:r>
            <w:proofErr w:type="spellStart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v_PHR_</w:t>
            </w:r>
            <w:proofErr w:type="gramStart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Rcvd</w:t>
            </w:r>
            <w:proofErr w:type="spellEnd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true;</w:t>
            </w:r>
          </w:p>
          <w:p w14:paraId="4913AFE4" w14:textId="77777777" w:rsidR="00F9466F" w:rsidRPr="00F9466F" w:rsidRDefault="00F9466F" w:rsidP="00F946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</w:t>
            </w:r>
            <w:proofErr w:type="gramStart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if(</w:t>
            </w:r>
            <w:proofErr w:type="gramEnd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not </w:t>
            </w:r>
            <w:proofErr w:type="spellStart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v_RRC_MsgRcvd</w:t>
            </w:r>
            <w:proofErr w:type="spellEnd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){ repeat;}</w:t>
            </w:r>
          </w:p>
          <w:p w14:paraId="134F877C" w14:textId="77777777" w:rsidR="00F9466F" w:rsidRPr="00F9466F" w:rsidRDefault="00F9466F" w:rsidP="00F946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}</w:t>
            </w:r>
          </w:p>
          <w:p w14:paraId="6D0D68BA" w14:textId="77777777" w:rsidR="00F9466F" w:rsidRPr="00F9466F" w:rsidRDefault="00F9466F" w:rsidP="00F946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[] </w:t>
            </w:r>
            <w:proofErr w:type="spellStart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t_Watchdog.timeout</w:t>
            </w:r>
            <w:proofErr w:type="spellEnd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//WA#</w:t>
            </w:r>
          </w:p>
          <w:p w14:paraId="367788C1" w14:textId="77777777" w:rsidR="00F9466F" w:rsidRPr="00F9466F" w:rsidRDefault="00F9466F" w:rsidP="00F946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{</w:t>
            </w:r>
          </w:p>
          <w:p w14:paraId="22C61E38" w14:textId="77777777" w:rsidR="00F9466F" w:rsidRPr="00F9466F" w:rsidRDefault="00F9466F" w:rsidP="00F946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</w:t>
            </w:r>
            <w:proofErr w:type="gramStart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if(</w:t>
            </w:r>
            <w:proofErr w:type="gramEnd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not </w:t>
            </w:r>
            <w:proofErr w:type="spellStart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v_PHR_Rcvd</w:t>
            </w:r>
            <w:proofErr w:type="spellEnd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 {</w:t>
            </w:r>
          </w:p>
          <w:p w14:paraId="25821679" w14:textId="77777777" w:rsidR="00F9466F" w:rsidRPr="00F9466F" w:rsidRDefault="00F9466F" w:rsidP="00F946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</w:t>
            </w:r>
            <w:proofErr w:type="spellStart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</w:t>
            </w:r>
            <w:proofErr w:type="gramStart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SetVerdictFailOrInconc</w:t>
            </w:r>
            <w:proofErr w:type="spellEnd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gramEnd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__FILE__, __LINE__, "Step 10: TP1 failed, UE didn't send PHR after </w:t>
            </w:r>
            <w:proofErr w:type="spellStart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phr-PeriodicTimer</w:t>
            </w:r>
            <w:proofErr w:type="spellEnd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is configured in UE ");</w:t>
            </w:r>
          </w:p>
          <w:p w14:paraId="0AA4E86B" w14:textId="77777777" w:rsidR="00F9466F" w:rsidRPr="00F9466F" w:rsidRDefault="00F9466F" w:rsidP="00F946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}</w:t>
            </w:r>
          </w:p>
          <w:p w14:paraId="7374F6C8" w14:textId="77777777" w:rsidR="00F9466F" w:rsidRPr="00F9466F" w:rsidRDefault="00F9466F" w:rsidP="00F946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}</w:t>
            </w:r>
          </w:p>
          <w:p w14:paraId="692C5369" w14:textId="77777777" w:rsidR="00F9466F" w:rsidRDefault="00F9466F" w:rsidP="00F946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};</w:t>
            </w:r>
          </w:p>
          <w:p w14:paraId="6488CD9E" w14:textId="77777777" w:rsidR="002946C7" w:rsidRDefault="002946C7" w:rsidP="00157E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F450481" w14:textId="77777777" w:rsidR="002946C7" w:rsidRDefault="002946C7" w:rsidP="00157E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063818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45CACE76" w14:textId="77777777" w:rsidR="00F9466F" w:rsidRDefault="00F9466F" w:rsidP="00157E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14:paraId="105F599D" w14:textId="77777777" w:rsidR="00F9466F" w:rsidRPr="00F9466F" w:rsidRDefault="00F9466F" w:rsidP="00F946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Pr="00F9466F">
              <w:rPr>
                <w:rFonts w:ascii="Courier New" w:hAnsi="Courier New" w:cs="Courier New"/>
                <w:color w:val="000000"/>
                <w:lang w:eastAsia="de-DE"/>
              </w:rPr>
              <w:t xml:space="preserve">// @siclog "Step 16" </w:t>
            </w:r>
            <w:proofErr w:type="spellStart"/>
            <w:r w:rsidRPr="00F9466F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9466F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34FDA039" w14:textId="77777777" w:rsidR="00F9466F" w:rsidRPr="00F9466F" w:rsidRDefault="00F9466F" w:rsidP="00F946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466F">
              <w:rPr>
                <w:rFonts w:ascii="Courier New" w:hAnsi="Courier New" w:cs="Courier New"/>
                <w:color w:val="000000"/>
                <w:lang w:eastAsia="de-DE"/>
              </w:rPr>
              <w:t xml:space="preserve">    // Increase SS power level for NR Cell so as to cause a </w:t>
            </w:r>
            <w:proofErr w:type="spellStart"/>
            <w:r w:rsidRPr="00F9466F">
              <w:rPr>
                <w:rFonts w:ascii="Courier New" w:hAnsi="Courier New" w:cs="Courier New"/>
                <w:color w:val="000000"/>
                <w:lang w:eastAsia="de-DE"/>
              </w:rPr>
              <w:t>DL_Pathloss</w:t>
            </w:r>
            <w:proofErr w:type="spellEnd"/>
            <w:r w:rsidRPr="00F9466F">
              <w:rPr>
                <w:rFonts w:ascii="Courier New" w:hAnsi="Courier New" w:cs="Courier New"/>
                <w:color w:val="000000"/>
                <w:lang w:eastAsia="de-DE"/>
              </w:rPr>
              <w:t xml:space="preserve"> change at UE by 5</w:t>
            </w:r>
            <w:proofErr w:type="gramStart"/>
            <w:r w:rsidRPr="00F9466F">
              <w:rPr>
                <w:rFonts w:ascii="Courier New" w:hAnsi="Courier New" w:cs="Courier New"/>
                <w:color w:val="000000"/>
                <w:lang w:eastAsia="de-DE"/>
              </w:rPr>
              <w:t>dB..</w:t>
            </w:r>
            <w:proofErr w:type="gramEnd"/>
          </w:p>
          <w:p w14:paraId="00F8696D" w14:textId="77777777" w:rsidR="00F9466F" w:rsidRPr="00F9466F" w:rsidRDefault="00F9466F" w:rsidP="00F946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466F">
              <w:rPr>
                <w:rFonts w:ascii="Courier New" w:hAnsi="Courier New" w:cs="Courier New"/>
                <w:color w:val="000000"/>
                <w:lang w:eastAsia="de-DE"/>
              </w:rPr>
              <w:t xml:space="preserve">    v_TimingInfo</w:t>
            </w:r>
            <w:proofErr w:type="gramStart"/>
            <w:r w:rsidRPr="00F9466F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F9466F">
              <w:rPr>
                <w:rFonts w:ascii="Courier New" w:hAnsi="Courier New" w:cs="Courier New"/>
                <w:color w:val="000000"/>
                <w:lang w:eastAsia="de-DE"/>
              </w:rPr>
              <w:t>=v_TimingInfo2 ;</w:t>
            </w:r>
          </w:p>
          <w:p w14:paraId="54F12F59" w14:textId="77777777" w:rsidR="00F9466F" w:rsidRPr="00F9466F" w:rsidRDefault="00F9466F" w:rsidP="00F946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466F">
              <w:rPr>
                <w:rFonts w:ascii="Courier New" w:hAnsi="Courier New" w:cs="Courier New"/>
                <w:color w:val="000000"/>
                <w:lang w:eastAsia="de-DE"/>
              </w:rPr>
              <w:t xml:space="preserve">    v_TimingInfo</w:t>
            </w:r>
            <w:proofErr w:type="gramStart"/>
            <w:r w:rsidRPr="00F9466F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F9466F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F9466F">
              <w:rPr>
                <w:rFonts w:ascii="Courier New" w:hAnsi="Courier New" w:cs="Courier New"/>
                <w:color w:val="000000"/>
                <w:lang w:eastAsia="de-DE"/>
              </w:rPr>
              <w:t>f_SubFrameTiming_AddMilliSeconds</w:t>
            </w:r>
            <w:proofErr w:type="spellEnd"/>
            <w:r w:rsidRPr="00F9466F">
              <w:rPr>
                <w:rFonts w:ascii="Courier New" w:hAnsi="Courier New" w:cs="Courier New"/>
                <w:color w:val="000000"/>
                <w:lang w:eastAsia="de-DE"/>
              </w:rPr>
              <w:t>(v_TimingInfo1, 200);</w:t>
            </w:r>
          </w:p>
          <w:p w14:paraId="43B23E60" w14:textId="77777777" w:rsidR="00F9466F" w:rsidRPr="00F9466F" w:rsidRDefault="00F9466F" w:rsidP="00F946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466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9466F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F9466F">
              <w:rPr>
                <w:rFonts w:ascii="Courier New" w:hAnsi="Courier New" w:cs="Courier New"/>
                <w:color w:val="000000"/>
                <w:lang w:eastAsia="de-DE"/>
              </w:rPr>
              <w:t>SetCellPowerList</w:t>
            </w:r>
            <w:proofErr w:type="spellEnd"/>
            <w:r w:rsidRPr="00F9466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F9466F">
              <w:rPr>
                <w:rFonts w:ascii="Courier New" w:hAnsi="Courier New" w:cs="Courier New"/>
                <w:color w:val="000000"/>
                <w:lang w:eastAsia="de-DE"/>
              </w:rPr>
              <w:t xml:space="preserve">v_CellPowerList_AtT0,  </w:t>
            </w:r>
            <w:proofErr w:type="spellStart"/>
            <w:r w:rsidRPr="00F9466F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F9466F">
              <w:rPr>
                <w:rFonts w:ascii="Courier New" w:hAnsi="Courier New" w:cs="Courier New"/>
                <w:color w:val="000000"/>
                <w:lang w:eastAsia="de-DE"/>
              </w:rPr>
              <w:t>(v_TimingInfo2),nr_Cell1);</w:t>
            </w:r>
          </w:p>
          <w:p w14:paraId="280FD466" w14:textId="77777777" w:rsidR="00F9466F" w:rsidRPr="00F9466F" w:rsidRDefault="00F9466F" w:rsidP="00F946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466F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//@siclog "Steps 17-18" </w:t>
            </w:r>
            <w:proofErr w:type="spellStart"/>
            <w:r w:rsidRPr="00F9466F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9466F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25419A3" w14:textId="77777777" w:rsidR="00F9466F" w:rsidRPr="00F9466F" w:rsidRDefault="00F9466F" w:rsidP="00F946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466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spellStart"/>
            <w:r w:rsidRPr="00F9466F">
              <w:rPr>
                <w:rFonts w:ascii="Courier New" w:hAnsi="Courier New" w:cs="Courier New"/>
                <w:color w:val="000000"/>
                <w:lang w:eastAsia="de-DE"/>
              </w:rPr>
              <w:t>SYSIND.receive</w:t>
            </w:r>
            <w:proofErr w:type="spellEnd"/>
            <w:r w:rsidRPr="00F9466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9466F">
              <w:rPr>
                <w:rFonts w:ascii="Courier New" w:hAnsi="Courier New" w:cs="Courier New"/>
                <w:color w:val="000000"/>
                <w:lang w:eastAsia="de-DE"/>
              </w:rPr>
              <w:t>car_NR_SYSTEM_MultiEntryPHR_</w:t>
            </w:r>
            <w:proofErr w:type="gramStart"/>
            <w:r w:rsidRPr="00F9466F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F9466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F9466F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F9466F">
              <w:rPr>
                <w:rFonts w:ascii="Courier New" w:hAnsi="Courier New" w:cs="Courier New"/>
                <w:color w:val="000000"/>
                <w:lang w:eastAsia="de-DE"/>
              </w:rPr>
              <w:t>cr_NR_MAC_CE_MultiEntryPHR</w:t>
            </w:r>
            <w:proofErr w:type="spellEnd"/>
            <w:r w:rsidRPr="00F9466F">
              <w:rPr>
                <w:rFonts w:ascii="Courier New" w:hAnsi="Courier New" w:cs="Courier New"/>
                <w:color w:val="000000"/>
                <w:lang w:eastAsia="de-DE"/>
              </w:rPr>
              <w:t xml:space="preserve">(?)))-&gt;value </w:t>
            </w:r>
            <w:proofErr w:type="spellStart"/>
            <w:r w:rsidRPr="00F9466F">
              <w:rPr>
                <w:rFonts w:ascii="Courier New" w:hAnsi="Courier New" w:cs="Courier New"/>
                <w:color w:val="000000"/>
                <w:lang w:eastAsia="de-DE"/>
              </w:rPr>
              <w:t>v_NR_SYSTEM_IND</w:t>
            </w:r>
            <w:proofErr w:type="spellEnd"/>
            <w:r w:rsidRPr="00F9466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F6827C0" w14:textId="77777777" w:rsidR="00F9466F" w:rsidRPr="00F9466F" w:rsidRDefault="00F9466F" w:rsidP="00F946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466F">
              <w:rPr>
                <w:rFonts w:ascii="Courier New" w:hAnsi="Courier New" w:cs="Courier New"/>
                <w:color w:val="000000"/>
                <w:lang w:eastAsia="de-DE"/>
              </w:rPr>
              <w:t xml:space="preserve">  v_TimingInfo</w:t>
            </w:r>
            <w:proofErr w:type="gramStart"/>
            <w:r w:rsidRPr="00F9466F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F9466F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F9466F">
              <w:rPr>
                <w:rFonts w:ascii="Courier New" w:hAnsi="Courier New" w:cs="Courier New"/>
                <w:color w:val="000000"/>
                <w:lang w:eastAsia="de-DE"/>
              </w:rPr>
              <w:t>v_NR_SYSTEM_IND.Common.TimingInfo.SubFrame</w:t>
            </w:r>
            <w:proofErr w:type="spellEnd"/>
            <w:r w:rsidRPr="00F9466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9C9F109" w14:textId="77777777" w:rsidR="00F9466F" w:rsidRPr="00F9466F" w:rsidRDefault="00F9466F" w:rsidP="00F946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466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spellStart"/>
            <w:r w:rsidRPr="00F9466F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F9466F">
              <w:rPr>
                <w:rFonts w:ascii="Courier New" w:hAnsi="Courier New" w:cs="Courier New"/>
                <w:color w:val="000000"/>
                <w:lang w:eastAsia="de-DE"/>
              </w:rPr>
              <w:t>TimerDuration</w:t>
            </w:r>
            <w:proofErr w:type="spellEnd"/>
            <w:r w:rsidRPr="00F9466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9466F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F9466F">
              <w:rPr>
                <w:rFonts w:ascii="Courier New" w:hAnsi="Courier New" w:cs="Courier New"/>
                <w:color w:val="000000"/>
                <w:lang w:eastAsia="de-DE"/>
              </w:rPr>
              <w:t>f_SubFrameTimingDuration_Float</w:t>
            </w:r>
            <w:proofErr w:type="spellEnd"/>
            <w:r w:rsidRPr="00F9466F">
              <w:rPr>
                <w:rFonts w:ascii="Courier New" w:hAnsi="Courier New" w:cs="Courier New"/>
                <w:color w:val="000000"/>
                <w:lang w:eastAsia="de-DE"/>
              </w:rPr>
              <w:t>(v_TimingInfo1, v_TimingInfo2);</w:t>
            </w:r>
          </w:p>
          <w:p w14:paraId="23308943" w14:textId="77777777" w:rsidR="00F9466F" w:rsidRPr="00F9466F" w:rsidRDefault="00F9466F" w:rsidP="00F946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466F">
              <w:rPr>
                <w:rFonts w:ascii="Courier New" w:hAnsi="Courier New" w:cs="Courier New"/>
                <w:color w:val="000000"/>
                <w:lang w:eastAsia="de-DE"/>
              </w:rPr>
              <w:t xml:space="preserve">    if </w:t>
            </w:r>
            <w:proofErr w:type="gramStart"/>
            <w:r w:rsidRPr="00F9466F">
              <w:rPr>
                <w:rFonts w:ascii="Courier New" w:hAnsi="Courier New" w:cs="Courier New"/>
                <w:color w:val="000000"/>
                <w:lang w:eastAsia="de-DE"/>
              </w:rPr>
              <w:t xml:space="preserve">(( </w:t>
            </w:r>
            <w:proofErr w:type="spellStart"/>
            <w:r w:rsidRPr="00F9466F">
              <w:rPr>
                <w:rFonts w:ascii="Courier New" w:hAnsi="Courier New" w:cs="Courier New"/>
                <w:color w:val="000000"/>
                <w:lang w:eastAsia="de-DE"/>
              </w:rPr>
              <w:t>v</w:t>
            </w:r>
            <w:proofErr w:type="gramEnd"/>
            <w:r w:rsidRPr="00F9466F">
              <w:rPr>
                <w:rFonts w:ascii="Courier New" w:hAnsi="Courier New" w:cs="Courier New"/>
                <w:color w:val="000000"/>
                <w:lang w:eastAsia="de-DE"/>
              </w:rPr>
              <w:t>_TimerDuration</w:t>
            </w:r>
            <w:proofErr w:type="spellEnd"/>
            <w:r w:rsidRPr="00F9466F">
              <w:rPr>
                <w:rFonts w:ascii="Courier New" w:hAnsi="Courier New" w:cs="Courier New"/>
                <w:color w:val="000000"/>
                <w:lang w:eastAsia="de-DE"/>
              </w:rPr>
              <w:t xml:space="preserve">&lt; </w:t>
            </w:r>
            <w:proofErr w:type="spellStart"/>
            <w:r w:rsidRPr="00F9466F">
              <w:rPr>
                <w:rFonts w:ascii="Courier New" w:hAnsi="Courier New" w:cs="Courier New"/>
                <w:color w:val="000000"/>
                <w:lang w:eastAsia="de-DE"/>
              </w:rPr>
              <w:t>v_TimerMax</w:t>
            </w:r>
            <w:proofErr w:type="spellEnd"/>
            <w:r w:rsidRPr="00F9466F">
              <w:rPr>
                <w:rFonts w:ascii="Courier New" w:hAnsi="Courier New" w:cs="Courier New"/>
                <w:color w:val="000000"/>
                <w:lang w:eastAsia="de-DE"/>
              </w:rPr>
              <w:t xml:space="preserve">) and ( </w:t>
            </w:r>
            <w:proofErr w:type="spellStart"/>
            <w:r w:rsidRPr="00F9466F">
              <w:rPr>
                <w:rFonts w:ascii="Courier New" w:hAnsi="Courier New" w:cs="Courier New"/>
                <w:color w:val="000000"/>
                <w:lang w:eastAsia="de-DE"/>
              </w:rPr>
              <w:t>v_TimerDuration</w:t>
            </w:r>
            <w:proofErr w:type="spellEnd"/>
            <w:r w:rsidRPr="00F9466F">
              <w:rPr>
                <w:rFonts w:ascii="Courier New" w:hAnsi="Courier New" w:cs="Courier New"/>
                <w:color w:val="000000"/>
                <w:lang w:eastAsia="de-DE"/>
              </w:rPr>
              <w:t xml:space="preserve"> &gt; </w:t>
            </w:r>
            <w:proofErr w:type="spellStart"/>
            <w:r w:rsidRPr="00F9466F">
              <w:rPr>
                <w:rFonts w:ascii="Courier New" w:hAnsi="Courier New" w:cs="Courier New"/>
                <w:color w:val="000000"/>
                <w:lang w:eastAsia="de-DE"/>
              </w:rPr>
              <w:t>v_TimerMin</w:t>
            </w:r>
            <w:proofErr w:type="spellEnd"/>
            <w:r w:rsidRPr="00F9466F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14:paraId="180EA283" w14:textId="77777777" w:rsidR="00F9466F" w:rsidRPr="00F9466F" w:rsidRDefault="00F9466F" w:rsidP="00F946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466F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F9466F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F9466F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F9466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F9466F">
              <w:rPr>
                <w:rFonts w:ascii="Courier New" w:hAnsi="Courier New" w:cs="Courier New"/>
                <w:color w:val="000000"/>
                <w:lang w:eastAsia="de-DE"/>
              </w:rPr>
              <w:t>__FILE__, __LINE__, "</w:t>
            </w:r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Step 18</w:t>
            </w:r>
            <w:r w:rsidRPr="00F9466F">
              <w:rPr>
                <w:rFonts w:ascii="Courier New" w:hAnsi="Courier New" w:cs="Courier New"/>
                <w:color w:val="000000"/>
                <w:lang w:eastAsia="de-DE"/>
              </w:rPr>
              <w:t>");</w:t>
            </w:r>
          </w:p>
          <w:p w14:paraId="047D46E6" w14:textId="77777777" w:rsidR="00F9466F" w:rsidRPr="00F9466F" w:rsidRDefault="00F9466F" w:rsidP="00F946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466F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551587B9" w14:textId="77777777" w:rsidR="00F9466F" w:rsidRPr="00F9466F" w:rsidRDefault="00F9466F" w:rsidP="00F946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466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gramStart"/>
            <w:r w:rsidRPr="00F9466F">
              <w:rPr>
                <w:rFonts w:ascii="Courier New" w:hAnsi="Courier New" w:cs="Courier New"/>
                <w:color w:val="000000"/>
                <w:lang w:eastAsia="de-DE"/>
              </w:rPr>
              <w:t>else  {</w:t>
            </w:r>
            <w:proofErr w:type="gramEnd"/>
          </w:p>
          <w:p w14:paraId="36049774" w14:textId="77777777" w:rsidR="00F9466F" w:rsidRPr="00F9466F" w:rsidRDefault="00F9466F" w:rsidP="00F946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466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F9466F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F9466F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F9466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F9466F">
              <w:rPr>
                <w:rFonts w:ascii="Courier New" w:hAnsi="Courier New" w:cs="Courier New"/>
                <w:color w:val="000000"/>
                <w:lang w:eastAsia="de-DE"/>
              </w:rPr>
              <w:t>__FILE__, __LINE__, "</w:t>
            </w:r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Step 18</w:t>
            </w:r>
            <w:r w:rsidRPr="00F9466F">
              <w:rPr>
                <w:rFonts w:ascii="Courier New" w:hAnsi="Courier New" w:cs="Courier New"/>
                <w:color w:val="000000"/>
                <w:lang w:eastAsia="de-DE"/>
              </w:rPr>
              <w:t>: TP5 failed, UE didn't send PHR after periodic PHR expiry");</w:t>
            </w:r>
          </w:p>
          <w:p w14:paraId="69330F69" w14:textId="77777777" w:rsidR="00F9466F" w:rsidRPr="00F9466F" w:rsidRDefault="00F9466F" w:rsidP="00F946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466F">
              <w:rPr>
                <w:rFonts w:ascii="Courier New" w:hAnsi="Courier New" w:cs="Courier New"/>
                <w:color w:val="000000"/>
                <w:lang w:eastAsia="de-DE"/>
              </w:rPr>
              <w:t xml:space="preserve">           }</w:t>
            </w:r>
          </w:p>
          <w:p w14:paraId="66E319EA" w14:textId="77777777" w:rsidR="00F9466F" w:rsidRDefault="00F9466F" w:rsidP="00F946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466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spellStart"/>
            <w:r w:rsidRPr="00F9466F">
              <w:rPr>
                <w:rFonts w:ascii="Courier New" w:hAnsi="Courier New" w:cs="Courier New"/>
                <w:color w:val="000000"/>
                <w:lang w:eastAsia="de-DE"/>
              </w:rPr>
              <w:t>t_Watchdog.stop</w:t>
            </w:r>
            <w:proofErr w:type="spellEnd"/>
            <w:r w:rsidRPr="00F9466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1661FFE" w14:textId="77777777" w:rsidR="00F9466F" w:rsidRDefault="00F9466F" w:rsidP="00F946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14:paraId="35E62206" w14:textId="77777777" w:rsidR="00F9466F" w:rsidRPr="002946C7" w:rsidRDefault="00F9466F" w:rsidP="00F946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Pr="00063818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</w:tc>
      </w:tr>
    </w:tbl>
    <w:p w14:paraId="0FCA29D4" w14:textId="77777777" w:rsidR="004D6DF7" w:rsidRDefault="004D6DF7" w:rsidP="004D6DF7">
      <w:pPr>
        <w:pStyle w:val="Heading2"/>
        <w:overflowPunct w:val="0"/>
        <w:autoSpaceDE w:val="0"/>
        <w:autoSpaceDN w:val="0"/>
        <w:adjustRightInd w:val="0"/>
        <w:spacing w:before="480"/>
        <w:rPr>
          <w:lang w:eastAsia="en-GB"/>
        </w:rPr>
      </w:pPr>
    </w:p>
    <w:p w14:paraId="59B36728" w14:textId="77777777" w:rsidR="005D27CA" w:rsidRDefault="005D27CA" w:rsidP="00BB3C0A">
      <w:pPr>
        <w:pStyle w:val="Heading2"/>
        <w:overflowPunct w:val="0"/>
        <w:autoSpaceDE w:val="0"/>
        <w:autoSpaceDN w:val="0"/>
        <w:adjustRightInd w:val="0"/>
        <w:spacing w:before="480"/>
        <w:rPr>
          <w:lang w:eastAsia="en-GB"/>
        </w:rPr>
      </w:pPr>
    </w:p>
    <w:sectPr w:rsidR="005D27CA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3BECD4" w14:textId="77777777" w:rsidR="00D73BD1" w:rsidRDefault="00D73BD1">
      <w:r>
        <w:separator/>
      </w:r>
    </w:p>
  </w:endnote>
  <w:endnote w:type="continuationSeparator" w:id="0">
    <w:p w14:paraId="48D9D5CE" w14:textId="77777777" w:rsidR="00D73BD1" w:rsidRDefault="00D73B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997B31" w14:textId="77777777" w:rsidR="00D73BD1" w:rsidRDefault="00D73BD1">
      <w:r>
        <w:separator/>
      </w:r>
    </w:p>
  </w:footnote>
  <w:footnote w:type="continuationSeparator" w:id="0">
    <w:p w14:paraId="18DF3827" w14:textId="77777777" w:rsidR="00D73BD1" w:rsidRDefault="00D73B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81770" w14:textId="77777777" w:rsidR="005148E9" w:rsidRDefault="005148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1B769" w14:textId="77777777" w:rsidR="005148E9" w:rsidRDefault="005148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C803B" w14:textId="77777777" w:rsidR="005148E9" w:rsidRDefault="005148E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60A96" w14:textId="77777777" w:rsidR="005148E9" w:rsidRDefault="005148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84C7E72"/>
    <w:multiLevelType w:val="hybridMultilevel"/>
    <w:tmpl w:val="6CC6785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062DCC"/>
    <w:multiLevelType w:val="hybridMultilevel"/>
    <w:tmpl w:val="6908D7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2D56A5"/>
    <w:multiLevelType w:val="hybridMultilevel"/>
    <w:tmpl w:val="6CC6785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0" w15:restartNumberingAfterBreak="0">
    <w:nsid w:val="193D6BBD"/>
    <w:multiLevelType w:val="hybridMultilevel"/>
    <w:tmpl w:val="E1505F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63A3A7B"/>
    <w:multiLevelType w:val="hybridMultilevel"/>
    <w:tmpl w:val="B9487B8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14" w15:restartNumberingAfterBreak="0">
    <w:nsid w:val="28772010"/>
    <w:multiLevelType w:val="hybridMultilevel"/>
    <w:tmpl w:val="071E5C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C476C7"/>
    <w:multiLevelType w:val="hybridMultilevel"/>
    <w:tmpl w:val="E5E4FC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9692680"/>
    <w:multiLevelType w:val="hybridMultilevel"/>
    <w:tmpl w:val="3580B81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3E039C0"/>
    <w:multiLevelType w:val="hybridMultilevel"/>
    <w:tmpl w:val="7C4255A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25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C56BA3"/>
    <w:multiLevelType w:val="hybridMultilevel"/>
    <w:tmpl w:val="35F0C2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654391"/>
    <w:multiLevelType w:val="hybridMultilevel"/>
    <w:tmpl w:val="071E5C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531B73"/>
    <w:multiLevelType w:val="hybridMultilevel"/>
    <w:tmpl w:val="7C4255A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4257AD"/>
    <w:multiLevelType w:val="hybridMultilevel"/>
    <w:tmpl w:val="3580B81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0500A0"/>
    <w:multiLevelType w:val="hybridMultilevel"/>
    <w:tmpl w:val="071E5C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7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38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9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22"/>
  </w:num>
  <w:num w:numId="5">
    <w:abstractNumId w:val="15"/>
  </w:num>
  <w:num w:numId="6">
    <w:abstractNumId w:val="24"/>
  </w:num>
  <w:num w:numId="7">
    <w:abstractNumId w:val="37"/>
  </w:num>
  <w:num w:numId="8">
    <w:abstractNumId w:val="9"/>
  </w:num>
  <w:num w:numId="9">
    <w:abstractNumId w:val="21"/>
  </w:num>
  <w:num w:numId="10">
    <w:abstractNumId w:val="39"/>
  </w:num>
  <w:num w:numId="11">
    <w:abstractNumId w:val="17"/>
  </w:num>
  <w:num w:numId="12">
    <w:abstractNumId w:val="25"/>
  </w:num>
  <w:num w:numId="13">
    <w:abstractNumId w:val="4"/>
  </w:num>
  <w:num w:numId="14">
    <w:abstractNumId w:val="19"/>
  </w:num>
  <w:num w:numId="15">
    <w:abstractNumId w:val="0"/>
  </w:num>
  <w:num w:numId="16">
    <w:abstractNumId w:val="1"/>
  </w:num>
  <w:num w:numId="17">
    <w:abstractNumId w:val="8"/>
  </w:num>
  <w:num w:numId="18">
    <w:abstractNumId w:val="26"/>
  </w:num>
  <w:num w:numId="19">
    <w:abstractNumId w:val="38"/>
  </w:num>
  <w:num w:numId="20">
    <w:abstractNumId w:val="36"/>
  </w:num>
  <w:num w:numId="21">
    <w:abstractNumId w:val="13"/>
  </w:num>
  <w:num w:numId="22">
    <w:abstractNumId w:val="28"/>
  </w:num>
  <w:num w:numId="23">
    <w:abstractNumId w:val="34"/>
  </w:num>
  <w:num w:numId="24">
    <w:abstractNumId w:val="18"/>
  </w:num>
  <w:num w:numId="25">
    <w:abstractNumId w:val="33"/>
  </w:num>
  <w:num w:numId="26">
    <w:abstractNumId w:val="6"/>
  </w:num>
  <w:num w:numId="27">
    <w:abstractNumId w:val="7"/>
  </w:num>
  <w:num w:numId="28">
    <w:abstractNumId w:val="27"/>
  </w:num>
  <w:num w:numId="29">
    <w:abstractNumId w:val="3"/>
  </w:num>
  <w:num w:numId="30">
    <w:abstractNumId w:val="16"/>
  </w:num>
  <w:num w:numId="31">
    <w:abstractNumId w:val="10"/>
  </w:num>
  <w:num w:numId="32">
    <w:abstractNumId w:val="29"/>
  </w:num>
  <w:num w:numId="33">
    <w:abstractNumId w:val="35"/>
  </w:num>
  <w:num w:numId="34">
    <w:abstractNumId w:val="2"/>
  </w:num>
  <w:num w:numId="35">
    <w:abstractNumId w:val="14"/>
  </w:num>
  <w:num w:numId="36">
    <w:abstractNumId w:val="12"/>
  </w:num>
  <w:num w:numId="37">
    <w:abstractNumId w:val="5"/>
  </w:num>
  <w:num w:numId="38">
    <w:abstractNumId w:val="30"/>
  </w:num>
  <w:num w:numId="39">
    <w:abstractNumId w:val="23"/>
  </w:num>
  <w:num w:numId="40">
    <w:abstractNumId w:val="31"/>
  </w:num>
  <w:num w:numId="41">
    <w:abstractNumId w:val="20"/>
  </w:num>
  <w:num w:numId="42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7575"/>
    <w:rsid w:val="00011C14"/>
    <w:rsid w:val="00022E4A"/>
    <w:rsid w:val="00024866"/>
    <w:rsid w:val="00030175"/>
    <w:rsid w:val="0003629C"/>
    <w:rsid w:val="00036FE7"/>
    <w:rsid w:val="00054E62"/>
    <w:rsid w:val="00057DBD"/>
    <w:rsid w:val="000614B3"/>
    <w:rsid w:val="00063818"/>
    <w:rsid w:val="0006562C"/>
    <w:rsid w:val="000749BF"/>
    <w:rsid w:val="0009581D"/>
    <w:rsid w:val="00096F61"/>
    <w:rsid w:val="000A1C38"/>
    <w:rsid w:val="000A30FB"/>
    <w:rsid w:val="000A4903"/>
    <w:rsid w:val="000A4AB6"/>
    <w:rsid w:val="000A55CC"/>
    <w:rsid w:val="000A6394"/>
    <w:rsid w:val="000B1FE1"/>
    <w:rsid w:val="000B70AF"/>
    <w:rsid w:val="000B7FED"/>
    <w:rsid w:val="000C038A"/>
    <w:rsid w:val="000C104F"/>
    <w:rsid w:val="000C6598"/>
    <w:rsid w:val="000D40AB"/>
    <w:rsid w:val="000E3FBF"/>
    <w:rsid w:val="000F119F"/>
    <w:rsid w:val="000F34D6"/>
    <w:rsid w:val="001109AC"/>
    <w:rsid w:val="00112785"/>
    <w:rsid w:val="0011415B"/>
    <w:rsid w:val="001209DE"/>
    <w:rsid w:val="0012136E"/>
    <w:rsid w:val="00126237"/>
    <w:rsid w:val="0012699E"/>
    <w:rsid w:val="001302CE"/>
    <w:rsid w:val="001373AB"/>
    <w:rsid w:val="00145D43"/>
    <w:rsid w:val="00146DCF"/>
    <w:rsid w:val="00157E07"/>
    <w:rsid w:val="00164CFC"/>
    <w:rsid w:val="00173835"/>
    <w:rsid w:val="001901A2"/>
    <w:rsid w:val="00192C46"/>
    <w:rsid w:val="001A08B3"/>
    <w:rsid w:val="001A0D31"/>
    <w:rsid w:val="001A709A"/>
    <w:rsid w:val="001A7B60"/>
    <w:rsid w:val="001B52F0"/>
    <w:rsid w:val="001B7A65"/>
    <w:rsid w:val="001C5C2A"/>
    <w:rsid w:val="001C78A6"/>
    <w:rsid w:val="001E3D37"/>
    <w:rsid w:val="001E41F3"/>
    <w:rsid w:val="001F1817"/>
    <w:rsid w:val="001F3C68"/>
    <w:rsid w:val="001F406A"/>
    <w:rsid w:val="002040A1"/>
    <w:rsid w:val="00220349"/>
    <w:rsid w:val="00221C5A"/>
    <w:rsid w:val="00223B1F"/>
    <w:rsid w:val="00226298"/>
    <w:rsid w:val="00241A66"/>
    <w:rsid w:val="00245CA4"/>
    <w:rsid w:val="002564C6"/>
    <w:rsid w:val="0026004D"/>
    <w:rsid w:val="002625C9"/>
    <w:rsid w:val="00263668"/>
    <w:rsid w:val="002640DD"/>
    <w:rsid w:val="00275D12"/>
    <w:rsid w:val="00284FEB"/>
    <w:rsid w:val="002860C4"/>
    <w:rsid w:val="002901A3"/>
    <w:rsid w:val="002946C7"/>
    <w:rsid w:val="002A45F1"/>
    <w:rsid w:val="002A4DCB"/>
    <w:rsid w:val="002B02DC"/>
    <w:rsid w:val="002B14D3"/>
    <w:rsid w:val="002B5741"/>
    <w:rsid w:val="002C72E0"/>
    <w:rsid w:val="002C7E01"/>
    <w:rsid w:val="002E008A"/>
    <w:rsid w:val="002F45F1"/>
    <w:rsid w:val="002F7D40"/>
    <w:rsid w:val="00304753"/>
    <w:rsid w:val="00305409"/>
    <w:rsid w:val="00310217"/>
    <w:rsid w:val="0031061D"/>
    <w:rsid w:val="00310B98"/>
    <w:rsid w:val="003216F1"/>
    <w:rsid w:val="00322D46"/>
    <w:rsid w:val="00330229"/>
    <w:rsid w:val="00331A08"/>
    <w:rsid w:val="0033294A"/>
    <w:rsid w:val="00341F6F"/>
    <w:rsid w:val="00342D98"/>
    <w:rsid w:val="00343CD7"/>
    <w:rsid w:val="00345383"/>
    <w:rsid w:val="00346D77"/>
    <w:rsid w:val="003556DC"/>
    <w:rsid w:val="003609EF"/>
    <w:rsid w:val="0036231A"/>
    <w:rsid w:val="00374DD4"/>
    <w:rsid w:val="00375BB0"/>
    <w:rsid w:val="003764EC"/>
    <w:rsid w:val="003806A7"/>
    <w:rsid w:val="00383C3D"/>
    <w:rsid w:val="003858C9"/>
    <w:rsid w:val="00387792"/>
    <w:rsid w:val="003904E3"/>
    <w:rsid w:val="00391D86"/>
    <w:rsid w:val="003926A3"/>
    <w:rsid w:val="00393BCA"/>
    <w:rsid w:val="003B5E96"/>
    <w:rsid w:val="003C2766"/>
    <w:rsid w:val="003D1466"/>
    <w:rsid w:val="003E1A36"/>
    <w:rsid w:val="003E51C2"/>
    <w:rsid w:val="003F3287"/>
    <w:rsid w:val="00410371"/>
    <w:rsid w:val="00411482"/>
    <w:rsid w:val="00412379"/>
    <w:rsid w:val="0041471B"/>
    <w:rsid w:val="004153A1"/>
    <w:rsid w:val="00415491"/>
    <w:rsid w:val="00416FA7"/>
    <w:rsid w:val="004242F1"/>
    <w:rsid w:val="0043163D"/>
    <w:rsid w:val="00433730"/>
    <w:rsid w:val="0043377E"/>
    <w:rsid w:val="00440D0A"/>
    <w:rsid w:val="00443FA3"/>
    <w:rsid w:val="00446488"/>
    <w:rsid w:val="00460215"/>
    <w:rsid w:val="00461008"/>
    <w:rsid w:val="004615E8"/>
    <w:rsid w:val="00461F12"/>
    <w:rsid w:val="004635E5"/>
    <w:rsid w:val="004717EA"/>
    <w:rsid w:val="00482B43"/>
    <w:rsid w:val="00495060"/>
    <w:rsid w:val="004976F0"/>
    <w:rsid w:val="004A2AED"/>
    <w:rsid w:val="004B01A5"/>
    <w:rsid w:val="004B2C2D"/>
    <w:rsid w:val="004B526E"/>
    <w:rsid w:val="004B75B7"/>
    <w:rsid w:val="004C0A8E"/>
    <w:rsid w:val="004D455F"/>
    <w:rsid w:val="004D5164"/>
    <w:rsid w:val="004D61BD"/>
    <w:rsid w:val="004D6DF7"/>
    <w:rsid w:val="004E3185"/>
    <w:rsid w:val="004E5B6E"/>
    <w:rsid w:val="004F661B"/>
    <w:rsid w:val="005045C7"/>
    <w:rsid w:val="005105E0"/>
    <w:rsid w:val="0051196A"/>
    <w:rsid w:val="005135A1"/>
    <w:rsid w:val="005148E9"/>
    <w:rsid w:val="0051580D"/>
    <w:rsid w:val="005206EB"/>
    <w:rsid w:val="005279F5"/>
    <w:rsid w:val="00532891"/>
    <w:rsid w:val="005355FB"/>
    <w:rsid w:val="00541881"/>
    <w:rsid w:val="00544AAF"/>
    <w:rsid w:val="00547111"/>
    <w:rsid w:val="005508AD"/>
    <w:rsid w:val="00550D59"/>
    <w:rsid w:val="00552135"/>
    <w:rsid w:val="00562073"/>
    <w:rsid w:val="00564EDF"/>
    <w:rsid w:val="0056673A"/>
    <w:rsid w:val="00566F6F"/>
    <w:rsid w:val="0058240F"/>
    <w:rsid w:val="0058785D"/>
    <w:rsid w:val="00587F6A"/>
    <w:rsid w:val="00592D74"/>
    <w:rsid w:val="00596753"/>
    <w:rsid w:val="005B1ACC"/>
    <w:rsid w:val="005B4127"/>
    <w:rsid w:val="005D27CA"/>
    <w:rsid w:val="005E18C6"/>
    <w:rsid w:val="005E2C44"/>
    <w:rsid w:val="005E42FB"/>
    <w:rsid w:val="005F12D6"/>
    <w:rsid w:val="005F391D"/>
    <w:rsid w:val="005F740E"/>
    <w:rsid w:val="006006C1"/>
    <w:rsid w:val="00610C5B"/>
    <w:rsid w:val="00613D6B"/>
    <w:rsid w:val="00617D68"/>
    <w:rsid w:val="00620F69"/>
    <w:rsid w:val="00621188"/>
    <w:rsid w:val="006257ED"/>
    <w:rsid w:val="00625935"/>
    <w:rsid w:val="00630DC1"/>
    <w:rsid w:val="006316B2"/>
    <w:rsid w:val="00642CCB"/>
    <w:rsid w:val="00644586"/>
    <w:rsid w:val="00652A36"/>
    <w:rsid w:val="0065364E"/>
    <w:rsid w:val="006537B5"/>
    <w:rsid w:val="00661E2C"/>
    <w:rsid w:val="00665706"/>
    <w:rsid w:val="00667016"/>
    <w:rsid w:val="00670C91"/>
    <w:rsid w:val="0068444E"/>
    <w:rsid w:val="00694593"/>
    <w:rsid w:val="00695808"/>
    <w:rsid w:val="006A5853"/>
    <w:rsid w:val="006A6982"/>
    <w:rsid w:val="006A737E"/>
    <w:rsid w:val="006B46FB"/>
    <w:rsid w:val="006B7B2F"/>
    <w:rsid w:val="006C72A9"/>
    <w:rsid w:val="006D0191"/>
    <w:rsid w:val="006E21FB"/>
    <w:rsid w:val="006E4465"/>
    <w:rsid w:val="006E5627"/>
    <w:rsid w:val="006E7773"/>
    <w:rsid w:val="006F6B99"/>
    <w:rsid w:val="006F7B09"/>
    <w:rsid w:val="00704829"/>
    <w:rsid w:val="007101FB"/>
    <w:rsid w:val="0072522A"/>
    <w:rsid w:val="0073208D"/>
    <w:rsid w:val="0073742E"/>
    <w:rsid w:val="0073773F"/>
    <w:rsid w:val="0074149F"/>
    <w:rsid w:val="00741ACC"/>
    <w:rsid w:val="00755C92"/>
    <w:rsid w:val="00762213"/>
    <w:rsid w:val="00763BA2"/>
    <w:rsid w:val="007656FE"/>
    <w:rsid w:val="007658A5"/>
    <w:rsid w:val="00766D2D"/>
    <w:rsid w:val="00780BBA"/>
    <w:rsid w:val="00792342"/>
    <w:rsid w:val="007977A8"/>
    <w:rsid w:val="007A73E5"/>
    <w:rsid w:val="007B2E1B"/>
    <w:rsid w:val="007B512A"/>
    <w:rsid w:val="007B5210"/>
    <w:rsid w:val="007C13F4"/>
    <w:rsid w:val="007C149A"/>
    <w:rsid w:val="007C2097"/>
    <w:rsid w:val="007C28A7"/>
    <w:rsid w:val="007D6A07"/>
    <w:rsid w:val="007D6DB1"/>
    <w:rsid w:val="007D7566"/>
    <w:rsid w:val="007E310E"/>
    <w:rsid w:val="007F0389"/>
    <w:rsid w:val="007F3701"/>
    <w:rsid w:val="007F7259"/>
    <w:rsid w:val="00800A71"/>
    <w:rsid w:val="00801700"/>
    <w:rsid w:val="00801CF0"/>
    <w:rsid w:val="008040A8"/>
    <w:rsid w:val="00824C2C"/>
    <w:rsid w:val="00825391"/>
    <w:rsid w:val="00825C07"/>
    <w:rsid w:val="008279FA"/>
    <w:rsid w:val="008354B1"/>
    <w:rsid w:val="0085441A"/>
    <w:rsid w:val="008552BF"/>
    <w:rsid w:val="008626E7"/>
    <w:rsid w:val="00870EE7"/>
    <w:rsid w:val="0087510D"/>
    <w:rsid w:val="00880F55"/>
    <w:rsid w:val="00883A39"/>
    <w:rsid w:val="008863B9"/>
    <w:rsid w:val="0089088C"/>
    <w:rsid w:val="008A45A6"/>
    <w:rsid w:val="008B2743"/>
    <w:rsid w:val="008D4141"/>
    <w:rsid w:val="008E6B1F"/>
    <w:rsid w:val="008F686C"/>
    <w:rsid w:val="00901400"/>
    <w:rsid w:val="00904EBA"/>
    <w:rsid w:val="00907B05"/>
    <w:rsid w:val="0091261A"/>
    <w:rsid w:val="00913E0B"/>
    <w:rsid w:val="009148DE"/>
    <w:rsid w:val="00916386"/>
    <w:rsid w:val="009418D9"/>
    <w:rsid w:val="00941E30"/>
    <w:rsid w:val="00943B96"/>
    <w:rsid w:val="00946424"/>
    <w:rsid w:val="009478EE"/>
    <w:rsid w:val="0095139C"/>
    <w:rsid w:val="00952A78"/>
    <w:rsid w:val="00955F51"/>
    <w:rsid w:val="00956250"/>
    <w:rsid w:val="00956A50"/>
    <w:rsid w:val="00961156"/>
    <w:rsid w:val="00973015"/>
    <w:rsid w:val="009777D9"/>
    <w:rsid w:val="00986821"/>
    <w:rsid w:val="00991B88"/>
    <w:rsid w:val="009A07BF"/>
    <w:rsid w:val="009A4E0F"/>
    <w:rsid w:val="009A5255"/>
    <w:rsid w:val="009A5753"/>
    <w:rsid w:val="009A579D"/>
    <w:rsid w:val="009B0B50"/>
    <w:rsid w:val="009B5164"/>
    <w:rsid w:val="009C1018"/>
    <w:rsid w:val="009C22FE"/>
    <w:rsid w:val="009D476E"/>
    <w:rsid w:val="009D6D6B"/>
    <w:rsid w:val="009D7147"/>
    <w:rsid w:val="009E24DE"/>
    <w:rsid w:val="009E3297"/>
    <w:rsid w:val="009F734F"/>
    <w:rsid w:val="009F7D81"/>
    <w:rsid w:val="00A00487"/>
    <w:rsid w:val="00A0746C"/>
    <w:rsid w:val="00A230E4"/>
    <w:rsid w:val="00A246B6"/>
    <w:rsid w:val="00A40634"/>
    <w:rsid w:val="00A47E70"/>
    <w:rsid w:val="00A50CF0"/>
    <w:rsid w:val="00A52F6F"/>
    <w:rsid w:val="00A57528"/>
    <w:rsid w:val="00A601CD"/>
    <w:rsid w:val="00A66C63"/>
    <w:rsid w:val="00A67424"/>
    <w:rsid w:val="00A70BC7"/>
    <w:rsid w:val="00A72118"/>
    <w:rsid w:val="00A72665"/>
    <w:rsid w:val="00A7410A"/>
    <w:rsid w:val="00A7583C"/>
    <w:rsid w:val="00A7671C"/>
    <w:rsid w:val="00A81EA3"/>
    <w:rsid w:val="00A84550"/>
    <w:rsid w:val="00A90724"/>
    <w:rsid w:val="00A916D2"/>
    <w:rsid w:val="00AA0376"/>
    <w:rsid w:val="00AA2CBC"/>
    <w:rsid w:val="00AA49EB"/>
    <w:rsid w:val="00AA7550"/>
    <w:rsid w:val="00AB0D3A"/>
    <w:rsid w:val="00AB4631"/>
    <w:rsid w:val="00AB6981"/>
    <w:rsid w:val="00AC498E"/>
    <w:rsid w:val="00AC5820"/>
    <w:rsid w:val="00AD1CD8"/>
    <w:rsid w:val="00AD7555"/>
    <w:rsid w:val="00B00C8B"/>
    <w:rsid w:val="00B05D84"/>
    <w:rsid w:val="00B10E9C"/>
    <w:rsid w:val="00B17EC1"/>
    <w:rsid w:val="00B258BB"/>
    <w:rsid w:val="00B3074E"/>
    <w:rsid w:val="00B51BA6"/>
    <w:rsid w:val="00B52828"/>
    <w:rsid w:val="00B5725C"/>
    <w:rsid w:val="00B67B97"/>
    <w:rsid w:val="00B7315D"/>
    <w:rsid w:val="00B75E77"/>
    <w:rsid w:val="00B76E16"/>
    <w:rsid w:val="00B84F41"/>
    <w:rsid w:val="00B918AC"/>
    <w:rsid w:val="00B91C30"/>
    <w:rsid w:val="00B9335B"/>
    <w:rsid w:val="00B968C8"/>
    <w:rsid w:val="00B97289"/>
    <w:rsid w:val="00BA048E"/>
    <w:rsid w:val="00BA2CD7"/>
    <w:rsid w:val="00BA3EC5"/>
    <w:rsid w:val="00BA51D9"/>
    <w:rsid w:val="00BB1BF6"/>
    <w:rsid w:val="00BB3C0A"/>
    <w:rsid w:val="00BB5645"/>
    <w:rsid w:val="00BB5DFC"/>
    <w:rsid w:val="00BC40B1"/>
    <w:rsid w:val="00BD279D"/>
    <w:rsid w:val="00BD5479"/>
    <w:rsid w:val="00BD6BB8"/>
    <w:rsid w:val="00BE17DC"/>
    <w:rsid w:val="00BE47A2"/>
    <w:rsid w:val="00BE4DD2"/>
    <w:rsid w:val="00BF1721"/>
    <w:rsid w:val="00BF53F2"/>
    <w:rsid w:val="00BF55DC"/>
    <w:rsid w:val="00BF60DF"/>
    <w:rsid w:val="00C01A4C"/>
    <w:rsid w:val="00C06529"/>
    <w:rsid w:val="00C06B83"/>
    <w:rsid w:val="00C07A7D"/>
    <w:rsid w:val="00C1082F"/>
    <w:rsid w:val="00C10D23"/>
    <w:rsid w:val="00C23C46"/>
    <w:rsid w:val="00C259BF"/>
    <w:rsid w:val="00C30A15"/>
    <w:rsid w:val="00C34763"/>
    <w:rsid w:val="00C4494A"/>
    <w:rsid w:val="00C47F3E"/>
    <w:rsid w:val="00C51E37"/>
    <w:rsid w:val="00C53AC6"/>
    <w:rsid w:val="00C56A9B"/>
    <w:rsid w:val="00C628B1"/>
    <w:rsid w:val="00C657A8"/>
    <w:rsid w:val="00C66BA2"/>
    <w:rsid w:val="00C672B9"/>
    <w:rsid w:val="00C72ED8"/>
    <w:rsid w:val="00C852CF"/>
    <w:rsid w:val="00C856F4"/>
    <w:rsid w:val="00C87A12"/>
    <w:rsid w:val="00C95985"/>
    <w:rsid w:val="00C9778B"/>
    <w:rsid w:val="00C979AE"/>
    <w:rsid w:val="00CA0961"/>
    <w:rsid w:val="00CA0F17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2451"/>
    <w:rsid w:val="00CE0B19"/>
    <w:rsid w:val="00CE0BFA"/>
    <w:rsid w:val="00CE3B53"/>
    <w:rsid w:val="00CE5930"/>
    <w:rsid w:val="00CE7AF9"/>
    <w:rsid w:val="00CF1024"/>
    <w:rsid w:val="00CF39F2"/>
    <w:rsid w:val="00D00537"/>
    <w:rsid w:val="00D03582"/>
    <w:rsid w:val="00D03F9A"/>
    <w:rsid w:val="00D05437"/>
    <w:rsid w:val="00D06D51"/>
    <w:rsid w:val="00D11539"/>
    <w:rsid w:val="00D157BD"/>
    <w:rsid w:val="00D17487"/>
    <w:rsid w:val="00D235D8"/>
    <w:rsid w:val="00D24991"/>
    <w:rsid w:val="00D25A5F"/>
    <w:rsid w:val="00D32B66"/>
    <w:rsid w:val="00D34E67"/>
    <w:rsid w:val="00D50255"/>
    <w:rsid w:val="00D52BD7"/>
    <w:rsid w:val="00D63444"/>
    <w:rsid w:val="00D66520"/>
    <w:rsid w:val="00D720E3"/>
    <w:rsid w:val="00D7237E"/>
    <w:rsid w:val="00D7387B"/>
    <w:rsid w:val="00D73BD1"/>
    <w:rsid w:val="00D81E12"/>
    <w:rsid w:val="00D86DC8"/>
    <w:rsid w:val="00DA0394"/>
    <w:rsid w:val="00DA356D"/>
    <w:rsid w:val="00DB3570"/>
    <w:rsid w:val="00DC0D26"/>
    <w:rsid w:val="00DD0F43"/>
    <w:rsid w:val="00DD11FD"/>
    <w:rsid w:val="00DD53E1"/>
    <w:rsid w:val="00DD7F13"/>
    <w:rsid w:val="00DE237C"/>
    <w:rsid w:val="00DE34CF"/>
    <w:rsid w:val="00DE477E"/>
    <w:rsid w:val="00DE67FB"/>
    <w:rsid w:val="00DE6B7B"/>
    <w:rsid w:val="00DF0FB2"/>
    <w:rsid w:val="00DF343E"/>
    <w:rsid w:val="00DF69F6"/>
    <w:rsid w:val="00E13F3D"/>
    <w:rsid w:val="00E14D7D"/>
    <w:rsid w:val="00E167C0"/>
    <w:rsid w:val="00E1748E"/>
    <w:rsid w:val="00E20322"/>
    <w:rsid w:val="00E2067E"/>
    <w:rsid w:val="00E223AE"/>
    <w:rsid w:val="00E32E48"/>
    <w:rsid w:val="00E34898"/>
    <w:rsid w:val="00E37029"/>
    <w:rsid w:val="00E50AA7"/>
    <w:rsid w:val="00E541FB"/>
    <w:rsid w:val="00E716C1"/>
    <w:rsid w:val="00E717C5"/>
    <w:rsid w:val="00E777D7"/>
    <w:rsid w:val="00E77B87"/>
    <w:rsid w:val="00E80C16"/>
    <w:rsid w:val="00E814FE"/>
    <w:rsid w:val="00E83DFE"/>
    <w:rsid w:val="00E8742B"/>
    <w:rsid w:val="00E9504A"/>
    <w:rsid w:val="00EA6BD9"/>
    <w:rsid w:val="00EA7E97"/>
    <w:rsid w:val="00EB09B7"/>
    <w:rsid w:val="00EB0DD2"/>
    <w:rsid w:val="00EB40F5"/>
    <w:rsid w:val="00EC34D8"/>
    <w:rsid w:val="00EC51B2"/>
    <w:rsid w:val="00ED5EB4"/>
    <w:rsid w:val="00EE16C4"/>
    <w:rsid w:val="00EE7D7C"/>
    <w:rsid w:val="00EF2028"/>
    <w:rsid w:val="00F0098D"/>
    <w:rsid w:val="00F11469"/>
    <w:rsid w:val="00F173A4"/>
    <w:rsid w:val="00F25D98"/>
    <w:rsid w:val="00F300FB"/>
    <w:rsid w:val="00F307D3"/>
    <w:rsid w:val="00F510C9"/>
    <w:rsid w:val="00F53BFD"/>
    <w:rsid w:val="00F637A3"/>
    <w:rsid w:val="00F65E51"/>
    <w:rsid w:val="00F73479"/>
    <w:rsid w:val="00F75DFD"/>
    <w:rsid w:val="00F76F15"/>
    <w:rsid w:val="00F770AB"/>
    <w:rsid w:val="00F83E9A"/>
    <w:rsid w:val="00F9466F"/>
    <w:rsid w:val="00F95DCB"/>
    <w:rsid w:val="00FA1F4E"/>
    <w:rsid w:val="00FA2C28"/>
    <w:rsid w:val="00FA485A"/>
    <w:rsid w:val="00FB4454"/>
    <w:rsid w:val="00FB598F"/>
    <w:rsid w:val="00FB6386"/>
    <w:rsid w:val="00FC3E53"/>
    <w:rsid w:val="00FC75B0"/>
    <w:rsid w:val="00FD22E5"/>
    <w:rsid w:val="00FD44EF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015D75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6742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F592FF-EE93-43FC-AAE3-416684BDF5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8</Pages>
  <Words>2086</Words>
  <Characters>11891</Characters>
  <Application>Microsoft Office Word</Application>
  <DocSecurity>0</DocSecurity>
  <Lines>99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13950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Abdul Rasheed M D</cp:lastModifiedBy>
  <cp:revision>2</cp:revision>
  <cp:lastPrinted>1900-01-01T00:00:00Z</cp:lastPrinted>
  <dcterms:created xsi:type="dcterms:W3CDTF">2022-04-13T05:31:00Z</dcterms:created>
  <dcterms:modified xsi:type="dcterms:W3CDTF">2022-04-13T05:31:00Z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