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859DA" w14:textId="77777777" w:rsidR="002018CF" w:rsidRDefault="002018CF" w:rsidP="002018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R5s220478</w:t>
        </w:r>
      </w:fldSimple>
    </w:p>
    <w:p w14:paraId="2ACBEAF8" w14:textId="77777777" w:rsidR="002018CF" w:rsidRDefault="002018CF" w:rsidP="002018C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18CF" w14:paraId="23BBDE3B" w14:textId="77777777" w:rsidTr="00A622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01FFB6" w14:textId="77777777" w:rsidR="002018CF" w:rsidRDefault="002018CF" w:rsidP="00A622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018CF" w14:paraId="0D1BF050" w14:textId="77777777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4953AC" w14:textId="77777777" w:rsidR="002018CF" w:rsidRDefault="002018CF" w:rsidP="00A622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18CF" w14:paraId="193355FB" w14:textId="77777777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DEE63D" w14:textId="77777777" w:rsidR="002018CF" w:rsidRDefault="002018CF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8CF" w14:paraId="5913C926" w14:textId="77777777" w:rsidTr="00A622D4">
        <w:tc>
          <w:tcPr>
            <w:tcW w:w="142" w:type="dxa"/>
            <w:tcBorders>
              <w:left w:val="single" w:sz="4" w:space="0" w:color="auto"/>
            </w:tcBorders>
          </w:tcPr>
          <w:p w14:paraId="61762AEA" w14:textId="77777777" w:rsidR="002018CF" w:rsidRDefault="002018CF" w:rsidP="00A622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593DB6" w14:textId="77777777" w:rsidR="002018CF" w:rsidRPr="00410371" w:rsidRDefault="002018CF" w:rsidP="00A622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3A11568" w14:textId="77777777" w:rsidR="002018CF" w:rsidRDefault="002018CF" w:rsidP="00A622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BF09A7" w14:textId="77777777" w:rsidR="002018CF" w:rsidRPr="00410371" w:rsidRDefault="002018CF" w:rsidP="00A622D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2454</w:t>
              </w:r>
            </w:fldSimple>
          </w:p>
        </w:tc>
        <w:tc>
          <w:tcPr>
            <w:tcW w:w="709" w:type="dxa"/>
          </w:tcPr>
          <w:p w14:paraId="4CE22176" w14:textId="77777777" w:rsidR="002018CF" w:rsidRDefault="002018CF" w:rsidP="00A622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2A84E2" w14:textId="77777777" w:rsidR="002018CF" w:rsidRPr="00410371" w:rsidRDefault="002018CF" w:rsidP="00A622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C38A3D9" w14:textId="77777777" w:rsidR="002018CF" w:rsidRDefault="002018CF" w:rsidP="00A622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F29C30" w14:textId="77777777" w:rsidR="002018CF" w:rsidRPr="00410371" w:rsidRDefault="002018CF" w:rsidP="00A622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5ECE0F" w14:textId="77777777" w:rsidR="002018CF" w:rsidRDefault="002018CF" w:rsidP="00A622D4">
            <w:pPr>
              <w:pStyle w:val="CRCoverPage"/>
              <w:spacing w:after="0"/>
              <w:rPr>
                <w:noProof/>
              </w:rPr>
            </w:pPr>
          </w:p>
        </w:tc>
      </w:tr>
      <w:tr w:rsidR="002018CF" w14:paraId="365A85A1" w14:textId="77777777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89D61" w14:textId="77777777" w:rsidR="002018CF" w:rsidRDefault="002018CF" w:rsidP="00A622D4">
            <w:pPr>
              <w:pStyle w:val="CRCoverPage"/>
              <w:spacing w:after="0"/>
              <w:rPr>
                <w:noProof/>
              </w:rPr>
            </w:pPr>
          </w:p>
        </w:tc>
      </w:tr>
      <w:tr w:rsidR="002018CF" w14:paraId="2F55394B" w14:textId="77777777" w:rsidTr="00A622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C540D6" w14:textId="77777777" w:rsidR="002018CF" w:rsidRPr="00F25D98" w:rsidRDefault="002018CF" w:rsidP="00A622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18CF" w14:paraId="226177DB" w14:textId="77777777" w:rsidTr="00A622D4">
        <w:tc>
          <w:tcPr>
            <w:tcW w:w="9641" w:type="dxa"/>
            <w:gridSpan w:val="9"/>
          </w:tcPr>
          <w:p w14:paraId="7383CD22" w14:textId="77777777" w:rsidR="002018CF" w:rsidRDefault="002018CF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3FD29F" w14:textId="77777777" w:rsidR="002018CF" w:rsidRDefault="002018CF" w:rsidP="002018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18CF" w14:paraId="3E4C4021" w14:textId="77777777" w:rsidTr="00A622D4">
        <w:tc>
          <w:tcPr>
            <w:tcW w:w="2835" w:type="dxa"/>
          </w:tcPr>
          <w:p w14:paraId="7B7FCADE" w14:textId="77777777" w:rsidR="002018CF" w:rsidRDefault="002018CF" w:rsidP="00A622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968DD2" w14:textId="77777777" w:rsidR="002018CF" w:rsidRDefault="002018CF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CBB623" w14:textId="77777777" w:rsidR="002018CF" w:rsidRDefault="002018CF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173880" w14:textId="77777777" w:rsidR="002018CF" w:rsidRDefault="002018CF" w:rsidP="00A622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DF73E6" w14:textId="77777777" w:rsidR="002018CF" w:rsidRDefault="002018CF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6DF986" w14:textId="77777777" w:rsidR="002018CF" w:rsidRDefault="002018CF" w:rsidP="00A622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0A61A6" w14:textId="77777777" w:rsidR="002018CF" w:rsidRDefault="002018CF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50DA39" w14:textId="77777777" w:rsidR="002018CF" w:rsidRDefault="002018CF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D08A09" w14:textId="77777777" w:rsidR="002018CF" w:rsidRDefault="002018CF" w:rsidP="00A622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45090F" w14:textId="77777777" w:rsidR="002018CF" w:rsidRDefault="002018CF" w:rsidP="002018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18CF" w14:paraId="0AC50C60" w14:textId="77777777" w:rsidTr="00A622D4">
        <w:tc>
          <w:tcPr>
            <w:tcW w:w="9640" w:type="dxa"/>
            <w:gridSpan w:val="11"/>
          </w:tcPr>
          <w:p w14:paraId="09793A7A" w14:textId="77777777" w:rsidR="002018CF" w:rsidRDefault="002018CF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8CF" w14:paraId="2F47ECBC" w14:textId="77777777" w:rsidTr="00A622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787F3D" w14:textId="77777777" w:rsidR="002018CF" w:rsidRDefault="002018CF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6221F" w14:textId="77777777" w:rsidR="002018CF" w:rsidRDefault="002018CF" w:rsidP="00A622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function f_EUTRA38_MultiPDN_InitialRegistration_Step5_16</w:t>
              </w:r>
            </w:fldSimple>
          </w:p>
        </w:tc>
      </w:tr>
      <w:tr w:rsidR="002018CF" w14:paraId="6CB8DE4E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7551AA3B" w14:textId="77777777" w:rsidR="002018CF" w:rsidRDefault="002018CF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FC93A4" w14:textId="77777777" w:rsidR="002018CF" w:rsidRDefault="002018CF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8CF" w14:paraId="274D1433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0B354D7A" w14:textId="77777777" w:rsidR="002018CF" w:rsidRDefault="002018CF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E9ED9B" w14:textId="77777777" w:rsidR="002018CF" w:rsidRDefault="002018CF" w:rsidP="00A622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018CF" w14:paraId="1A0279D3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530CA78B" w14:textId="77777777" w:rsidR="002018CF" w:rsidRDefault="002018CF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84501F" w14:textId="77777777" w:rsidR="002018CF" w:rsidRDefault="002018CF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018CF" w14:paraId="59CB5D99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6C084ED8" w14:textId="77777777" w:rsidR="002018CF" w:rsidRDefault="002018CF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C5A158" w14:textId="77777777" w:rsidR="002018CF" w:rsidRDefault="002018CF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8CF" w14:paraId="5D318D82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69D28C00" w14:textId="77777777" w:rsidR="002018CF" w:rsidRDefault="002018CF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51B889" w14:textId="77777777" w:rsidR="002018CF" w:rsidRDefault="002018CF" w:rsidP="00A622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321461F" w14:textId="77777777" w:rsidR="002018CF" w:rsidRDefault="002018CF" w:rsidP="00A622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8BF1BF" w14:textId="77777777" w:rsidR="002018CF" w:rsidRDefault="002018CF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6081A" w14:textId="77777777" w:rsidR="002018CF" w:rsidRDefault="002018CF" w:rsidP="00A622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2022-03-29</w:t>
              </w:r>
            </w:fldSimple>
          </w:p>
        </w:tc>
      </w:tr>
      <w:tr w:rsidR="002018CF" w14:paraId="4EA2793E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510E99AE" w14:textId="77777777" w:rsidR="002018CF" w:rsidRDefault="002018CF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2A7FCE" w14:textId="77777777" w:rsidR="002018CF" w:rsidRDefault="002018CF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75C246" w14:textId="77777777" w:rsidR="002018CF" w:rsidRDefault="002018CF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AAD95D" w14:textId="77777777" w:rsidR="002018CF" w:rsidRDefault="002018CF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6187C6" w14:textId="77777777" w:rsidR="002018CF" w:rsidRDefault="002018CF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8CF" w14:paraId="2A388AFC" w14:textId="77777777" w:rsidTr="00A622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120FD9" w14:textId="77777777" w:rsidR="002018CF" w:rsidRDefault="002018CF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F6C6E2" w14:textId="77777777" w:rsidR="002018CF" w:rsidRDefault="002018CF" w:rsidP="00A622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3897C7" w14:textId="77777777" w:rsidR="002018CF" w:rsidRDefault="002018CF" w:rsidP="00A622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2398AB" w14:textId="77777777" w:rsidR="002018CF" w:rsidRDefault="002018CF" w:rsidP="00A622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A496C3" w14:textId="77777777" w:rsidR="002018CF" w:rsidRDefault="002018CF" w:rsidP="00A622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2018CF" w14:paraId="03E1D134" w14:textId="77777777" w:rsidTr="00A622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38BEB6" w14:textId="77777777" w:rsidR="002018CF" w:rsidRDefault="002018CF" w:rsidP="00A622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F92BCD" w14:textId="77777777" w:rsidR="002018CF" w:rsidRDefault="002018CF" w:rsidP="00A622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122F97" w14:textId="77777777" w:rsidR="002018CF" w:rsidRDefault="002018CF" w:rsidP="00A622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B87EB6" w14:textId="77777777" w:rsidR="002018CF" w:rsidRPr="007C2097" w:rsidRDefault="002018CF" w:rsidP="00A622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018CF" w14:paraId="589A5938" w14:textId="77777777" w:rsidTr="00A622D4">
        <w:tc>
          <w:tcPr>
            <w:tcW w:w="1843" w:type="dxa"/>
          </w:tcPr>
          <w:p w14:paraId="09237D81" w14:textId="77777777" w:rsidR="002018CF" w:rsidRDefault="002018CF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926786" w14:textId="77777777" w:rsidR="002018CF" w:rsidRDefault="002018CF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8CF" w14:paraId="60F889CD" w14:textId="77777777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5D9582" w14:textId="77777777" w:rsidR="002018CF" w:rsidRDefault="002018CF" w:rsidP="0020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5FBE" w14:textId="77777777" w:rsidR="002018CF" w:rsidRDefault="002018CF" w:rsidP="002018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22wk12 Implementation , in the function </w:t>
            </w:r>
            <w:r w:rsidRPr="00DF1655">
              <w:rPr>
                <w:noProof/>
              </w:rPr>
              <w:t>f_EUTRA38_MultiPDN_InitialRegistration_Step5_16</w:t>
            </w:r>
            <w:r>
              <w:rPr>
                <w:noProof/>
              </w:rPr>
              <w:t xml:space="preserve"> , </w:t>
            </w:r>
            <w:r w:rsidRPr="00DF1655">
              <w:rPr>
                <w:noProof/>
              </w:rPr>
              <w:t>v_UERadioCapIdToSend</w:t>
            </w:r>
            <w:r>
              <w:rPr>
                <w:noProof/>
              </w:rPr>
              <w:t xml:space="preserve"> is initialized with </w:t>
            </w:r>
            <w:r w:rsidRPr="00DF1655">
              <w:rPr>
                <w:noProof/>
              </w:rPr>
              <w:t>f_EUTRA38_MobileInfo_GetRACS_id</w:t>
            </w:r>
            <w:r>
              <w:rPr>
                <w:noProof/>
              </w:rPr>
              <w:t xml:space="preserve"> without checking for </w:t>
            </w:r>
            <w:r w:rsidRPr="00DF1655">
              <w:rPr>
                <w:noProof/>
              </w:rPr>
              <w:t>pc_EPC_RACS</w:t>
            </w:r>
            <w:r>
              <w:rPr>
                <w:noProof/>
              </w:rPr>
              <w:t>.</w:t>
            </w:r>
          </w:p>
          <w:p w14:paraId="1E8EA264" w14:textId="77777777" w:rsidR="002018CF" w:rsidRPr="00DF1655" w:rsidRDefault="002018CF" w:rsidP="002018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can result in run time error due to </w:t>
            </w:r>
            <w:r w:rsidRPr="00DF1655">
              <w:rPr>
                <w:noProof/>
              </w:rPr>
              <w:t>vc_EUTRA_Multi5GS_Global.MobileInfo.UERadioCapId</w:t>
            </w:r>
            <w:r>
              <w:rPr>
                <w:noProof/>
              </w:rPr>
              <w:t xml:space="preserve"> being Omit for the UEs which don’t support </w:t>
            </w:r>
            <w:r w:rsidRPr="00DF1655">
              <w:rPr>
                <w:noProof/>
              </w:rPr>
              <w:t>pc_EPC_RACS</w:t>
            </w:r>
            <w:r>
              <w:rPr>
                <w:noProof/>
              </w:rPr>
              <w:t>.</w:t>
            </w:r>
          </w:p>
        </w:tc>
      </w:tr>
      <w:tr w:rsidR="002018CF" w14:paraId="237ADCA0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B7582" w14:textId="77777777" w:rsidR="002018CF" w:rsidRDefault="002018CF" w:rsidP="0020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67D59E" w14:textId="77777777" w:rsidR="002018CF" w:rsidRPr="00CF39F2" w:rsidRDefault="002018CF" w:rsidP="002018C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018CF" w14:paraId="5415DD5D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EB1E1" w14:textId="77777777" w:rsidR="002018CF" w:rsidRDefault="002018CF" w:rsidP="0020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AAD0B8" w14:textId="77777777" w:rsidR="002018CF" w:rsidRPr="006316B2" w:rsidRDefault="002018CF" w:rsidP="002018CF">
            <w:pPr>
              <w:pStyle w:val="CRCoverPage"/>
              <w:spacing w:after="0"/>
              <w:rPr>
                <w:noProof/>
              </w:rPr>
            </w:pPr>
            <w:r w:rsidRPr="00D606F6">
              <w:rPr>
                <w:noProof/>
              </w:rPr>
              <w:t>v_UERadioCapIdToSend</w:t>
            </w:r>
            <w:r>
              <w:rPr>
                <w:noProof/>
              </w:rPr>
              <w:t xml:space="preserve"> is initialized with </w:t>
            </w:r>
            <w:r w:rsidRPr="00D606F6">
              <w:rPr>
                <w:noProof/>
              </w:rPr>
              <w:t>f_EUTRA38_MobileInfo_GetRACS_id</w:t>
            </w:r>
            <w:r>
              <w:rPr>
                <w:noProof/>
              </w:rPr>
              <w:t xml:space="preserve">() only if </w:t>
            </w:r>
            <w:r w:rsidRPr="00D606F6">
              <w:rPr>
                <w:noProof/>
              </w:rPr>
              <w:t>pc_EPC_RACS</w:t>
            </w:r>
            <w:r>
              <w:rPr>
                <w:noProof/>
              </w:rPr>
              <w:t xml:space="preserve"> is supported</w:t>
            </w:r>
          </w:p>
        </w:tc>
      </w:tr>
      <w:tr w:rsidR="002018CF" w14:paraId="3DA5EE43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A0D4D" w14:textId="77777777" w:rsidR="002018CF" w:rsidRDefault="002018CF" w:rsidP="0020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3D3EFA" w14:textId="77777777" w:rsidR="002018CF" w:rsidRPr="00CF39F2" w:rsidRDefault="002018CF" w:rsidP="002018C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018CF" w14:paraId="5EDCF88D" w14:textId="77777777" w:rsidTr="00A622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B25A7B" w14:textId="77777777" w:rsidR="002018CF" w:rsidRDefault="002018CF" w:rsidP="0020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5E7DD" w14:textId="77777777" w:rsidR="002018CF" w:rsidRPr="00CF39F2" w:rsidRDefault="002018CF" w:rsidP="002018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 xml:space="preserve">may fail the test case </w:t>
            </w:r>
          </w:p>
        </w:tc>
      </w:tr>
      <w:tr w:rsidR="002018CF" w14:paraId="24904538" w14:textId="77777777" w:rsidTr="00A622D4">
        <w:tc>
          <w:tcPr>
            <w:tcW w:w="2694" w:type="dxa"/>
            <w:gridSpan w:val="2"/>
          </w:tcPr>
          <w:p w14:paraId="5E382F4F" w14:textId="77777777" w:rsidR="002018CF" w:rsidRDefault="002018CF" w:rsidP="0020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7BCDBB" w14:textId="77777777" w:rsidR="002018CF" w:rsidRDefault="002018CF" w:rsidP="002018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8CF" w14:paraId="68BDE28B" w14:textId="77777777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C375B" w14:textId="77777777" w:rsidR="002018CF" w:rsidRDefault="002018CF" w:rsidP="0020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478DF" w14:textId="77777777" w:rsidR="002018CF" w:rsidRDefault="002018CF" w:rsidP="002018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IRAT scenarios where LTE registration happens</w:t>
            </w:r>
          </w:p>
        </w:tc>
      </w:tr>
      <w:tr w:rsidR="002018CF" w14:paraId="70C2AB44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8DF0A" w14:textId="77777777" w:rsidR="002018CF" w:rsidRDefault="002018CF" w:rsidP="0020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155BB" w14:textId="77777777" w:rsidR="002018CF" w:rsidRDefault="002018CF" w:rsidP="002018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8CF" w14:paraId="680076D2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3142B7" w14:textId="77777777" w:rsidR="002018CF" w:rsidRDefault="002018CF" w:rsidP="0020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95FCA" w14:textId="77777777" w:rsidR="002018CF" w:rsidRDefault="002018CF" w:rsidP="002018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3CA538" w14:textId="77777777" w:rsidR="002018CF" w:rsidRDefault="002018CF" w:rsidP="002018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9B3135" w14:textId="77777777" w:rsidR="002018CF" w:rsidRDefault="002018CF" w:rsidP="002018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BB8C41" w14:textId="77777777" w:rsidR="002018CF" w:rsidRDefault="002018CF" w:rsidP="002018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18CF" w14:paraId="462EF5EE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B54FD" w14:textId="77777777" w:rsidR="002018CF" w:rsidRDefault="002018CF" w:rsidP="0020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587409" w14:textId="77777777" w:rsidR="002018CF" w:rsidRDefault="002018CF" w:rsidP="002018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683623" w14:textId="77777777" w:rsidR="002018CF" w:rsidRDefault="002018CF" w:rsidP="002018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F1D7BF" w14:textId="77777777" w:rsidR="002018CF" w:rsidRDefault="002018CF" w:rsidP="002018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E9DF7" w14:textId="77777777" w:rsidR="002018CF" w:rsidRDefault="002018CF" w:rsidP="002018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18CF" w14:paraId="53360C2B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D8634" w14:textId="77777777" w:rsidR="002018CF" w:rsidRDefault="002018CF" w:rsidP="002018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322B18" w14:textId="77777777" w:rsidR="002018CF" w:rsidRDefault="002018CF" w:rsidP="002018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C0604" w14:textId="77777777" w:rsidR="002018CF" w:rsidRDefault="002018CF" w:rsidP="002018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FC089" w14:textId="77777777" w:rsidR="002018CF" w:rsidRDefault="002018CF" w:rsidP="002018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3A35FE" w14:textId="77777777" w:rsidR="002018CF" w:rsidRDefault="002018CF" w:rsidP="002018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18CF" w14:paraId="2F02382E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D9E9E" w14:textId="77777777" w:rsidR="002018CF" w:rsidRDefault="002018CF" w:rsidP="002018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AFACC" w14:textId="77777777" w:rsidR="002018CF" w:rsidRDefault="002018CF" w:rsidP="002018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4576C" w14:textId="77777777" w:rsidR="002018CF" w:rsidRDefault="002018CF" w:rsidP="002018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8AB90D" w14:textId="77777777" w:rsidR="002018CF" w:rsidRDefault="002018CF" w:rsidP="002018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A1A5E" w14:textId="77777777" w:rsidR="002018CF" w:rsidRDefault="002018CF" w:rsidP="002018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18CF" w14:paraId="0CF6FC67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200C0" w14:textId="77777777" w:rsidR="002018CF" w:rsidRDefault="002018CF" w:rsidP="002018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537688" w14:textId="77777777" w:rsidR="002018CF" w:rsidRDefault="002018CF" w:rsidP="002018CF">
            <w:pPr>
              <w:pStyle w:val="CRCoverPage"/>
              <w:spacing w:after="0"/>
              <w:rPr>
                <w:noProof/>
              </w:rPr>
            </w:pPr>
          </w:p>
        </w:tc>
      </w:tr>
      <w:tr w:rsidR="002018CF" w14:paraId="2E535047" w14:textId="77777777" w:rsidTr="00A622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3DC059" w14:textId="77777777" w:rsidR="002018CF" w:rsidRDefault="002018CF" w:rsidP="0020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091ABB" w14:textId="77777777" w:rsidR="002018CF" w:rsidRDefault="002018CF" w:rsidP="002018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18CF" w:rsidRPr="008863B9" w14:paraId="41EC406A" w14:textId="77777777" w:rsidTr="00A622D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3B6D30" w14:textId="77777777" w:rsidR="002018CF" w:rsidRPr="008863B9" w:rsidRDefault="002018CF" w:rsidP="0020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D8A985" w14:textId="77777777" w:rsidR="002018CF" w:rsidRPr="008863B9" w:rsidRDefault="002018CF" w:rsidP="0020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18CF" w14:paraId="0AA5E17F" w14:textId="77777777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6FE7F8" w14:textId="77777777" w:rsidR="002018CF" w:rsidRDefault="002018CF" w:rsidP="0020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2D72F" w14:textId="77777777" w:rsidR="002018CF" w:rsidRDefault="002018CF" w:rsidP="002018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C87A30" w14:textId="77777777" w:rsidR="002018CF" w:rsidRDefault="002018CF" w:rsidP="002018CF">
      <w:pPr>
        <w:rPr>
          <w:noProof/>
        </w:rPr>
      </w:pPr>
    </w:p>
    <w:p w14:paraId="5E044DFD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630D8D8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FBD2EC" w14:textId="77777777" w:rsidR="009478EE" w:rsidRDefault="009478EE" w:rsidP="009478EE">
      <w:pPr>
        <w:rPr>
          <w:noProof/>
        </w:rPr>
      </w:pPr>
    </w:p>
    <w:p w14:paraId="29D79CA0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938407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4FA06763" w14:textId="77777777" w:rsidR="001B61A5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B61A5" w:rsidRPr="00FC0C1F">
        <w:rPr>
          <w:rFonts w:ascii="Arial" w:hAnsi="Arial" w:cs="Arial"/>
          <w:iCs/>
        </w:rPr>
        <w:t>Table of Contents</w:t>
      </w:r>
      <w:r w:rsidR="001B61A5">
        <w:tab/>
      </w:r>
      <w:r w:rsidR="001B61A5">
        <w:fldChar w:fldCharType="begin"/>
      </w:r>
      <w:r w:rsidR="001B61A5">
        <w:instrText xml:space="preserve"> PAGEREF _Toc99384070 \h </w:instrText>
      </w:r>
      <w:r w:rsidR="001B61A5">
        <w:fldChar w:fldCharType="separate"/>
      </w:r>
      <w:r w:rsidR="001B61A5">
        <w:t>2</w:t>
      </w:r>
      <w:r w:rsidR="001B61A5">
        <w:fldChar w:fldCharType="end"/>
      </w:r>
    </w:p>
    <w:p w14:paraId="57AB22D2" w14:textId="77777777" w:rsidR="001B61A5" w:rsidRDefault="001B61A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C0C1F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C0C1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_Toc99384071 \h </w:instrText>
      </w:r>
      <w:r>
        <w:fldChar w:fldCharType="separate"/>
      </w:r>
      <w:r>
        <w:t>2</w:t>
      </w:r>
      <w:r>
        <w:fldChar w:fldCharType="end"/>
      </w:r>
    </w:p>
    <w:p w14:paraId="5B63B4AB" w14:textId="77777777" w:rsidR="001B61A5" w:rsidRDefault="001B61A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C0C1F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C0C1F">
        <w:rPr>
          <w:rFonts w:cs="Arial"/>
          <w:b/>
          <w:color w:val="000000"/>
          <w:lang w:eastAsia="en-GB"/>
        </w:rPr>
        <w:t xml:space="preserve">Correction to </w:t>
      </w:r>
      <w:r w:rsidRPr="00FC0C1F">
        <w:rPr>
          <w:rFonts w:cs="Arial"/>
          <w:b/>
          <w:bCs/>
          <w:color w:val="000000"/>
          <w:lang w:val="en-US" w:eastAsia="en-GB"/>
        </w:rPr>
        <w:t>function f_EUTRA38_MultiPDN_InitialRegistration_Step5_16 ()</w:t>
      </w:r>
      <w:r>
        <w:tab/>
      </w:r>
      <w:r>
        <w:fldChar w:fldCharType="begin"/>
      </w:r>
      <w:r>
        <w:instrText xml:space="preserve"> PAGEREF _Toc99384072 \h </w:instrText>
      </w:r>
      <w:r>
        <w:fldChar w:fldCharType="separate"/>
      </w:r>
      <w:r>
        <w:t>2</w:t>
      </w:r>
      <w:r>
        <w:fldChar w:fldCharType="end"/>
      </w:r>
    </w:p>
    <w:p w14:paraId="1B16F0EB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5A253751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99384071"/>
      <w:r w:rsidRPr="00854C55">
        <w:rPr>
          <w:b/>
        </w:rPr>
        <w:t>Corrections required</w:t>
      </w:r>
      <w:bookmarkEnd w:id="1"/>
      <w:bookmarkEnd w:id="2"/>
      <w:bookmarkEnd w:id="3"/>
    </w:p>
    <w:p w14:paraId="60C8175C" w14:textId="77777777"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99384072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D7367C" w:rsidRPr="00A26645">
        <w:rPr>
          <w:rFonts w:cs="Arial"/>
          <w:b/>
          <w:bCs/>
          <w:color w:val="000000"/>
          <w:lang w:val="en-US" w:eastAsia="en-GB"/>
        </w:rPr>
        <w:t>f_EUTRA38_MultiPDN_InitialRegistration_Step5_16</w:t>
      </w:r>
      <w:r w:rsidR="00D7367C" w:rsidRPr="00471D69">
        <w:rPr>
          <w:rFonts w:cs="Arial"/>
          <w:b/>
          <w:bCs/>
          <w:color w:val="000000"/>
          <w:lang w:val="en-US" w:eastAsia="en-GB"/>
        </w:rPr>
        <w:t xml:space="preserve"> </w:t>
      </w:r>
      <w:r w:rsidR="00471D69" w:rsidRPr="00471D69">
        <w:rPr>
          <w:rFonts w:cs="Arial"/>
          <w:b/>
          <w:bCs/>
          <w:color w:val="000000"/>
          <w:lang w:val="en-US" w:eastAsia="en-GB"/>
        </w:rPr>
        <w:t>()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1CCC3914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04B4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256E4" w14:textId="77777777" w:rsidR="005D27CA" w:rsidRPr="007F5C63" w:rsidRDefault="001B61A5" w:rsidP="00426FCD">
            <w:pPr>
              <w:pStyle w:val="CRCoverPage"/>
              <w:spacing w:after="0"/>
              <w:rPr>
                <w:noProof/>
              </w:rPr>
            </w:pPr>
            <w:r w:rsidRPr="00763D50">
              <w:rPr>
                <w:noProof/>
              </w:rPr>
              <w:t>f_EUTRA38_MultiPDN_InitialRegistration_Step5_16()</w:t>
            </w:r>
          </w:p>
        </w:tc>
      </w:tr>
      <w:tr w:rsidR="00FA485A" w14:paraId="345DDA13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67C58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3222" w14:textId="77777777" w:rsidR="00DC49E4" w:rsidRDefault="00DC49E4" w:rsidP="00DC49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22wk12 Implementation , in the function </w:t>
            </w:r>
            <w:r w:rsidRPr="00DF1655">
              <w:rPr>
                <w:noProof/>
              </w:rPr>
              <w:t>f_EUTRA38_MultiPDN_InitialRegistration_Step5_16</w:t>
            </w:r>
            <w:r>
              <w:rPr>
                <w:noProof/>
              </w:rPr>
              <w:t xml:space="preserve"> , </w:t>
            </w:r>
            <w:r w:rsidRPr="00DF1655">
              <w:rPr>
                <w:noProof/>
              </w:rPr>
              <w:t>v_UERadioCapIdToSend</w:t>
            </w:r>
            <w:r>
              <w:rPr>
                <w:noProof/>
              </w:rPr>
              <w:t xml:space="preserve"> is initialized with </w:t>
            </w:r>
            <w:r w:rsidRPr="00DF1655">
              <w:rPr>
                <w:noProof/>
              </w:rPr>
              <w:t>f_EUTRA38_MobileInfo_GetRACS_id</w:t>
            </w:r>
            <w:r>
              <w:rPr>
                <w:noProof/>
              </w:rPr>
              <w:t xml:space="preserve"> without checking for </w:t>
            </w:r>
            <w:r w:rsidRPr="00DF1655">
              <w:rPr>
                <w:noProof/>
              </w:rPr>
              <w:t>pc_EPC_RACS</w:t>
            </w:r>
            <w:r>
              <w:rPr>
                <w:noProof/>
              </w:rPr>
              <w:t>.</w:t>
            </w:r>
          </w:p>
          <w:p w14:paraId="4B0906FC" w14:textId="77777777" w:rsidR="00FA485A" w:rsidRPr="00AD4ADA" w:rsidRDefault="00DC49E4" w:rsidP="00DC49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can result in run time error due to </w:t>
            </w:r>
            <w:r w:rsidRPr="00DF1655">
              <w:rPr>
                <w:noProof/>
              </w:rPr>
              <w:t>vc_EUTRA_Multi5GS_Global.MobileInfo.UERadioCapId</w:t>
            </w:r>
            <w:r>
              <w:rPr>
                <w:noProof/>
              </w:rPr>
              <w:t xml:space="preserve"> being Omit for the UEs which don’t support </w:t>
            </w:r>
            <w:r w:rsidRPr="00DF1655">
              <w:rPr>
                <w:noProof/>
              </w:rPr>
              <w:t>pc_EPC_RACS</w:t>
            </w:r>
            <w:r>
              <w:rPr>
                <w:noProof/>
              </w:rPr>
              <w:t>.</w:t>
            </w:r>
          </w:p>
        </w:tc>
      </w:tr>
      <w:tr w:rsidR="00FA485A" w14:paraId="6FEDF446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CD4B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672C" w14:textId="77777777" w:rsidR="00FA485A" w:rsidRPr="001124B3" w:rsidRDefault="006B1AFF" w:rsidP="00E74273">
            <w:pPr>
              <w:pStyle w:val="CRCoverPage"/>
              <w:spacing w:after="0"/>
              <w:rPr>
                <w:noProof/>
              </w:rPr>
            </w:pPr>
            <w:r w:rsidRPr="00D606F6">
              <w:rPr>
                <w:noProof/>
              </w:rPr>
              <w:t>v_UERadioCapIdToSend</w:t>
            </w:r>
            <w:r>
              <w:rPr>
                <w:noProof/>
              </w:rPr>
              <w:t xml:space="preserve"> is initialized with </w:t>
            </w:r>
            <w:r w:rsidRPr="00D606F6">
              <w:rPr>
                <w:noProof/>
              </w:rPr>
              <w:t>f_EUTRA38_MobileInfo_GetRACS_id</w:t>
            </w:r>
            <w:r>
              <w:rPr>
                <w:noProof/>
              </w:rPr>
              <w:t xml:space="preserve">() only if </w:t>
            </w:r>
            <w:r w:rsidRPr="00D606F6">
              <w:rPr>
                <w:noProof/>
              </w:rPr>
              <w:t>pc_EPC_RACS</w:t>
            </w:r>
            <w:r>
              <w:rPr>
                <w:noProof/>
              </w:rPr>
              <w:t xml:space="preserve"> is supported</w:t>
            </w:r>
          </w:p>
        </w:tc>
      </w:tr>
      <w:tr w:rsidR="00FA485A" w14:paraId="4891530F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113D9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32D66" w14:textId="77777777" w:rsidR="00FA485A" w:rsidRPr="00CC39F9" w:rsidRDefault="00722939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722939">
              <w:rPr>
                <w:rFonts w:ascii="Arial" w:hAnsi="Arial" w:cs="Arial"/>
                <w:lang w:eastAsia="en-GB"/>
              </w:rPr>
              <w:t>ttcn/develop/NR5GC_IRAT/Common/EUTRA38_NR5GC_InitialRegistration.ttcn</w:t>
            </w:r>
          </w:p>
        </w:tc>
      </w:tr>
      <w:tr w:rsidR="00220349" w14:paraId="3E17D091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3859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7643" w14:textId="6196BD43" w:rsidR="00220349" w:rsidRDefault="00FC727D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32A9178E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1BF96400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5A10F968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1D6E" w14:textId="77777777"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function f_EUTRA38_MultiPDN_InitialRegistration_Step5_16(EUTRA_CellId_Type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63BDF1B" w14:textId="77777777"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NR_TESTMODE_STATE_Type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p_State,</w:t>
            </w:r>
          </w:p>
          <w:p w14:paraId="41EAAFA1" w14:textId="77777777"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NAS_MSG_Indication_Type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p_NAS_Ind,</w:t>
            </w:r>
          </w:p>
          <w:p w14:paraId="63607C64" w14:textId="77777777"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(omit)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PLMN_List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p_EquivalentPlmnList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0790FE6B" w14:textId="77777777"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(omit)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EUTRA_NR_PduSessionInfoList_Type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p_PduSessionInfoList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607D0C89" w14:textId="77777777"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p_FallbackSignalling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:= false) runs on EUTRA_Multi5GS_PTC</w:t>
            </w:r>
          </w:p>
          <w:p w14:paraId="3856D06B" w14:textId="77777777"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5865AE1" w14:textId="77777777"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var SRB_COMMON_IND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E596AEA" w14:textId="77777777"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(omit)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AdditionalUpdateType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v_AdditionalUpdateType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767728C" w14:textId="77777777"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NAS_UL_Message_Type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v_PdnConnectivityRequest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6A208AD" w14:textId="77777777"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ProcedureTransactionIdentifier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v_EPS_TI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133A7F2" w14:textId="77777777"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ProtocolConfigOptions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v_PcoFromUE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:= omit;  // may be omit</w:t>
            </w:r>
          </w:p>
          <w:p w14:paraId="25BEB340" w14:textId="77777777"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ExtdProtocolConfigOptions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v_ExtdPcoFromUE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1FEF6AE7" w14:textId="77777777"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EPS_BearerIdentity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EE4F2CA" w14:textId="77777777"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v_IPv4AllocationViaNasFlag;</w:t>
            </w:r>
          </w:p>
          <w:p w14:paraId="7043052C" w14:textId="77777777"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APNandPCOs_Type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v_APNandPCOs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62A685D" w14:textId="77777777"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NasCount_Type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v_NasCountUL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3F28988" w14:textId="77777777"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NR_Configuration_Type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v_NR_ConfigType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:= f_EUTRA38_NR_Config_Get();</w:t>
            </w:r>
          </w:p>
          <w:p w14:paraId="7A9306C3" w14:textId="77777777"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DelayForUserPlaneSignalling_Type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v_WaitForUserplaneSignalling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noDelay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; // Default: no IP signalling possible</w:t>
            </w:r>
          </w:p>
          <w:p w14:paraId="7577574E" w14:textId="77777777"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UERadioCapId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v_UERadioCapIdToSend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:= f_EUTRA38_MobileInfo_GetRACS_id();</w:t>
            </w:r>
          </w:p>
          <w:p w14:paraId="7E5D3DE6" w14:textId="77777777"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UERadioCapId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v_UERadioCapIdRxd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1C966A" w14:textId="77777777"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5C35613" w14:textId="77777777"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ispresent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p_NAS_Ind.Pdu.Msg.aTTACH_REQUEST.ueAddSecurityCap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)){</w:t>
            </w:r>
          </w:p>
          <w:p w14:paraId="01C9CA28" w14:textId="77777777"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f_EUTRA_SetVerdictFailOrInconc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(__FILE__, __LINE__, "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ueAddSecurityCap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should be present");</w:t>
            </w:r>
          </w:p>
          <w:p w14:paraId="355D1D4D" w14:textId="77777777"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039D25D" w14:textId="77777777"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v_NR_ConfigType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55481DE3" w14:textId="77777777"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  case (EN_DC) {</w:t>
            </w:r>
          </w:p>
          <w:p w14:paraId="4AAF8114" w14:textId="77777777"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match (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p_NAS_Ind.Pdu.Msg.aTTACH_REQUEST.ueNetworkCapability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cdr_EUTRA_UENetworkCap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(omit))){</w:t>
            </w:r>
          </w:p>
          <w:p w14:paraId="49F7C085" w14:textId="77777777"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f_EUTRA_SetVerdictFailOrInconc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(__FILE__, __LINE__, "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ueNetworkCapability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does not indicate support for ENDC");</w:t>
            </w:r>
          </w:p>
          <w:p w14:paraId="40A18981" w14:textId="77777777"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024F5E1" w14:textId="77777777"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4F96E4F" w14:textId="77777777"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  case else { // other options FFS</w:t>
            </w:r>
          </w:p>
          <w:p w14:paraId="2009C809" w14:textId="77777777"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match (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p_NAS_Ind.Pdu.Msg.aTTACH_REQUEST.ueNetworkCapability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, cdr_NR5GC_UENetworkCap(omit))){</w:t>
            </w:r>
          </w:p>
          <w:p w14:paraId="324BB426" w14:textId="77777777"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f_EUTRA_SetVerdictFailOrInconc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(__FILE__, __LINE__, "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ueNetworkCapability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does not indicate support for EUTRA38");</w:t>
            </w:r>
          </w:p>
          <w:p w14:paraId="1D4AD618" w14:textId="77777777"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B042AB6" w14:textId="77777777"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9E779B5" w14:textId="77777777"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034FCAE" w14:textId="77777777"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BCE7694" w14:textId="77777777"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v_AdditionalUpdateType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p_NAS_Ind.Pdu.Msg.aTTACH_REQUEST.addUpdateType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A7DDA9" w14:textId="77777777"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v_PdnConnectivityRequest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p_NAS_Ind.Pdu.PiggybackedPduList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4EF8AB0" w14:textId="77777777"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v_EPS_TI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:= v_PdnConnectivityRequest.pDN_CONNECTIVITY_REQUEST.procedureTransactionIdentifier;</w:t>
            </w:r>
          </w:p>
          <w:p w14:paraId="24A86A2A" w14:textId="77777777"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v_PcoFromUE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:= v_PdnConnectivityRequest.pDN_CONNECTIVITY_REQUEST.protocolConfigurationOptions;</w:t>
            </w:r>
          </w:p>
          <w:p w14:paraId="6BFD9A35" w14:textId="77777777"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v_ExtdPcoFromUE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:= v_PdnConnectivityRequest.pDN_CONNECTIVITY_REQUEST.extdProtocolConfigurationOptions;</w:t>
            </w:r>
          </w:p>
          <w:p w14:paraId="7B11D1FF" w14:textId="77777777" w:rsidR="00365CF4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75B20F75" w14:textId="77777777" w:rsidR="00365CF4" w:rsidRDefault="00365CF4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B07E407" w14:textId="77777777" w:rsidR="001127D4" w:rsidRPr="00365CF4" w:rsidRDefault="00365CF4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65CF4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  <w:r w:rsidR="00620AA7" w:rsidRPr="00365CF4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</w:p>
          <w:p w14:paraId="08C3C95F" w14:textId="77777777" w:rsidR="00620AA7" w:rsidRPr="00722896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}</w:t>
            </w:r>
          </w:p>
        </w:tc>
      </w:tr>
    </w:tbl>
    <w:p w14:paraId="583CF7F3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36011812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0ED6788F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2881" w14:textId="77777777"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function f_EUTRA38_MultiPDN_InitialRegistration_Step5_16(EUTRA_CellId_Type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7EFBF05" w14:textId="77777777"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NR_TESTMODE_STATE_Type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p_State,</w:t>
            </w:r>
          </w:p>
          <w:p w14:paraId="237FFAB6" w14:textId="77777777"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NAS_MSG_Indication_Type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p_NAS_Ind,</w:t>
            </w:r>
          </w:p>
          <w:p w14:paraId="7FC1CE10" w14:textId="77777777"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(omit)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PLMN_List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p_EquivalentPlmnList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490B339F" w14:textId="77777777"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(omit)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EUTRA_NR_PduSessionInfoList_Type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p_PduSessionInfoList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4DC845AF" w14:textId="77777777"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p_FallbackSignalling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:= false) runs on EUTRA_Multi5GS_PTC</w:t>
            </w:r>
          </w:p>
          <w:p w14:paraId="17262C22" w14:textId="77777777"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E77DADC" w14:textId="77777777"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var SRB_COMMON_IND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71400D7" w14:textId="77777777"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AdditionalUpdateType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v_AdditionalUpdateType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571068E" w14:textId="77777777"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NAS_UL_Message_Type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v_PdnConnectivityRequest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C15563E" w14:textId="77777777"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ProcedureTransactionIdentifier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v_EPS_TI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99A6E81" w14:textId="77777777"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ProtocolConfigOptions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v_PcoFromUE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:= omit;  // may be omit</w:t>
            </w:r>
          </w:p>
          <w:p w14:paraId="548E0681" w14:textId="77777777"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ExtdProtocolConfigOptions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v_ExtdPcoFromUE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679C732E" w14:textId="77777777"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EPS_BearerIdentity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7FB9043" w14:textId="77777777"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v_IPv4AllocationViaNasFlag;</w:t>
            </w:r>
          </w:p>
          <w:p w14:paraId="08DA5168" w14:textId="77777777"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APNandPCOs_Type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v_APNandPCOs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A71A805" w14:textId="77777777"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NasCount_Type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v_NasCountUL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547AC39" w14:textId="77777777"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NR_Configuration_Type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v_NR_ConfigType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:= f_EUTRA38_NR_Config_Get();</w:t>
            </w:r>
          </w:p>
          <w:p w14:paraId="19A6C979" w14:textId="77777777"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DelayForUserPlaneSignalling_Type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v_WaitForUserplaneSignalling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noDelay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; // Default: no IP signalling possible</w:t>
            </w:r>
          </w:p>
          <w:p w14:paraId="2E8BD45D" w14:textId="77777777"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D65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(omit) </w:t>
            </w:r>
            <w:proofErr w:type="spellStart"/>
            <w:r w:rsidRPr="00DD65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UERadioCapId</w:t>
            </w:r>
            <w:proofErr w:type="spellEnd"/>
            <w:r w:rsidRPr="00DD65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DD65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v_UERadioCapIdToSend</w:t>
            </w:r>
            <w:proofErr w:type="spellEnd"/>
            <w:r w:rsidRPr="00DD65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omit /*f_EUTRA38_MobileInfo_GetRACS_id()*/; </w:t>
            </w:r>
          </w:p>
          <w:p w14:paraId="455ED079" w14:textId="77777777"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UERadioCapId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v_UERadioCapIdRxd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1707FE1" w14:textId="77777777"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3E6D758" w14:textId="77777777"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ispresent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p_NAS_Ind.Pdu.Msg.aTTACH_REQUEST.ueAddSecurityCap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)){</w:t>
            </w:r>
          </w:p>
          <w:p w14:paraId="39E0276E" w14:textId="77777777"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f_EUTRA_SetVerdictFailOrInconc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(__FILE__, __LINE__, "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ueAddSecurityCap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should be present");</w:t>
            </w:r>
          </w:p>
          <w:p w14:paraId="67558658" w14:textId="77777777"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70FC093" w14:textId="77777777"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v_NR_ConfigType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125BA2BE" w14:textId="77777777"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  case (EN_DC) {</w:t>
            </w:r>
          </w:p>
          <w:p w14:paraId="607F169B" w14:textId="77777777"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match (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p_NAS_Ind.Pdu.Msg.aTTACH_REQUEST.ueNetworkCapability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cdr_EUTRA_UENetworkCap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(omit))){</w:t>
            </w:r>
          </w:p>
          <w:p w14:paraId="0693325F" w14:textId="77777777"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f_EUTRA_SetVerdictFailOrInconc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(__FILE__, __LINE__, "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ueNetworkCapability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does not indicate support for ENDC");</w:t>
            </w:r>
          </w:p>
          <w:p w14:paraId="580015DE" w14:textId="77777777"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653B7B3" w14:textId="77777777"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4BAFD89" w14:textId="77777777"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  case else { // other options FFS</w:t>
            </w:r>
          </w:p>
          <w:p w14:paraId="349D2A64" w14:textId="77777777"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match (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p_NAS_Ind.Pdu.Msg.aTTACH_REQUEST.ueNetworkCapability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, cdr_NR5GC_UENetworkCap(omit))){</w:t>
            </w:r>
          </w:p>
          <w:p w14:paraId="0C700BF5" w14:textId="77777777"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f_EUTRA_SetVerdictFailOrInconc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(__FILE__, __LINE__, "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ueNetworkCapability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does not indicate support for EUTRA38");</w:t>
            </w:r>
          </w:p>
          <w:p w14:paraId="41877060" w14:textId="77777777"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3EED976" w14:textId="77777777"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D193B63" w14:textId="77777777"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14:paraId="4C0835A8" w14:textId="77777777"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1FF4F10" w14:textId="77777777" w:rsidR="00FF1D6E" w:rsidRPr="00AF59C1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F59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</w:t>
            </w:r>
            <w:proofErr w:type="spellStart"/>
            <w:r w:rsidRPr="00AF59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pc_EPC_RACS</w:t>
            </w:r>
            <w:proofErr w:type="spellEnd"/>
            <w:r w:rsidRPr="00AF59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 </w:t>
            </w:r>
          </w:p>
          <w:p w14:paraId="6A88FB44" w14:textId="77777777" w:rsidR="00FF1D6E" w:rsidRPr="00AF59C1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F59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{</w:t>
            </w:r>
          </w:p>
          <w:p w14:paraId="241C539F" w14:textId="77777777" w:rsidR="00FF1D6E" w:rsidRPr="00AF59C1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F59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AF59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v_UERadioCapIdToSend</w:t>
            </w:r>
            <w:proofErr w:type="spellEnd"/>
            <w:r w:rsidRPr="00AF59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f_EUTRA38_MobileInfo_GetRACS_id(); </w:t>
            </w:r>
          </w:p>
          <w:p w14:paraId="6DC0AE29" w14:textId="77777777"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9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13E64BF7" w14:textId="77777777"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04FCF9F5" w14:textId="77777777"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v_AdditionalUpdateType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p_NAS_Ind.Pdu.Msg.aTTACH_REQUEST.addUpdateType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80DDA75" w14:textId="77777777"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v_PdnConnectivityRequest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p_NAS_Ind.Pdu.PiggybackedPduList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682AC05" w14:textId="77777777"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v_EPS_TI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:= v_PdnConnectivityRequest.pDN_CONNECTIVITY_REQUEST.procedureTransactionIdentifier;</w:t>
            </w:r>
          </w:p>
          <w:p w14:paraId="1E0E1CDA" w14:textId="77777777"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v_PcoFromUE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:= v_PdnConnectivityRequest.pDN_CONNECTIVITY_REQUEST.protocolConfigurationOptions;</w:t>
            </w:r>
          </w:p>
          <w:p w14:paraId="1E75934A" w14:textId="77777777" w:rsidR="00521D7F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v_ExtdPcoFromUE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:= v_PdnConnectivityRequest.pDN_CONNECTIVITY_REQUEST.extdProtocolConfigurationOptions;</w:t>
            </w:r>
          </w:p>
          <w:p w14:paraId="1FA04B49" w14:textId="77777777" w:rsidR="00521D7F" w:rsidRDefault="00521D7F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374FB58" w14:textId="77777777" w:rsidR="00521D7F" w:rsidRPr="00521D7F" w:rsidRDefault="00521D7F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21D7F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14:paraId="19DB5848" w14:textId="77777777" w:rsidR="001127D4" w:rsidRPr="006D35E4" w:rsidRDefault="00521D7F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  <w:r w:rsidR="00042706"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54DBB47B" w14:textId="77777777" w:rsidR="00F96833" w:rsidRDefault="00F96833" w:rsidP="005F5CEE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FD67D" w14:textId="77777777" w:rsidR="003A179E" w:rsidRDefault="003A179E">
      <w:r>
        <w:separator/>
      </w:r>
    </w:p>
  </w:endnote>
  <w:endnote w:type="continuationSeparator" w:id="0">
    <w:p w14:paraId="060539F5" w14:textId="77777777" w:rsidR="003A179E" w:rsidRDefault="003A1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B56C5" w14:textId="77777777" w:rsidR="003A179E" w:rsidRDefault="003A179E">
      <w:r>
        <w:separator/>
      </w:r>
    </w:p>
  </w:footnote>
  <w:footnote w:type="continuationSeparator" w:id="0">
    <w:p w14:paraId="63926B47" w14:textId="77777777" w:rsidR="003A179E" w:rsidRDefault="003A1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A9F57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27A76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40CB0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485DA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2706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67DBE"/>
    <w:rsid w:val="000724EA"/>
    <w:rsid w:val="00074218"/>
    <w:rsid w:val="000749BF"/>
    <w:rsid w:val="0008356D"/>
    <w:rsid w:val="00084025"/>
    <w:rsid w:val="00084DD9"/>
    <w:rsid w:val="00085CA5"/>
    <w:rsid w:val="00086B57"/>
    <w:rsid w:val="00093BCD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141"/>
    <w:rsid w:val="000B3C1D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D62AE"/>
    <w:rsid w:val="000E07FB"/>
    <w:rsid w:val="000E34B8"/>
    <w:rsid w:val="000E681E"/>
    <w:rsid w:val="000E732E"/>
    <w:rsid w:val="000F0F70"/>
    <w:rsid w:val="000F119F"/>
    <w:rsid w:val="000F16B4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269D3"/>
    <w:rsid w:val="001302CE"/>
    <w:rsid w:val="0013099C"/>
    <w:rsid w:val="001333C9"/>
    <w:rsid w:val="00134AE4"/>
    <w:rsid w:val="0013630B"/>
    <w:rsid w:val="00136690"/>
    <w:rsid w:val="001373AB"/>
    <w:rsid w:val="00140F92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4378"/>
    <w:rsid w:val="0019670B"/>
    <w:rsid w:val="00196C17"/>
    <w:rsid w:val="001A08B3"/>
    <w:rsid w:val="001A0D31"/>
    <w:rsid w:val="001A1F6E"/>
    <w:rsid w:val="001A3A40"/>
    <w:rsid w:val="001A3E1A"/>
    <w:rsid w:val="001A41BB"/>
    <w:rsid w:val="001A6DD0"/>
    <w:rsid w:val="001A709A"/>
    <w:rsid w:val="001A7B60"/>
    <w:rsid w:val="001B0906"/>
    <w:rsid w:val="001B0C74"/>
    <w:rsid w:val="001B2825"/>
    <w:rsid w:val="001B40B2"/>
    <w:rsid w:val="001B52F0"/>
    <w:rsid w:val="001B61A5"/>
    <w:rsid w:val="001B65A9"/>
    <w:rsid w:val="001B7A65"/>
    <w:rsid w:val="001C249D"/>
    <w:rsid w:val="001C31F3"/>
    <w:rsid w:val="001C5C2A"/>
    <w:rsid w:val="001D22EC"/>
    <w:rsid w:val="001D7DA2"/>
    <w:rsid w:val="001E1129"/>
    <w:rsid w:val="001E1BEE"/>
    <w:rsid w:val="001E3D37"/>
    <w:rsid w:val="001E41F3"/>
    <w:rsid w:val="001E742C"/>
    <w:rsid w:val="001F121A"/>
    <w:rsid w:val="001F1817"/>
    <w:rsid w:val="001F406A"/>
    <w:rsid w:val="001F4FAB"/>
    <w:rsid w:val="00200CF3"/>
    <w:rsid w:val="0020107D"/>
    <w:rsid w:val="002018CF"/>
    <w:rsid w:val="00202337"/>
    <w:rsid w:val="002040A1"/>
    <w:rsid w:val="00204437"/>
    <w:rsid w:val="00205361"/>
    <w:rsid w:val="00205944"/>
    <w:rsid w:val="002102E3"/>
    <w:rsid w:val="00212AF9"/>
    <w:rsid w:val="00220349"/>
    <w:rsid w:val="00220405"/>
    <w:rsid w:val="00221C5A"/>
    <w:rsid w:val="00222013"/>
    <w:rsid w:val="00232611"/>
    <w:rsid w:val="00232B70"/>
    <w:rsid w:val="00233AFC"/>
    <w:rsid w:val="002405A4"/>
    <w:rsid w:val="00241A66"/>
    <w:rsid w:val="00242D7F"/>
    <w:rsid w:val="00245CA4"/>
    <w:rsid w:val="0024707C"/>
    <w:rsid w:val="002563B1"/>
    <w:rsid w:val="00256480"/>
    <w:rsid w:val="002564C6"/>
    <w:rsid w:val="00256C1D"/>
    <w:rsid w:val="0026004D"/>
    <w:rsid w:val="002607CD"/>
    <w:rsid w:val="00260C7D"/>
    <w:rsid w:val="00263668"/>
    <w:rsid w:val="002640DD"/>
    <w:rsid w:val="0026741D"/>
    <w:rsid w:val="00273E8B"/>
    <w:rsid w:val="00275D12"/>
    <w:rsid w:val="00276787"/>
    <w:rsid w:val="00280375"/>
    <w:rsid w:val="00284FEB"/>
    <w:rsid w:val="002860C4"/>
    <w:rsid w:val="002901A3"/>
    <w:rsid w:val="0029157F"/>
    <w:rsid w:val="002940D8"/>
    <w:rsid w:val="00295744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2F53"/>
    <w:rsid w:val="002D607D"/>
    <w:rsid w:val="002D6A77"/>
    <w:rsid w:val="002E008A"/>
    <w:rsid w:val="002E2700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07CD1"/>
    <w:rsid w:val="00310217"/>
    <w:rsid w:val="0031061D"/>
    <w:rsid w:val="00312DE9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0C3D"/>
    <w:rsid w:val="003556DC"/>
    <w:rsid w:val="003573A5"/>
    <w:rsid w:val="003609EF"/>
    <w:rsid w:val="003614D1"/>
    <w:rsid w:val="0036231A"/>
    <w:rsid w:val="00365CF4"/>
    <w:rsid w:val="00366971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4DFF"/>
    <w:rsid w:val="0039698E"/>
    <w:rsid w:val="00396A3F"/>
    <w:rsid w:val="003A179E"/>
    <w:rsid w:val="003A6DD8"/>
    <w:rsid w:val="003B0E73"/>
    <w:rsid w:val="003B79C8"/>
    <w:rsid w:val="003C2766"/>
    <w:rsid w:val="003C4691"/>
    <w:rsid w:val="003C6AD0"/>
    <w:rsid w:val="003D1092"/>
    <w:rsid w:val="003D1466"/>
    <w:rsid w:val="003D5C48"/>
    <w:rsid w:val="003E0DD2"/>
    <w:rsid w:val="003E1A36"/>
    <w:rsid w:val="003E33B8"/>
    <w:rsid w:val="003E51C2"/>
    <w:rsid w:val="003E74A0"/>
    <w:rsid w:val="003F3287"/>
    <w:rsid w:val="003F4BEA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6488"/>
    <w:rsid w:val="0044735D"/>
    <w:rsid w:val="00450CF1"/>
    <w:rsid w:val="004544ED"/>
    <w:rsid w:val="00454EBB"/>
    <w:rsid w:val="004567CC"/>
    <w:rsid w:val="004607A2"/>
    <w:rsid w:val="00461008"/>
    <w:rsid w:val="00461F12"/>
    <w:rsid w:val="004635E5"/>
    <w:rsid w:val="004717EA"/>
    <w:rsid w:val="00471D69"/>
    <w:rsid w:val="004745E7"/>
    <w:rsid w:val="004801BC"/>
    <w:rsid w:val="00480835"/>
    <w:rsid w:val="00482B43"/>
    <w:rsid w:val="00483F54"/>
    <w:rsid w:val="00484D1C"/>
    <w:rsid w:val="004870C5"/>
    <w:rsid w:val="004906E6"/>
    <w:rsid w:val="0049101E"/>
    <w:rsid w:val="00495060"/>
    <w:rsid w:val="00495E46"/>
    <w:rsid w:val="0049728D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4A95"/>
    <w:rsid w:val="004D5164"/>
    <w:rsid w:val="004D575F"/>
    <w:rsid w:val="004D57D7"/>
    <w:rsid w:val="004D746E"/>
    <w:rsid w:val="004F0155"/>
    <w:rsid w:val="004F1AD2"/>
    <w:rsid w:val="004F24BD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1D7F"/>
    <w:rsid w:val="0052213F"/>
    <w:rsid w:val="005223D8"/>
    <w:rsid w:val="00523336"/>
    <w:rsid w:val="00526EF6"/>
    <w:rsid w:val="005279F5"/>
    <w:rsid w:val="00532891"/>
    <w:rsid w:val="00532EAB"/>
    <w:rsid w:val="0053550D"/>
    <w:rsid w:val="005371B9"/>
    <w:rsid w:val="0054198B"/>
    <w:rsid w:val="00547111"/>
    <w:rsid w:val="00547665"/>
    <w:rsid w:val="00550D1E"/>
    <w:rsid w:val="00550D59"/>
    <w:rsid w:val="00552878"/>
    <w:rsid w:val="00554E43"/>
    <w:rsid w:val="00554F8C"/>
    <w:rsid w:val="00557BF6"/>
    <w:rsid w:val="005613E0"/>
    <w:rsid w:val="0056378D"/>
    <w:rsid w:val="00564EDF"/>
    <w:rsid w:val="0056673A"/>
    <w:rsid w:val="00566F6F"/>
    <w:rsid w:val="00572AF5"/>
    <w:rsid w:val="00581ECE"/>
    <w:rsid w:val="0058240F"/>
    <w:rsid w:val="00582A39"/>
    <w:rsid w:val="00587F6A"/>
    <w:rsid w:val="005912FE"/>
    <w:rsid w:val="00592D74"/>
    <w:rsid w:val="0059301A"/>
    <w:rsid w:val="005945D5"/>
    <w:rsid w:val="005948B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1205"/>
    <w:rsid w:val="005F124F"/>
    <w:rsid w:val="005F12D6"/>
    <w:rsid w:val="005F14FF"/>
    <w:rsid w:val="005F2216"/>
    <w:rsid w:val="005F391D"/>
    <w:rsid w:val="005F5CEE"/>
    <w:rsid w:val="005F740E"/>
    <w:rsid w:val="00600458"/>
    <w:rsid w:val="006006C1"/>
    <w:rsid w:val="00610C5B"/>
    <w:rsid w:val="00613D6B"/>
    <w:rsid w:val="00615906"/>
    <w:rsid w:val="00616335"/>
    <w:rsid w:val="00617D68"/>
    <w:rsid w:val="00620AA7"/>
    <w:rsid w:val="00620F69"/>
    <w:rsid w:val="00621188"/>
    <w:rsid w:val="006225EC"/>
    <w:rsid w:val="006257ED"/>
    <w:rsid w:val="00625935"/>
    <w:rsid w:val="00626779"/>
    <w:rsid w:val="00626811"/>
    <w:rsid w:val="006270A9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B18"/>
    <w:rsid w:val="00667016"/>
    <w:rsid w:val="00670012"/>
    <w:rsid w:val="0067057F"/>
    <w:rsid w:val="006726D2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1AFF"/>
    <w:rsid w:val="006B2A14"/>
    <w:rsid w:val="006B427D"/>
    <w:rsid w:val="006B46FB"/>
    <w:rsid w:val="006B61CA"/>
    <w:rsid w:val="006B6299"/>
    <w:rsid w:val="006B7B2F"/>
    <w:rsid w:val="006C04A1"/>
    <w:rsid w:val="006C061B"/>
    <w:rsid w:val="006C114A"/>
    <w:rsid w:val="006C2A6F"/>
    <w:rsid w:val="006D0191"/>
    <w:rsid w:val="006D1B9A"/>
    <w:rsid w:val="006D35E4"/>
    <w:rsid w:val="006E21FB"/>
    <w:rsid w:val="006E4465"/>
    <w:rsid w:val="006E5627"/>
    <w:rsid w:val="006E7773"/>
    <w:rsid w:val="006F2DE7"/>
    <w:rsid w:val="006F6B99"/>
    <w:rsid w:val="006F6CE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1537C"/>
    <w:rsid w:val="0071755D"/>
    <w:rsid w:val="00721325"/>
    <w:rsid w:val="00722896"/>
    <w:rsid w:val="00722939"/>
    <w:rsid w:val="007230DC"/>
    <w:rsid w:val="00724EF9"/>
    <w:rsid w:val="0072522A"/>
    <w:rsid w:val="0073208D"/>
    <w:rsid w:val="00735405"/>
    <w:rsid w:val="0073742E"/>
    <w:rsid w:val="007374F7"/>
    <w:rsid w:val="0073773F"/>
    <w:rsid w:val="0074071C"/>
    <w:rsid w:val="0074257A"/>
    <w:rsid w:val="00742A03"/>
    <w:rsid w:val="007511D6"/>
    <w:rsid w:val="00755B36"/>
    <w:rsid w:val="00755C92"/>
    <w:rsid w:val="007567E2"/>
    <w:rsid w:val="00761BCF"/>
    <w:rsid w:val="00762213"/>
    <w:rsid w:val="00762AEB"/>
    <w:rsid w:val="0076307B"/>
    <w:rsid w:val="00763BA2"/>
    <w:rsid w:val="00763D50"/>
    <w:rsid w:val="007656FE"/>
    <w:rsid w:val="007658A5"/>
    <w:rsid w:val="007668C7"/>
    <w:rsid w:val="0077295E"/>
    <w:rsid w:val="00773780"/>
    <w:rsid w:val="007746AB"/>
    <w:rsid w:val="007834DD"/>
    <w:rsid w:val="00792342"/>
    <w:rsid w:val="007955CC"/>
    <w:rsid w:val="007977A8"/>
    <w:rsid w:val="007A2600"/>
    <w:rsid w:val="007A39F5"/>
    <w:rsid w:val="007A4458"/>
    <w:rsid w:val="007A59FF"/>
    <w:rsid w:val="007A6585"/>
    <w:rsid w:val="007A6A07"/>
    <w:rsid w:val="007A73E5"/>
    <w:rsid w:val="007B3FE2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37B7"/>
    <w:rsid w:val="007F56A5"/>
    <w:rsid w:val="007F5C63"/>
    <w:rsid w:val="007F7259"/>
    <w:rsid w:val="00800A71"/>
    <w:rsid w:val="008016C4"/>
    <w:rsid w:val="00801CF0"/>
    <w:rsid w:val="0080284C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2554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5954"/>
    <w:rsid w:val="00896D84"/>
    <w:rsid w:val="008A03D7"/>
    <w:rsid w:val="008A3054"/>
    <w:rsid w:val="008A45A6"/>
    <w:rsid w:val="008A60A2"/>
    <w:rsid w:val="008B0905"/>
    <w:rsid w:val="008B2743"/>
    <w:rsid w:val="008B3B03"/>
    <w:rsid w:val="008C6934"/>
    <w:rsid w:val="008D01F1"/>
    <w:rsid w:val="008D4141"/>
    <w:rsid w:val="008E133B"/>
    <w:rsid w:val="008E1470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273EA"/>
    <w:rsid w:val="00932792"/>
    <w:rsid w:val="009329ED"/>
    <w:rsid w:val="00932A85"/>
    <w:rsid w:val="00932D4E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28B8"/>
    <w:rsid w:val="0099321D"/>
    <w:rsid w:val="0099572C"/>
    <w:rsid w:val="009A07BF"/>
    <w:rsid w:val="009A3848"/>
    <w:rsid w:val="009A4E0F"/>
    <w:rsid w:val="009A5255"/>
    <w:rsid w:val="009A5753"/>
    <w:rsid w:val="009A579D"/>
    <w:rsid w:val="009A66BD"/>
    <w:rsid w:val="009B0B50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0E4E"/>
    <w:rsid w:val="009D476E"/>
    <w:rsid w:val="009D7147"/>
    <w:rsid w:val="009E24DE"/>
    <w:rsid w:val="009E3297"/>
    <w:rsid w:val="009E63A9"/>
    <w:rsid w:val="009F115B"/>
    <w:rsid w:val="009F29A3"/>
    <w:rsid w:val="009F32FA"/>
    <w:rsid w:val="009F5071"/>
    <w:rsid w:val="009F66AC"/>
    <w:rsid w:val="009F734F"/>
    <w:rsid w:val="009F7D81"/>
    <w:rsid w:val="00A00487"/>
    <w:rsid w:val="00A043C8"/>
    <w:rsid w:val="00A04D2F"/>
    <w:rsid w:val="00A054F0"/>
    <w:rsid w:val="00A0746C"/>
    <w:rsid w:val="00A11801"/>
    <w:rsid w:val="00A118F7"/>
    <w:rsid w:val="00A12FBC"/>
    <w:rsid w:val="00A1776F"/>
    <w:rsid w:val="00A179A0"/>
    <w:rsid w:val="00A22308"/>
    <w:rsid w:val="00A230E4"/>
    <w:rsid w:val="00A246B6"/>
    <w:rsid w:val="00A26645"/>
    <w:rsid w:val="00A27431"/>
    <w:rsid w:val="00A27D3B"/>
    <w:rsid w:val="00A31D14"/>
    <w:rsid w:val="00A34271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0AD"/>
    <w:rsid w:val="00A81EA3"/>
    <w:rsid w:val="00A829C3"/>
    <w:rsid w:val="00A8348B"/>
    <w:rsid w:val="00A84550"/>
    <w:rsid w:val="00A90724"/>
    <w:rsid w:val="00A916D2"/>
    <w:rsid w:val="00A93336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B02"/>
    <w:rsid w:val="00AC256C"/>
    <w:rsid w:val="00AC297B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AF59C1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3127E"/>
    <w:rsid w:val="00B407CF"/>
    <w:rsid w:val="00B40A6D"/>
    <w:rsid w:val="00B41C88"/>
    <w:rsid w:val="00B421C5"/>
    <w:rsid w:val="00B51287"/>
    <w:rsid w:val="00B51BA6"/>
    <w:rsid w:val="00B51BF9"/>
    <w:rsid w:val="00B52828"/>
    <w:rsid w:val="00B5725C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592C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25AF"/>
    <w:rsid w:val="00BC40B1"/>
    <w:rsid w:val="00BC4373"/>
    <w:rsid w:val="00BC5205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088C"/>
    <w:rsid w:val="00C01A4C"/>
    <w:rsid w:val="00C01E7A"/>
    <w:rsid w:val="00C057CB"/>
    <w:rsid w:val="00C07A7D"/>
    <w:rsid w:val="00C1082F"/>
    <w:rsid w:val="00C10D23"/>
    <w:rsid w:val="00C15555"/>
    <w:rsid w:val="00C15593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67754"/>
    <w:rsid w:val="00C70A50"/>
    <w:rsid w:val="00C72ED8"/>
    <w:rsid w:val="00C74D7B"/>
    <w:rsid w:val="00C77298"/>
    <w:rsid w:val="00C77EA6"/>
    <w:rsid w:val="00C81C0A"/>
    <w:rsid w:val="00C8315C"/>
    <w:rsid w:val="00C83A8A"/>
    <w:rsid w:val="00C84D57"/>
    <w:rsid w:val="00C852CF"/>
    <w:rsid w:val="00C856F4"/>
    <w:rsid w:val="00C85908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B4135"/>
    <w:rsid w:val="00CB5ED7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D6101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CF6AEA"/>
    <w:rsid w:val="00D00537"/>
    <w:rsid w:val="00D03582"/>
    <w:rsid w:val="00D03F9A"/>
    <w:rsid w:val="00D04DC1"/>
    <w:rsid w:val="00D05437"/>
    <w:rsid w:val="00D05BE0"/>
    <w:rsid w:val="00D06D51"/>
    <w:rsid w:val="00D0752E"/>
    <w:rsid w:val="00D07AB2"/>
    <w:rsid w:val="00D1100C"/>
    <w:rsid w:val="00D12904"/>
    <w:rsid w:val="00D15CFD"/>
    <w:rsid w:val="00D1649F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06F6"/>
    <w:rsid w:val="00D61AA0"/>
    <w:rsid w:val="00D63444"/>
    <w:rsid w:val="00D64FF1"/>
    <w:rsid w:val="00D66520"/>
    <w:rsid w:val="00D71279"/>
    <w:rsid w:val="00D720E3"/>
    <w:rsid w:val="00D7237E"/>
    <w:rsid w:val="00D7367C"/>
    <w:rsid w:val="00D7387B"/>
    <w:rsid w:val="00D757B0"/>
    <w:rsid w:val="00D80B6A"/>
    <w:rsid w:val="00D83EBA"/>
    <w:rsid w:val="00D85B62"/>
    <w:rsid w:val="00D86DC8"/>
    <w:rsid w:val="00D91571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13A2"/>
    <w:rsid w:val="00DC216E"/>
    <w:rsid w:val="00DC49E4"/>
    <w:rsid w:val="00DC5C04"/>
    <w:rsid w:val="00DC7140"/>
    <w:rsid w:val="00DC72C8"/>
    <w:rsid w:val="00DD0ECA"/>
    <w:rsid w:val="00DD0F43"/>
    <w:rsid w:val="00DD11FD"/>
    <w:rsid w:val="00DD2D1D"/>
    <w:rsid w:val="00DD4ED9"/>
    <w:rsid w:val="00DD50D9"/>
    <w:rsid w:val="00DD52AA"/>
    <w:rsid w:val="00DD53E1"/>
    <w:rsid w:val="00DD65BF"/>
    <w:rsid w:val="00DD7F13"/>
    <w:rsid w:val="00DE237C"/>
    <w:rsid w:val="00DE2F99"/>
    <w:rsid w:val="00DE34CF"/>
    <w:rsid w:val="00DE477E"/>
    <w:rsid w:val="00DE58C6"/>
    <w:rsid w:val="00DE67FB"/>
    <w:rsid w:val="00DE7CE0"/>
    <w:rsid w:val="00DF0FB2"/>
    <w:rsid w:val="00DF1655"/>
    <w:rsid w:val="00DF343E"/>
    <w:rsid w:val="00DF4618"/>
    <w:rsid w:val="00DF6448"/>
    <w:rsid w:val="00DF69F6"/>
    <w:rsid w:val="00E029A5"/>
    <w:rsid w:val="00E12056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318A0"/>
    <w:rsid w:val="00E32E48"/>
    <w:rsid w:val="00E34898"/>
    <w:rsid w:val="00E37029"/>
    <w:rsid w:val="00E44194"/>
    <w:rsid w:val="00E50D3D"/>
    <w:rsid w:val="00E5305A"/>
    <w:rsid w:val="00E541FB"/>
    <w:rsid w:val="00E54C66"/>
    <w:rsid w:val="00E643BA"/>
    <w:rsid w:val="00E65529"/>
    <w:rsid w:val="00E6738A"/>
    <w:rsid w:val="00E70968"/>
    <w:rsid w:val="00E716C1"/>
    <w:rsid w:val="00E717C5"/>
    <w:rsid w:val="00E71E49"/>
    <w:rsid w:val="00E7248C"/>
    <w:rsid w:val="00E72DEB"/>
    <w:rsid w:val="00E74273"/>
    <w:rsid w:val="00E75469"/>
    <w:rsid w:val="00E75AF3"/>
    <w:rsid w:val="00E777D7"/>
    <w:rsid w:val="00E77B87"/>
    <w:rsid w:val="00E814FE"/>
    <w:rsid w:val="00E819BC"/>
    <w:rsid w:val="00E83DFE"/>
    <w:rsid w:val="00E83E43"/>
    <w:rsid w:val="00E8672F"/>
    <w:rsid w:val="00E8742B"/>
    <w:rsid w:val="00E877C8"/>
    <w:rsid w:val="00E919C5"/>
    <w:rsid w:val="00E94182"/>
    <w:rsid w:val="00E9504A"/>
    <w:rsid w:val="00E96706"/>
    <w:rsid w:val="00E972AB"/>
    <w:rsid w:val="00E97CAA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22D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3FEC"/>
    <w:rsid w:val="00ED67BD"/>
    <w:rsid w:val="00ED788A"/>
    <w:rsid w:val="00EE01F9"/>
    <w:rsid w:val="00EE16C4"/>
    <w:rsid w:val="00EE216E"/>
    <w:rsid w:val="00EE6CB4"/>
    <w:rsid w:val="00EE7D7C"/>
    <w:rsid w:val="00EF13FD"/>
    <w:rsid w:val="00EF2028"/>
    <w:rsid w:val="00EF423E"/>
    <w:rsid w:val="00EF67F0"/>
    <w:rsid w:val="00EF75CB"/>
    <w:rsid w:val="00F0037F"/>
    <w:rsid w:val="00F0098D"/>
    <w:rsid w:val="00F03645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3E9A"/>
    <w:rsid w:val="00F847A8"/>
    <w:rsid w:val="00F84887"/>
    <w:rsid w:val="00F867B9"/>
    <w:rsid w:val="00F95DCB"/>
    <w:rsid w:val="00F96833"/>
    <w:rsid w:val="00F971DC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A1C"/>
    <w:rsid w:val="00FC3E53"/>
    <w:rsid w:val="00FC60A7"/>
    <w:rsid w:val="00FC727D"/>
    <w:rsid w:val="00FC75B0"/>
    <w:rsid w:val="00FD01B4"/>
    <w:rsid w:val="00FD22E5"/>
    <w:rsid w:val="00FD3F6B"/>
    <w:rsid w:val="00FD44EF"/>
    <w:rsid w:val="00FE0C37"/>
    <w:rsid w:val="00FE49B9"/>
    <w:rsid w:val="00FE6941"/>
    <w:rsid w:val="00FF1A2A"/>
    <w:rsid w:val="00FF1D6E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014C94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E6273-27D5-4B7C-9FB8-477ACE7E5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1416</Words>
  <Characters>8074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9472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2022-03-31T09:57:00Z</dcterms:created>
  <dcterms:modified xsi:type="dcterms:W3CDTF">2022-03-31T09:57:00Z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