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9F8" w:rsidRDefault="00B8410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R5s220</w:t>
        </w:r>
      </w:fldSimple>
      <w:r>
        <w:rPr>
          <w:rFonts w:eastAsia="SimSun" w:hint="eastAsia"/>
          <w:b/>
          <w:i/>
          <w:sz w:val="28"/>
          <w:lang w:val="en-US" w:eastAsia="zh-CN"/>
        </w:rPr>
        <w:t>458</w:t>
      </w:r>
    </w:p>
    <w:p w:rsidR="007659F8" w:rsidRDefault="00AC3AF1">
      <w:pPr>
        <w:pStyle w:val="CRCoverPage"/>
        <w:outlineLvl w:val="0"/>
        <w:rPr>
          <w:b/>
          <w:sz w:val="24"/>
        </w:rPr>
      </w:pPr>
      <w:fldSimple w:instr=" DOCPROPERTY  Location  \* MERGEFORMAT ">
        <w:r w:rsidR="00B84103">
          <w:rPr>
            <w:b/>
            <w:sz w:val="24"/>
          </w:rPr>
          <w:t>Online</w:t>
        </w:r>
      </w:fldSimple>
      <w:r w:rsidR="00B84103">
        <w:rPr>
          <w:b/>
          <w:sz w:val="24"/>
        </w:rPr>
        <w:t xml:space="preserve">, </w:t>
      </w:r>
      <w:r w:rsidR="00B84103">
        <w:fldChar w:fldCharType="begin"/>
      </w:r>
      <w:r w:rsidR="00B84103">
        <w:instrText xml:space="preserve"> DOCPROPERTY  Country  \* MERGEFORMAT </w:instrText>
      </w:r>
      <w:r w:rsidR="00B84103">
        <w:fldChar w:fldCharType="end"/>
      </w:r>
      <w:r w:rsidR="00B84103">
        <w:rPr>
          <w:b/>
          <w:sz w:val="24"/>
        </w:rPr>
        <w:t xml:space="preserve">, </w:t>
      </w:r>
      <w:fldSimple w:instr=" DOCPROPERTY  StartDate  \* MERGEFORMAT ">
        <w:r w:rsidR="00B84103">
          <w:rPr>
            <w:b/>
            <w:sz w:val="24"/>
          </w:rPr>
          <w:t>13th Dec 2021</w:t>
        </w:r>
      </w:fldSimple>
      <w:r w:rsidR="00B84103">
        <w:rPr>
          <w:b/>
          <w:sz w:val="24"/>
        </w:rPr>
        <w:t xml:space="preserve"> - </w:t>
      </w:r>
      <w:fldSimple w:instr=" DOCPROPERTY  EndDate  \* MERGEFORMAT ">
        <w:r w:rsidR="00B84103"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59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659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659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142" w:type="dxa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659F8" w:rsidRDefault="00B8410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38.523-3</w:t>
            </w:r>
          </w:p>
        </w:tc>
        <w:tc>
          <w:tcPr>
            <w:tcW w:w="709" w:type="dxa"/>
          </w:tcPr>
          <w:p w:rsidR="007659F8" w:rsidRDefault="00B8410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59F8" w:rsidRDefault="00B84103">
            <w:pPr>
              <w:pStyle w:val="CRCoverPage"/>
              <w:spacing w:after="0"/>
            </w:pPr>
            <w:r>
              <w:rPr>
                <w:b/>
                <w:sz w:val="28"/>
                <w:szCs w:val="22"/>
              </w:rPr>
              <w:t>2439</w:t>
            </w:r>
          </w:p>
        </w:tc>
        <w:tc>
          <w:tcPr>
            <w:tcW w:w="709" w:type="dxa"/>
          </w:tcPr>
          <w:p w:rsidR="007659F8" w:rsidRDefault="00B841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59F8" w:rsidRDefault="00B84103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7659F8" w:rsidRDefault="00B841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59F8" w:rsidRDefault="00AC3AF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84103">
                <w:rPr>
                  <w:b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</w:pPr>
          </w:p>
        </w:tc>
      </w:tr>
      <w:tr w:rsidR="007659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</w:pPr>
          </w:p>
        </w:tc>
      </w:tr>
      <w:tr w:rsidR="007659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59F8">
        <w:tc>
          <w:tcPr>
            <w:tcW w:w="9641" w:type="dxa"/>
            <w:gridSpan w:val="9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659F8" w:rsidRDefault="007659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59F8">
        <w:tc>
          <w:tcPr>
            <w:tcW w:w="2835" w:type="dxa"/>
          </w:tcPr>
          <w:p w:rsidR="007659F8" w:rsidRDefault="00B8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659F8" w:rsidRDefault="00B8410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659F8" w:rsidRDefault="00B841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59F8" w:rsidRDefault="00B8410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659F8" w:rsidRDefault="007659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59F8">
        <w:tc>
          <w:tcPr>
            <w:tcW w:w="9640" w:type="dxa"/>
            <w:gridSpan w:val="11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rFonts w:cs="Arial" w:hint="eastAsia"/>
              </w:rPr>
              <w:t>NR5GC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t>RRC test case 8.1.</w:t>
            </w:r>
            <w:r>
              <w:rPr>
                <w:rFonts w:eastAsia="SimSun" w:hint="eastAsia"/>
                <w:lang w:val="en-US" w:eastAsia="zh-CN"/>
              </w:rPr>
              <w:t>5.7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1.1</w:t>
            </w:r>
            <w:r>
              <w:rPr>
                <w:rFonts w:cs="Arial" w:hint="eastAsia"/>
              </w:rPr>
              <w:t xml:space="preserve"> in FR1</w:t>
            </w:r>
          </w:p>
        </w:tc>
      </w:tr>
      <w:tr w:rsidR="007659F8"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7659F8"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659F8"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659F8" w:rsidRDefault="007659F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9F8" w:rsidRDefault="00B8410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>2022-0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22</w:t>
            </w:r>
          </w:p>
        </w:tc>
      </w:tr>
      <w:tr w:rsidR="007659F8"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59F8" w:rsidRDefault="007659F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9F8" w:rsidRDefault="00B8410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659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659F8" w:rsidRDefault="00B8410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659F8">
        <w:tc>
          <w:tcPr>
            <w:tcW w:w="1843" w:type="dxa"/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NR5GC RRC test case 8.1.5.7.1.1 in FR1</w:t>
            </w:r>
            <w:r>
              <w:t>.</w:t>
            </w: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>This document lists all changes applied to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NR5GC RRC test case 8.1.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1.1</w:t>
            </w:r>
            <w:r>
              <w:t xml:space="preserve"> required for approval. See detailed change description for further information</w:t>
            </w: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>Test case will not be added to ATS</w:t>
            </w:r>
          </w:p>
        </w:tc>
      </w:tr>
      <w:tr w:rsidR="007659F8">
        <w:tc>
          <w:tcPr>
            <w:tcW w:w="2694" w:type="dxa"/>
            <w:gridSpan w:val="2"/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8.1.5.7.1.1.NR5GC</w:t>
            </w: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59F8" w:rsidRDefault="00B841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659F8" w:rsidRDefault="007659F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59F8" w:rsidRDefault="007659F8">
            <w:pPr>
              <w:pStyle w:val="CRCoverPage"/>
              <w:spacing w:after="0"/>
              <w:ind w:left="99"/>
            </w:pP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59F8" w:rsidRDefault="00B841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59F8" w:rsidRDefault="00B841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59F8" w:rsidRDefault="00B841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</w:pP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7659F8">
            <w:pPr>
              <w:pStyle w:val="CRCoverPage"/>
              <w:spacing w:after="0"/>
              <w:ind w:left="100"/>
            </w:pPr>
          </w:p>
        </w:tc>
      </w:tr>
      <w:tr w:rsidR="007659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59F8" w:rsidRDefault="00765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59F8" w:rsidRDefault="007659F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59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7659F8">
            <w:pPr>
              <w:pStyle w:val="CRCoverPage"/>
              <w:spacing w:after="0"/>
              <w:ind w:left="100"/>
            </w:pPr>
          </w:p>
        </w:tc>
      </w:tr>
    </w:tbl>
    <w:p w:rsidR="007659F8" w:rsidRDefault="007659F8">
      <w:pPr>
        <w:pStyle w:val="CRCoverPage"/>
        <w:spacing w:after="0"/>
        <w:rPr>
          <w:sz w:val="8"/>
          <w:szCs w:val="8"/>
        </w:rPr>
      </w:pPr>
    </w:p>
    <w:p w:rsidR="007659F8" w:rsidRDefault="007659F8">
      <w:pPr>
        <w:sectPr w:rsidR="007659F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659F8" w:rsidRDefault="00B8410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0143176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:rsidR="00B92F59" w:rsidRDefault="00B8410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92F59" w:rsidRPr="00F87C4E">
        <w:rPr>
          <w:rFonts w:cs="Arial"/>
          <w:iCs/>
          <w:noProof/>
        </w:rPr>
        <w:t>Table of Contents</w:t>
      </w:r>
      <w:r w:rsidR="00B92F59">
        <w:rPr>
          <w:noProof/>
        </w:rPr>
        <w:tab/>
      </w:r>
      <w:r w:rsidR="00B92F59">
        <w:rPr>
          <w:noProof/>
        </w:rPr>
        <w:fldChar w:fldCharType="begin"/>
      </w:r>
      <w:r w:rsidR="00B92F59">
        <w:rPr>
          <w:noProof/>
        </w:rPr>
        <w:instrText xml:space="preserve"> PAGEREF _Toc100143176 \h </w:instrText>
      </w:r>
      <w:r w:rsidR="00B92F59">
        <w:rPr>
          <w:noProof/>
        </w:rPr>
      </w:r>
      <w:r w:rsidR="00B92F59">
        <w:rPr>
          <w:noProof/>
        </w:rPr>
        <w:fldChar w:fldCharType="separate"/>
      </w:r>
      <w:r w:rsidR="00B92F59">
        <w:rPr>
          <w:noProof/>
        </w:rPr>
        <w:t>2</w:t>
      </w:r>
      <w:r w:rsidR="00B92F59">
        <w:rPr>
          <w:noProof/>
        </w:rPr>
        <w:fldChar w:fldCharType="end"/>
      </w:r>
    </w:p>
    <w:p w:rsidR="00B92F59" w:rsidRDefault="00B92F5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F87C4E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F87C4E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92F59" w:rsidRDefault="00B92F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87C4E">
        <w:rPr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F87C4E">
        <w:rPr>
          <w:b/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92F59" w:rsidRDefault="00B92F5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F87C4E">
        <w:rPr>
          <w:b/>
          <w:noProof/>
          <w:lang w:eastAsia="ja-JP"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F87C4E">
        <w:rPr>
          <w:b/>
          <w:noProof/>
          <w:lang w:eastAsia="ja-JP"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92F59" w:rsidRDefault="00B92F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87C4E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F87C4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92F59" w:rsidRDefault="00B92F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87C4E">
        <w:rPr>
          <w:b/>
          <w:noProof/>
          <w:lang w:val="pt-BR"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F87C4E">
        <w:rPr>
          <w:b/>
          <w:noProof/>
          <w:lang w:val="pt-BR"/>
        </w:rPr>
        <w:t xml:space="preserve">Change </w:t>
      </w:r>
      <w:r w:rsidRPr="00F87C4E">
        <w:rPr>
          <w:rFonts w:eastAsia="SimSun"/>
          <w:b/>
          <w:noProof/>
          <w:lang w:val="en-US" w:eastAsia="zh-CN"/>
        </w:rPr>
        <w:t>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92F59" w:rsidRDefault="00B92F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87C4E">
        <w:rPr>
          <w:b/>
          <w:noProof/>
          <w:lang w:val="pt-BR"/>
        </w:rPr>
        <w:t>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F87C4E">
        <w:rPr>
          <w:b/>
          <w:noProof/>
          <w:lang w:val="pt-BR"/>
        </w:rPr>
        <w:t xml:space="preserve">Change </w:t>
      </w:r>
      <w:r w:rsidRPr="00F87C4E">
        <w:rPr>
          <w:rFonts w:eastAsia="SimSun"/>
          <w:b/>
          <w:noProof/>
          <w:lang w:val="en-US" w:eastAsia="zh-CN"/>
        </w:rPr>
        <w:t>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B92F59" w:rsidRDefault="00B92F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87C4E">
        <w:rPr>
          <w:b/>
          <w:noProof/>
          <w:highlight w:val="cyan"/>
          <w:lang w:val="pt-BR"/>
        </w:rPr>
        <w:t>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F87C4E">
        <w:rPr>
          <w:b/>
          <w:noProof/>
          <w:highlight w:val="cyan"/>
          <w:lang w:val="pt-BR"/>
        </w:rPr>
        <w:t>MCC160 Additional change – Correction to f_TC_8_1_5_7_1_X_NR5GC_TestBody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B92F59" w:rsidRDefault="00B92F5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F87C4E">
        <w:rPr>
          <w:b/>
          <w:noProof/>
          <w:lang w:eastAsia="ja-JP"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F87C4E">
        <w:rPr>
          <w:b/>
          <w:noProof/>
          <w:lang w:eastAsia="ja-JP"/>
        </w:rPr>
        <w:t>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B92F59" w:rsidRDefault="00B92F5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F87C4E">
        <w:rPr>
          <w:b/>
          <w:noProof/>
          <w:lang w:eastAsia="ja-JP"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F87C4E">
        <w:rPr>
          <w:b/>
          <w:noProof/>
          <w:lang w:eastAsia="ja-JP"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B92F59" w:rsidRDefault="00B92F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87C4E">
        <w:rPr>
          <w:rFonts w:cs="Arial"/>
          <w:b/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F87C4E">
        <w:rPr>
          <w:rFonts w:cs="Arial"/>
          <w:b/>
          <w:noProof/>
        </w:rPr>
        <w:t>Hisilicon Balong 5000 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B92F59" w:rsidRDefault="00B92F5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F87C4E">
        <w:rPr>
          <w:rFonts w:cs="Arial"/>
          <w:b/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F87C4E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7659F8" w:rsidRDefault="00B84103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7659F8" w:rsidRDefault="00B8410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0143177"/>
      <w:r>
        <w:rPr>
          <w:b/>
          <w:lang w:eastAsia="ja-JP"/>
        </w:rPr>
        <w:lastRenderedPageBreak/>
        <w:t>Overview</w:t>
      </w:r>
      <w:bookmarkEnd w:id="2"/>
      <w:bookmarkEnd w:id="3"/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 8.1.</w:t>
      </w:r>
      <w:r>
        <w:rPr>
          <w:rFonts w:eastAsia="SimSun" w:cs="Arial" w:hint="eastAsia"/>
          <w:lang w:val="en-US" w:eastAsia="zh-CN"/>
        </w:rPr>
        <w:t>5</w:t>
      </w:r>
      <w:r>
        <w:rPr>
          <w:rFonts w:cs="Arial"/>
        </w:rPr>
        <w:t>.</w:t>
      </w:r>
      <w:r>
        <w:rPr>
          <w:rFonts w:eastAsia="SimSun" w:cs="Arial" w:hint="eastAsia"/>
          <w:lang w:val="en-US" w:eastAsia="zh-CN"/>
        </w:rPr>
        <w:t>7</w:t>
      </w:r>
      <w:r>
        <w:rPr>
          <w:rFonts w:cs="Arial"/>
        </w:rPr>
        <w:t>.</w:t>
      </w:r>
      <w:r>
        <w:rPr>
          <w:rFonts w:eastAsia="SimSun" w:cs="Arial" w:hint="eastAsia"/>
          <w:lang w:val="en-US" w:eastAsia="zh-CN"/>
        </w:rPr>
        <w:t>1.1</w:t>
      </w:r>
      <w:r>
        <w:rPr>
          <w:rFonts w:cs="Arial"/>
        </w:rPr>
        <w:t xml:space="preserve"> which is part of the</w:t>
      </w:r>
      <w:r>
        <w:rPr>
          <w:rFonts w:eastAsia="SimSun" w:cs="Arial" w:hint="eastAsia"/>
          <w:lang w:val="en-US" w:eastAsia="zh-CN"/>
        </w:rPr>
        <w:t xml:space="preserve"> </w:t>
      </w:r>
      <w:r>
        <w:rPr>
          <w:rFonts w:cs="Arial"/>
        </w:rPr>
        <w:t xml:space="preserve">NR5GC test suite. </w:t>
      </w:r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>
          <w:rPr>
            <w:rStyle w:val="Hyperlink"/>
            <w:rFonts w:cs="Arial" w:hint="eastAsia"/>
            <w:sz w:val="24"/>
            <w:lang w:val="en-US" w:eastAsia="zh-CN"/>
          </w:rPr>
          <w:t>gaoting</w:t>
        </w:r>
        <w:r>
          <w:rPr>
            <w:rStyle w:val="Hyperlink"/>
            <w:rFonts w:cs="Arial"/>
            <w:sz w:val="24"/>
            <w:lang w:eastAsia="ja-JP"/>
          </w:rPr>
          <w:t>@</w:t>
        </w:r>
        <w:r>
          <w:rPr>
            <w:rStyle w:val="Hyperlink"/>
            <w:rFonts w:cs="Arial" w:hint="eastAsia"/>
            <w:sz w:val="24"/>
            <w:lang w:val="en-US" w:eastAsia="zh-CN"/>
          </w:rPr>
          <w:t>starpointcomm.com</w:t>
        </w:r>
      </w:hyperlink>
    </w:p>
    <w:p w:rsidR="007659F8" w:rsidRDefault="00B84103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00143178"/>
      <w:r>
        <w:rPr>
          <w:b/>
        </w:rPr>
        <w:t>Verification Test Summary</w:t>
      </w:r>
      <w:bookmarkEnd w:id="4"/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8.1.</w:t>
      </w:r>
      <w:r>
        <w:rPr>
          <w:rFonts w:eastAsia="SimSun" w:cs="Arial" w:hint="eastAsia"/>
          <w:lang w:val="en-US" w:eastAsia="zh-CN"/>
        </w:rPr>
        <w:t>5</w:t>
      </w:r>
      <w:r>
        <w:rPr>
          <w:rFonts w:cs="Arial"/>
          <w:lang w:eastAsia="ja-JP"/>
        </w:rPr>
        <w:t>.</w:t>
      </w:r>
      <w:r>
        <w:rPr>
          <w:rFonts w:eastAsia="SimSun" w:cs="Arial" w:hint="eastAsia"/>
          <w:lang w:val="en-US" w:eastAsia="zh-CN"/>
        </w:rPr>
        <w:t>7</w:t>
      </w:r>
      <w:r>
        <w:rPr>
          <w:rFonts w:cs="Arial"/>
          <w:lang w:eastAsia="ja-JP"/>
        </w:rPr>
        <w:t>.</w:t>
      </w:r>
      <w:r>
        <w:rPr>
          <w:rFonts w:eastAsia="SimSun" w:cs="Arial" w:hint="eastAsia"/>
          <w:lang w:val="en-US" w:eastAsia="zh-CN"/>
        </w:rPr>
        <w:t>1.1</w:t>
      </w:r>
      <w:r>
        <w:rPr>
          <w:rFonts w:cs="Arial"/>
          <w:lang w:eastAsia="ja-JP"/>
        </w:rPr>
        <w:t>.NR5GC</w:t>
      </w:r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iwd-TTCN3-B2020-09_D12wk49</w:t>
      </w:r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eastAsia="zh-CN"/>
        </w:rPr>
        <w:t>Starpoint SP9500 Test System</w:t>
      </w:r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Hisilicon Balong 5000 UE</w:t>
      </w:r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7659F8" w:rsidRDefault="007659F8"/>
    <w:p w:rsidR="007659F8" w:rsidRDefault="00B8410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8"/>
      <w:bookmarkStart w:id="6" w:name="_Toc295288959"/>
      <w:bookmarkStart w:id="7" w:name="_Toc100143179"/>
      <w:r>
        <w:rPr>
          <w:b/>
          <w:lang w:eastAsia="ja-JP"/>
        </w:rPr>
        <w:t>Corrections required</w:t>
      </w:r>
      <w:bookmarkEnd w:id="5"/>
      <w:bookmarkEnd w:id="6"/>
      <w:bookmarkEnd w:id="7"/>
    </w:p>
    <w:p w:rsidR="007659F8" w:rsidRDefault="00B84103">
      <w:pPr>
        <w:pStyle w:val="Heading2"/>
        <w:numPr>
          <w:ilvl w:val="1"/>
          <w:numId w:val="2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17819"/>
      <w:bookmarkStart w:id="9" w:name="_Toc90300864"/>
      <w:bookmarkStart w:id="10" w:name="_Toc100143180"/>
      <w:bookmarkStart w:id="11" w:name="_Toc66864323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659F8">
        <w:trPr>
          <w:trHeight w:val="447"/>
        </w:trPr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7659F8" w:rsidRDefault="00B84103">
            <w:pPr>
              <w:tabs>
                <w:tab w:val="left" w:pos="612"/>
              </w:tabs>
              <w:spacing w:after="0"/>
            </w:pPr>
            <w:r>
              <w:rPr>
                <w:rFonts w:hint="eastAsia"/>
              </w:rPr>
              <w:t>f_TC_8_1_5_7_1_X_NR5GC_TestBody</w:t>
            </w:r>
          </w:p>
        </w:tc>
      </w:tr>
      <w:tr w:rsidR="007659F8">
        <w:trPr>
          <w:trHeight w:val="452"/>
        </w:trPr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659F8" w:rsidRDefault="00B84103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The function </w:t>
            </w:r>
            <w:proofErr w:type="spellStart"/>
            <w:r>
              <w:rPr>
                <w:rFonts w:ascii="Arial" w:eastAsia="SimSun" w:hAnsi="Arial" w:hint="eastAsia"/>
                <w:bCs/>
                <w:lang w:val="en-US" w:eastAsia="en-GB"/>
              </w:rPr>
              <w:t>f_SS_CellConfig_ActivateSCell_</w:t>
            </w:r>
            <w:proofErr w:type="gramStart"/>
            <w:r>
              <w:rPr>
                <w:rFonts w:ascii="Arial" w:eastAsia="SimSun" w:hAnsi="Arial" w:hint="eastAsia"/>
                <w:bCs/>
                <w:lang w:val="en-US" w:eastAsia="en-GB"/>
              </w:rPr>
              <w:t>CA</w:t>
            </w:r>
            <w:proofErr w:type="spellEnd"/>
            <w:r>
              <w:rPr>
                <w:rFonts w:ascii="Arial" w:eastAsia="SimSun" w:hAnsi="Arial" w:hint="eastAsia"/>
                <w:bCs/>
                <w:lang w:val="en-US" w:eastAsia="en-GB"/>
              </w:rPr>
              <w:t>(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</w:t>
            </w:r>
            <w:r>
              <w:rPr>
                <w:rFonts w:ascii="Arial" w:eastAsia="SimSun" w:hAnsi="Arial" w:hint="eastAsia"/>
                <w:bCs/>
                <w:lang w:val="en-US" w:eastAsia="en-GB"/>
              </w:rPr>
              <w:t>)</w:t>
            </w:r>
            <w:proofErr w:type="gramEnd"/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</w:t>
            </w:r>
            <w:r>
              <w:rPr>
                <w:rFonts w:ascii="Arial" w:eastAsia="SimSun" w:hAnsi="Arial" w:hint="eastAsia"/>
                <w:bCs/>
                <w:lang w:val="en-US" w:eastAsia="en-GB"/>
              </w:rPr>
              <w:t>is inc</w:t>
            </w:r>
            <w:r>
              <w:rPr>
                <w:rFonts w:ascii="Arial" w:hAnsi="Arial"/>
                <w:bCs/>
                <w:lang w:val="en-US" w:eastAsia="en-GB"/>
              </w:rPr>
              <w:t xml:space="preserve">orrectly called for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, when it should be for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P</w:t>
            </w:r>
            <w:r>
              <w:rPr>
                <w:rFonts w:ascii="Arial" w:hAnsi="Arial" w:hint="eastAsia"/>
                <w:bCs/>
                <w:lang w:val="en-US" w:eastAsia="en-GB"/>
              </w:rPr>
              <w:t>Cell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. 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659F8" w:rsidRDefault="00B8410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the </w:t>
            </w:r>
            <w:proofErr w:type="spellStart"/>
            <w:r>
              <w:rPr>
                <w:rFonts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lang w:val="en-SG"/>
              </w:rPr>
              <w:t xml:space="preserve"> to </w:t>
            </w:r>
            <w:proofErr w:type="spellStart"/>
            <w:r>
              <w:rPr>
                <w:rFonts w:hint="eastAsia"/>
                <w:bCs/>
                <w:lang w:val="en-US" w:eastAsia="en-GB"/>
              </w:rPr>
              <w:t>p_</w:t>
            </w:r>
            <w:r>
              <w:rPr>
                <w:rFonts w:eastAsia="SimSun" w:hint="eastAsia"/>
                <w:bCs/>
                <w:lang w:val="en-US" w:eastAsia="zh-CN"/>
              </w:rPr>
              <w:t>P</w:t>
            </w:r>
            <w:r>
              <w:rPr>
                <w:rFonts w:hint="eastAsia"/>
                <w:bCs/>
                <w:lang w:val="en-US" w:eastAsia="en-GB"/>
              </w:rPr>
              <w:t>Cell</w:t>
            </w:r>
            <w:proofErr w:type="spellEnd"/>
            <w:r>
              <w:rPr>
                <w:lang w:val="en-SG"/>
              </w:rPr>
              <w:t>.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659F8" w:rsidRDefault="00B84103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659F8" w:rsidRDefault="00B8410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</w:tc>
      </w:tr>
    </w:tbl>
    <w:p w:rsidR="007659F8" w:rsidRDefault="007659F8">
      <w:pPr>
        <w:rPr>
          <w:lang w:val="en-US"/>
        </w:rPr>
      </w:pPr>
    </w:p>
    <w:p w:rsidR="007659F8" w:rsidRDefault="00B84103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59F8">
        <w:trPr>
          <w:trHeight w:val="9580"/>
        </w:trPr>
        <w:tc>
          <w:tcPr>
            <w:tcW w:w="9855" w:type="dxa"/>
          </w:tcPr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lastRenderedPageBreak/>
              <w:t xml:space="preserve">  </w:t>
            </w:r>
            <w:r>
              <w:rPr>
                <w:rFonts w:ascii="Arial" w:hAnsi="Arial" w:hint="eastAsia"/>
                <w:bCs/>
                <w:lang w:val="en-US" w:eastAsia="en-GB"/>
              </w:rPr>
              <w:t>function f_TC_8_1_5_7_1_X_NR5GC_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TestBody(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CellGroupConfig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NR_RLC_BearerToAddModList_Type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IntegerList_Type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f_NR_GetListOfDRBs_ForFirstPDUSession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(1);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octetstring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f_IPv4IPv6_IcmpEchoReply(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f_LoopbackModeB_IP_Address_NW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NR_RLC_TestModeConfig_Type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{Info := {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NotACK_NextRLC_PDU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Start}};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f_NR_GetDefaultDRB_ForFirstPDUSession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lengthof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//DRB is used ONLY for SS configuration!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1-2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add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 xml:space="preserve">SCell(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,-, true); //CA UL enabled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in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2A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Activation/Deactivation MAC-CE to activate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f_SS_CellConfig_ActivateSCell_CA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>...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eastAsia="SimSun" w:hAnsi="Arial"/>
                <w:bCs/>
                <w:lang w:val="en-US" w:eastAsia="zh-CN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</w:tc>
      </w:tr>
    </w:tbl>
    <w:p w:rsidR="007659F8" w:rsidRDefault="007659F8">
      <w:pPr>
        <w:rPr>
          <w:lang w:val="en-US"/>
        </w:rPr>
      </w:pPr>
    </w:p>
    <w:p w:rsidR="007659F8" w:rsidRDefault="00B84103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59F8">
        <w:tc>
          <w:tcPr>
            <w:tcW w:w="9629" w:type="dxa"/>
          </w:tcPr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bCs/>
                <w:lang w:val="en-US" w:eastAsia="en-GB"/>
              </w:rPr>
              <w:t>function f_TC_8_1_5_7_1_X_NR5GC_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TestBody(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CellGroupConfig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NR_RLC_BearerToAddModList_Type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IntegerList_Type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f_NR_GetListOfDRBs_ForFirstPDUSession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(1);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octetstring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f_IPv4IPv6_IcmpEchoReply(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f_LoopbackModeB_IP_Address_NW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NR_RLC_TestModeConfig_Type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{Info := {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NotACK_NextRLC_PDU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Start}};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f_NR_GetDefaultDRB_ForFirstPDUSession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lengthof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//DRB is used ONLY for SS configuration!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1-2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add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 xml:space="preserve">SCell(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,-, true); //CA UL enabled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in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2A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Activation/Deactivation MAC-CE to activate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f_SS_CellConfig_ActivateSCell_CA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</w:t>
            </w:r>
            <w:r>
              <w:rPr>
                <w:rFonts w:ascii="Arial" w:eastAsia="SimSun" w:hAnsi="Arial" w:hint="eastAsia"/>
                <w:bCs/>
                <w:highlight w:val="yellow"/>
                <w:lang w:val="en-US" w:eastAsia="zh-CN"/>
              </w:rPr>
              <w:t>P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...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:rsidR="007659F8" w:rsidRDefault="007659F8">
      <w:pPr>
        <w:rPr>
          <w:lang w:val="pt-BR"/>
        </w:rPr>
      </w:pPr>
    </w:p>
    <w:p w:rsidR="007659F8" w:rsidRDefault="00B84103">
      <w:pPr>
        <w:pStyle w:val="Heading2"/>
        <w:numPr>
          <w:ilvl w:val="1"/>
          <w:numId w:val="2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lang w:val="pt-BR"/>
        </w:rPr>
      </w:pPr>
      <w:bookmarkStart w:id="12" w:name="_Toc5887"/>
      <w:bookmarkStart w:id="13" w:name="_Toc100143181"/>
      <w:r>
        <w:rPr>
          <w:b/>
          <w:lang w:val="pt-BR"/>
        </w:rPr>
        <w:t xml:space="preserve">Change </w:t>
      </w:r>
      <w:r>
        <w:rPr>
          <w:rFonts w:eastAsia="SimSun" w:hint="eastAsia"/>
          <w:b/>
          <w:lang w:val="en-US" w:eastAsia="zh-CN"/>
        </w:rPr>
        <w:t>2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659F8">
        <w:trPr>
          <w:trHeight w:val="447"/>
        </w:trPr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7659F8" w:rsidRDefault="00B84103">
            <w:pPr>
              <w:tabs>
                <w:tab w:val="left" w:pos="612"/>
              </w:tabs>
              <w:spacing w:after="0"/>
            </w:pPr>
            <w:r>
              <w:rPr>
                <w:rFonts w:ascii="Arial" w:eastAsia="SimSun" w:hAnsi="Arial" w:hint="eastAsia"/>
                <w:lang w:val="en-US" w:eastAsia="zh-CN"/>
              </w:rPr>
              <w:t>f_TC_8_1_5_7_1_X_NR5GC_TestBody</w:t>
            </w:r>
          </w:p>
        </w:tc>
      </w:tr>
      <w:tr w:rsidR="007659F8">
        <w:trPr>
          <w:trHeight w:val="452"/>
        </w:trPr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659F8" w:rsidRDefault="00B84103">
            <w:pPr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Due to the absence of UL Grant, UE </w:t>
            </w:r>
            <w:proofErr w:type="spellStart"/>
            <w:r>
              <w:rPr>
                <w:rFonts w:ascii="Arial" w:eastAsia="SimSun" w:hAnsi="Arial" w:hint="eastAsia"/>
                <w:bCs/>
                <w:lang w:val="en-US" w:eastAsia="zh-CN"/>
              </w:rPr>
              <w:t>can not</w:t>
            </w:r>
            <w:proofErr w:type="spellEnd"/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loop back PDCP SDU on </w:t>
            </w:r>
            <w:proofErr w:type="spellStart"/>
            <w:r>
              <w:rPr>
                <w:rFonts w:ascii="Arial" w:eastAsia="SimSun" w:hAnsi="Arial" w:hint="eastAsia"/>
                <w:bCs/>
                <w:lang w:val="en-US" w:eastAsia="zh-CN"/>
              </w:rPr>
              <w:t>Scell</w:t>
            </w:r>
            <w:proofErr w:type="spellEnd"/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in step 9A, so it is necessary to add UL Grant on </w:t>
            </w:r>
            <w:proofErr w:type="spellStart"/>
            <w:r>
              <w:rPr>
                <w:rFonts w:ascii="Arial" w:eastAsia="SimSun" w:hAnsi="Arial" w:hint="eastAsia"/>
                <w:bCs/>
                <w:lang w:val="en-US" w:eastAsia="zh-CN"/>
              </w:rPr>
              <w:t>Scell</w:t>
            </w:r>
            <w:proofErr w:type="spellEnd"/>
            <w:r>
              <w:rPr>
                <w:rFonts w:ascii="Arial" w:eastAsia="SimSun" w:hAnsi="Arial" w:hint="eastAsia"/>
                <w:bCs/>
                <w:lang w:val="en-US" w:eastAsia="zh-CN"/>
              </w:rPr>
              <w:t>.</w:t>
            </w: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659F8" w:rsidRDefault="00B8410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Add UL Grant on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Scell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for UE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659F8" w:rsidRDefault="00B84103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659F8" w:rsidRDefault="007043FA">
            <w:pPr>
              <w:rPr>
                <w:rFonts w:ascii="Arial" w:hAnsi="Arial"/>
                <w:highlight w:val="cyan"/>
              </w:rPr>
            </w:pPr>
            <w:r w:rsidRPr="007043FA">
              <w:rPr>
                <w:rFonts w:ascii="Arial" w:hAnsi="Arial"/>
                <w:highlight w:val="cyan"/>
              </w:rPr>
              <w:t>Accepted in principle as per</w:t>
            </w:r>
            <w:r w:rsidR="00380EB3">
              <w:rPr>
                <w:rFonts w:ascii="Arial" w:hAnsi="Arial"/>
                <w:highlight w:val="cyan"/>
              </w:rPr>
              <w:t xml:space="preserve"> RAN5#95 approved CR</w:t>
            </w:r>
            <w:r>
              <w:rPr>
                <w:rFonts w:ascii="Arial" w:hAnsi="Arial"/>
                <w:highlight w:val="cyan"/>
              </w:rPr>
              <w:t xml:space="preserve"> </w:t>
            </w:r>
            <w:r w:rsidRPr="007043FA">
              <w:rPr>
                <w:rFonts w:ascii="Arial" w:hAnsi="Arial"/>
                <w:highlight w:val="cyan"/>
              </w:rPr>
              <w:t>R5-223424</w:t>
            </w:r>
          </w:p>
        </w:tc>
      </w:tr>
    </w:tbl>
    <w:p w:rsidR="007659F8" w:rsidRDefault="007659F8">
      <w:pPr>
        <w:rPr>
          <w:lang w:val="en-US"/>
        </w:rPr>
      </w:pPr>
    </w:p>
    <w:p w:rsidR="007659F8" w:rsidRDefault="00B84103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59F8">
        <w:trPr>
          <w:trHeight w:val="7900"/>
        </w:trPr>
        <w:tc>
          <w:tcPr>
            <w:tcW w:w="9855" w:type="dxa"/>
          </w:tcPr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>function f_TC_8_1_5_7_1_X_NR5GC_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TestBody(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CellGroupConfig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NR_RLC_BearerToAddModList_Type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IntegerList_Type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f_NR_GetListOfDRBs_ForFirstPDUSession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(1);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octetstring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f_IPv4IPv6_IcmpEchoReply(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f_LoopbackModeB_IP_Address_NW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NR_RLC_TestModeConfig_Type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{Info := {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NotACK_NextRLC_PDU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Start}};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f_NR_GetDefaultDRB_ForFirstPDUSession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lengthof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//DRB is used ONLY for SS configuration!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1-2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add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 xml:space="preserve">SCell(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,-, true); //CA UL enabled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in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2A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Activation/Deactivation MAC-CE to activate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f_SS_CellConfig_ActivateSCell_CA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3-4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establish DRB #j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 cs_38508_RadioBearerConfigDef(-,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{cs_38508_DRB_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ToAddMod(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Split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cs_38508_PDCP_Config_DRB,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 -, true))},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RLC-BearerConfig-1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t32;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[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0]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DRB(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cs_38508_LogicalChannelConfig_ASC(f_NR_LogicalChannelId_DRB(v_DRBj_PCell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),-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,-,-,-,-,{0})) 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RLC-BearerConfig21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t1;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[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1]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                                                           cs_38508_RLC_Config_AM_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DRB(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cs_38508_LogicalChannelConfig_ASC(f_NR_LogicalChannelId_DRB(v_DRBj_SCell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),-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,-,-,-,-,{1})) 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cs_NR_CellGroupConfigDef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tsc_NR_CellGroupId_MCG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omit, omit,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omit,omit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 omit);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v_RRCReconfiguration_v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1530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cs_NR_RRCReconfiguration_v1530_IEs(bit2oct(encvalue(v_MCG_Config)));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f_NR_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SendRRCReconfiguration(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p_PCell,-,v_RadioBearerConfig,v_RRCReconfiguration_v1530, -, -, -, -, -,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 //@sic R5-213516 sic@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5-6"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f_NR5GC_CloseUE_TestLoopModeA 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PCell,cs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_UE_TestLoopModeA_NR_LB_Setup_NoScaling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7"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stops sending MCG RLC acknowledgments for the next RLC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1) and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8"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cas_NR_DRB_COMMON_REQ_PDCP_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PDUList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B(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>...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sz w:val="21"/>
                <w:szCs w:val="21"/>
                <w:lang w:val="en-US" w:eastAsia="zh-CN"/>
              </w:rPr>
              <w:t>}</w:t>
            </w:r>
          </w:p>
        </w:tc>
      </w:tr>
    </w:tbl>
    <w:p w:rsidR="007659F8" w:rsidRDefault="007659F8">
      <w:pPr>
        <w:rPr>
          <w:lang w:val="en-US"/>
        </w:rPr>
      </w:pPr>
    </w:p>
    <w:p w:rsidR="007659F8" w:rsidRDefault="00B84103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59F8">
        <w:tc>
          <w:tcPr>
            <w:tcW w:w="9629" w:type="dxa"/>
          </w:tcPr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>function f_TC_8_1_5_7_1_X_NR5GC_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TestBody(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CellGroupConfig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NR_RLC_BearerToAddModList_Type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IntegerList_Type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f_NR_GetListOfDRBs_ForFirstPDUSession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(1);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octetstring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f_IPv4IPv6_IcmpEchoReply(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f_LoopbackModeB_IP_Address_NW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NR_RLC_TestModeConfig_Type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{Info := {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NotACK_NextRLC_PDU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Start}};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f_NR_GetDefaultDRB_ForFirstPDUSession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lengthof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//DRB is used ONLY for SS configuration!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lastRenderedPageBreak/>
              <w:tab/>
              <w:t xml:space="preserve"> var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NR_UplinkBWP_Type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</w:t>
            </w:r>
            <w:proofErr w:type="gram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UplinkBWP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f_NR_CellInfo_GetUplinkBWP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tsc_NR_BWP_Id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ab/>
              <w:t xml:space="preserve"> var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NR_ResourceAllocation_Type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v_NR_ResourceAllocation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1-2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add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 xml:space="preserve">SCell(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,-, true); //CA UL enabled 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in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2A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Activation/Deactivation MAC-CE to activate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f_SS_CellConfig_ActivateSCell_CA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S</w:t>
            </w:r>
            <w:r>
              <w:rPr>
                <w:rFonts w:ascii="Arial" w:hAnsi="Arial" w:hint="eastAsia"/>
                <w:bCs/>
                <w:lang w:val="en-US" w:eastAsia="en-GB"/>
              </w:rPr>
              <w:t>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);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3-4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establish DRB #j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 cs_38508_RadioBearerConfigDef(-,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{cs_38508_DRB_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ToAddMod(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Split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cs_38508_PDCP_Config_DRB,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 -, true))},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RLC-BearerConfig-1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t32;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[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0]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DRB(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cs_38508_LogicalChannelConfig_ASC(f_NR_LogicalChannelId_DRB(v_DRBj_PCell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),-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,-,-,-,-,{0})) 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RLC-BearerConfig21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t1;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[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1]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DRB(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cs_38508_LogicalChannelConfig_ASC(f_NR_LogicalChannelId_DRB(v_DRBj_SCell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),-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,-,-,-,-,{1})) 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cs_NR_CellGroupConfigDef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tsc_NR_CellGroupId_MCG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omit, omit,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omit,omit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omit);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v_RRCReconfiguration_v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1530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cs_NR_RRCReconfiguration_v1530_IEs(bit2oct(encvalue(v_MCG_Config)));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f_NR_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SendRRCReconfiguration(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p_PCell,-,v_RadioBearerConfig,v_RRCReconfiguration_v1530, -, -, -, -, -,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 //@sic R5-213516 sic@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5-6"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f_NR5GC_CloseUE_TestLoopModeA 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PCell,cs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_UE_TestLoopModeA_NR_LB_Setup_NoScaling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7"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stops sending MCG RLC acknowledgments for the next RLC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1) and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</w:t>
            </w:r>
            <w:proofErr w:type="gram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ResourceAllocation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f_NR_ResourceAllocation_UplinkGrant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(4096,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v_NR_UplinkBWP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);  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f_NR_ULGrantConfiguration_StartPeriodicCyclicGrant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-,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v_NR_ResourceAllocation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, 20, 10);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8"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cas_NR_DRB_COMMON_REQ_PDCP_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PDUList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B(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>...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rFonts w:ascii="Arial" w:eastAsia="SimSun" w:hAnsi="Arial"/>
                <w:bCs/>
                <w:lang w:val="en-US" w:eastAsia="zh-CN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>}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:rsidR="007659F8" w:rsidRDefault="00B84103">
      <w:pPr>
        <w:pStyle w:val="Heading2"/>
        <w:numPr>
          <w:ilvl w:val="1"/>
          <w:numId w:val="2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2456"/>
      <w:bookmarkStart w:id="15" w:name="_Toc100143182"/>
      <w:bookmarkEnd w:id="11"/>
      <w:r>
        <w:rPr>
          <w:b/>
          <w:lang w:val="pt-BR"/>
        </w:rPr>
        <w:lastRenderedPageBreak/>
        <w:t xml:space="preserve">Change </w:t>
      </w:r>
      <w:r>
        <w:rPr>
          <w:rFonts w:eastAsia="SimSun" w:hint="eastAsia"/>
          <w:b/>
          <w:lang w:val="en-US" w:eastAsia="zh-CN"/>
        </w:rPr>
        <w:t>3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659F8">
        <w:trPr>
          <w:trHeight w:val="447"/>
        </w:trPr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7659F8" w:rsidRDefault="00B84103">
            <w:pPr>
              <w:tabs>
                <w:tab w:val="left" w:pos="612"/>
              </w:tabs>
              <w:spacing w:after="0"/>
            </w:pPr>
            <w:r>
              <w:rPr>
                <w:rFonts w:ascii="Arial" w:eastAsia="SimSun" w:hAnsi="Arial" w:hint="eastAsia"/>
                <w:lang w:val="en-US" w:eastAsia="zh-CN"/>
              </w:rPr>
              <w:t>f_TC_8_1_5_7_1_1_NR5GC</w:t>
            </w:r>
          </w:p>
        </w:tc>
      </w:tr>
      <w:tr w:rsidR="007659F8">
        <w:trPr>
          <w:trHeight w:val="452"/>
        </w:trPr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659F8" w:rsidRDefault="00B84103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To ensure UE treated fairly, the </w:t>
            </w:r>
            <w:r>
              <w:rPr>
                <w:rFonts w:ascii="Arial" w:hAnsi="Arial"/>
                <w:bCs/>
                <w:lang w:val="en-US" w:eastAsia="en-GB"/>
              </w:rPr>
              <w:t>MCG RLC acknowledgments for the next RLC PDU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should be prohibited until UE has looped back PDCP PDU</w:t>
            </w:r>
            <w:r>
              <w:rPr>
                <w:rFonts w:ascii="Arial" w:hAnsi="Arial"/>
                <w:bCs/>
                <w:lang w:val="en-US" w:eastAsia="en-GB"/>
              </w:rPr>
              <w:t xml:space="preserve">. 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659F8" w:rsidRDefault="00B8410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Change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NR_RLC_TestModeConfig_Type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from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NotACK_NextRLC_</w:t>
            </w:r>
            <w:proofErr w:type="gramStart"/>
            <w:r>
              <w:rPr>
                <w:rFonts w:eastAsia="SimSun" w:hint="eastAsia"/>
                <w:lang w:val="en-US" w:eastAsia="zh-CN"/>
              </w:rPr>
              <w:t>PDU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: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= Start to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AckProhibit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:= Prohibit. 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659F8" w:rsidRDefault="00B84103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659F8" w:rsidRPr="00380EB3" w:rsidRDefault="00380EB3" w:rsidP="00961F10">
            <w:pPr>
              <w:rPr>
                <w:rFonts w:ascii="Arial" w:hAnsi="Arial"/>
                <w:highlight w:val="red"/>
                <w:lang w:val="en-US"/>
              </w:rPr>
            </w:pPr>
            <w:bookmarkStart w:id="16" w:name="_GoBack"/>
            <w:bookmarkEnd w:id="16"/>
            <w:r w:rsidRPr="00380EB3">
              <w:rPr>
                <w:rFonts w:ascii="Arial" w:hAnsi="Arial" w:cs="Arial"/>
                <w:highlight w:val="red"/>
              </w:rPr>
              <w:t xml:space="preserve">Rejected, prose CR not present at </w:t>
            </w:r>
            <w:r w:rsidR="006852E8" w:rsidRPr="00380EB3">
              <w:rPr>
                <w:rFonts w:ascii="Arial" w:hAnsi="Arial" w:cs="Arial"/>
                <w:highlight w:val="red"/>
              </w:rPr>
              <w:t xml:space="preserve"> RAN5#95.</w:t>
            </w:r>
          </w:p>
        </w:tc>
      </w:tr>
    </w:tbl>
    <w:p w:rsidR="007659F8" w:rsidRDefault="007659F8">
      <w:pPr>
        <w:rPr>
          <w:lang w:val="en-US"/>
        </w:rPr>
      </w:pPr>
    </w:p>
    <w:p w:rsidR="007659F8" w:rsidRDefault="00B84103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59F8">
        <w:tc>
          <w:tcPr>
            <w:tcW w:w="9855" w:type="dxa"/>
          </w:tcPr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</w:t>
            </w:r>
            <w:r>
              <w:rPr>
                <w:rFonts w:ascii="Arial" w:hAnsi="Arial" w:hint="eastAsia"/>
                <w:bCs/>
                <w:lang w:val="en-US" w:eastAsia="en-GB"/>
              </w:rPr>
              <w:t>function f_TC_8_1_5_7_1_X_NR5GC_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TestBody(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CellGroupConfig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NR_RLC_BearerToAddModList_Type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IntegerList_Type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f_NR_GetListOfDRBs_ForFirstPDUSession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(1);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octetstring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f_IPv4IPv6_IcmpEchoReply(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f_LoopbackModeB_IP_Address_NW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NR_RLC_TestModeConfig_Type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v_NR_RLC_</w:t>
            </w:r>
            <w:proofErr w:type="gram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TestModeConfig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= {Info := {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NotACK_NextRLC_PDU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:= Start}}</w:t>
            </w:r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f_NR_GetDefaultDRB_ForFirstPDUSession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lengthof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//DRB is used ONLY for SS configuration!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1-2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add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 xml:space="preserve">SCell(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,-, true); //CA UL enabled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in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//The UE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2A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Activation/Deactivation MAC-CE to activate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f_SS_CellConfig_ActivateSCell_CA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3-4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establish DRB #j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 cs_38508_RadioBearerConfigDef(-,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{cs_38508_DRB_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ToAddMod(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Split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cs_38508_PDCP_Config_DRB,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 -, true))},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RLC-BearerConfig-1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t32;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[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0]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DRB(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cs_38508_LogicalChannelConfig_ASC(f_NR_LogicalChannelId_DRB(v_DRBj_PCell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),-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,-,-,-,-,{0})) 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RLC-BearerConfig21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t1;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[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1]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DRB(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cs_38508_LogicalChannelConfig_ASC(f_NR_LogicalChannelId_DRB(v_DRBj_SCell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),-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,-,-,-,-,{1})) 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cs_NR_CellGroupConfigDef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tsc_NR_CellGroupId_MCG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omit, omit,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omit,omit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 omit);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v_RRCReconfiguration_v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1530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cs_NR_RRCReconfiguration_v1530_IEs(bit2oct(encvalue(v_MCG_Config)));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f_NR_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SendRRCReconfiguration(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p_PCell,-,v_RadioBearerConfig,v_RRCReconfiguration_v1530, -, -, -, -, -,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 //@sic R5-213516 sic@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5-6"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f_NR5GC_CloseUE_TestLoopModeA 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PCell,cs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_UE_TestLoopModeA_NR_LB_Setup_NoScaling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7"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stops sending MCG RLC acknowledgments for the next RLC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1) and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8"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cas_NR_DRB_COMMON_REQ_PDCP_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PDUList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B(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interleave{</w:t>
            </w:r>
            <w:proofErr w:type="gramEnd"/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9"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on DRB #j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[]  DRB.receive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(car_NR_DRB_COMMON_IND_PDCP_PDUList_DC(p_PCell,v_DRBj_PCell,cs_RlcBearerRouting_NR(p_PCell), -, 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)},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))){}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9A"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on DRB #j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 xml:space="preserve">[]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DRB.receive</w:t>
            </w:r>
            <w:proofErr w:type="spellEnd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car_NR_DRB_COMMON_IND_PDCP_PDUList_DC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cs_RlcBearerRouting_NR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), -,{cs_NR_PDCP_PDU_18B(0,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)},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))){}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}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10"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FailureInformation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with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failureType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set to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-failure?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/* @sic R5s201387 BASELINE MOVING 2020 sic@ */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SRB.receive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car_NR_SRB_RrcPdu_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IND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tsc_NR_RbId_SRB1,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cr_FailureInformation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(tsc_NR_CellGroupId_MCG,-,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rlc_failure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), -,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PreliminaryPass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__FILE__, __LINE__, "Step 10");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"Steps 11 - 12"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RRCReconfigurationmessage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containing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sCellToReleaseList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with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NR Cell 3.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message?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f_NR5GC_Rel_1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SCell(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//@sic R5-214617 sic@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:rsidR="007659F8" w:rsidRDefault="007659F8">
      <w:pPr>
        <w:rPr>
          <w:lang w:val="en-US"/>
        </w:rPr>
      </w:pPr>
    </w:p>
    <w:p w:rsidR="007659F8" w:rsidRDefault="00B84103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59F8">
        <w:tc>
          <w:tcPr>
            <w:tcW w:w="9855" w:type="dxa"/>
          </w:tcPr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function f_TC_8_1_5_7_1_X_NR5GC_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TestBody(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CellGroupConfig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NR_RLC_BearerToAddModList_Type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IntegerList_Type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f_NR_GetListOfDRBs_ForFirstPDUSession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(1);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octetstring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f_IPv4IPv6_IcmpEchoReply(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f_LoopbackModeB_IP_Address_NW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NR_RLC_TestModeConfig_Type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v_NR_RLC_</w:t>
            </w:r>
            <w:proofErr w:type="gram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TestModeConfig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= {Info := {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AckProhibit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:= Prohibit}}</w:t>
            </w:r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f_NR_GetDefaultDRB_ForFirstPDUSession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lengthof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//DRB is used ONLY for SS configuration!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ab/>
              <w:t xml:space="preserve">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1-2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add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f_NR5GC_AddMod_1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 xml:space="preserve">SCell(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,-, true); //CA UL enabled 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in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2A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Activation/Deactivation MAC-CE to activate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f_SS_CellConfig_ActivateSCell_CA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S</w:t>
            </w:r>
            <w:r>
              <w:rPr>
                <w:rFonts w:ascii="Arial" w:hAnsi="Arial" w:hint="eastAsia"/>
                <w:bCs/>
                <w:lang w:val="en-US" w:eastAsia="en-GB"/>
              </w:rPr>
              <w:t>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);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Steps 3-4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establish DRB #j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 cs_38508_RadioBearerConfigDef(-,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{cs_38508_DRB_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ToAddMod(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cs_NR_PDCP_Config_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Split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cs_38508_PDCP_Config_DRB,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 -, true))},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RLC-BearerConfig-1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t32;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[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0]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DRB(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cs_38508_LogicalChannelConfig_ASC(f_NR_LogicalChannelId_DRB(v_DRBj_PCell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),-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,-,-,-,-,{0})) 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RLC-BearerConfig21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t1;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[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1]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DRB(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cs_38508_LogicalChannelConfig_ASC(f_NR_LogicalChannelId_DRB(v_DRBj_SCell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),-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,-,-,-,-,{1})) 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cs_NR_CellGroupConfigDef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tsc_NR_CellGroupId_MCG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omit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, omit,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omit,omit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 omit);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v_RRCReconfiguration_v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1530 :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= cs_NR_RRCReconfiguration_v1530_IEs(bit2oct(encvalue(v_MCG_Config)));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f_NR_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SendRRCReconfiguration(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p_PCell,-,v_RadioBearerConfig,v_RRCReconfiguration_v1530, -, -, -, -, -,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 //@sic R5-213516 sic@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5-6"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f_NR5GC_CloseUE_TestLoopModeA 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PCell,cs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_UE_TestLoopModeA_NR_LB_Setup_NoScaling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7"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stops sending MCG RLC acknowledgments for the next RLC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1) and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8"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cas_NR_DRB_COMMON_REQ_PDCP_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PDUList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B(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interleave{</w:t>
            </w:r>
            <w:proofErr w:type="gramEnd"/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9"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on DRB #j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    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[]  DRB.receive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(car_NR_DRB_COMMON_IND_PDCP_PDUList_DC(p_PCell,v_DRBj_PCell,cs_RlcBearerRouting_NR(p_PCell), -, 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)},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))){}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9A"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on DRB #j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 xml:space="preserve">[]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DRB.receive</w:t>
            </w:r>
            <w:proofErr w:type="spellEnd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car_NR_DRB_COMMON_IND_PDCP_PDUList_DC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cs_RlcBearerRouting_NR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), -,{cs_NR_PDCP_PDU_18B(0,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)},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))){}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>}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</w:t>
            </w:r>
            <w:r>
              <w:rPr>
                <w:rFonts w:ascii="Arial" w:eastAsia="SimSun" w:hAnsi="Arial" w:hint="eastAsia"/>
                <w:bCs/>
                <w:highlight w:val="yellow"/>
                <w:lang w:val="en-US" w:eastAsia="zh-CN"/>
              </w:rPr>
              <w:t xml:space="preserve">    </w:t>
            </w:r>
            <w:proofErr w:type="spellStart"/>
            <w:r>
              <w:rPr>
                <w:rFonts w:ascii="Arial" w:eastAsia="SimSun" w:hAnsi="Arial" w:hint="eastAsia"/>
                <w:bCs/>
                <w:highlight w:val="yellow"/>
                <w:lang w:val="en-US" w:eastAsia="zh-CN"/>
              </w:rPr>
              <w:t>v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_SS_Drb_ConfigListNot_</w:t>
            </w:r>
            <w:proofErr w:type="gram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Ack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, {Info := {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AckProhibit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:= Continue}}),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f_NR_GetRadioBearerConfig_</w:t>
            </w:r>
            <w:proofErr w:type="gram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FullAM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, {Info := {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AckProhibit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:= Continue}})};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highlight w:val="yellow"/>
                <w:lang w:val="en-US" w:eastAsia="en-GB"/>
              </w:rPr>
            </w:pP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f_NR_SS_</w:t>
            </w:r>
            <w:proofErr w:type="gram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CommonRadioBearerConfig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10"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FailureInformation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with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failureType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set to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-failure?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/* @sic R5s201387 BASELINE MOVING 2020 sic@ */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SRB.receive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car_NR_SRB_RrcPdu_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IND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tsc_NR_RbId_SRB1,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cr_FailureInformation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(tsc_NR_CellGroupId_MCG,-,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rlc_failure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), -,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PreliminaryPass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__FILE__, __LINE__, "Step 10");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"Steps 11 - 12"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RRCReconfigurationmessage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containing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sCellToReleaseList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with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NR Cell 3.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message?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f_NR5GC_Rel_1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SCell(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//@sic R5-214617 sic@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</w:tc>
      </w:tr>
    </w:tbl>
    <w:p w:rsidR="007659F8" w:rsidRDefault="007659F8"/>
    <w:p w:rsidR="00CA09F1" w:rsidRDefault="00CA09F1"/>
    <w:p w:rsidR="00CA09F1" w:rsidRDefault="00CA09F1"/>
    <w:p w:rsidR="00CA09F1" w:rsidRDefault="00CA09F1"/>
    <w:p w:rsidR="00CA09F1" w:rsidRDefault="00CA09F1"/>
    <w:p w:rsidR="00CA09F1" w:rsidRDefault="00CA09F1" w:rsidP="00CA09F1">
      <w:pPr>
        <w:pStyle w:val="Heading2"/>
        <w:numPr>
          <w:ilvl w:val="1"/>
          <w:numId w:val="2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highlight w:val="cyan"/>
          <w:lang w:val="pt-BR"/>
        </w:rPr>
      </w:pPr>
      <w:bookmarkStart w:id="17" w:name="_Toc100143183"/>
      <w:bookmarkStart w:id="18" w:name="_Toc325725665"/>
      <w:bookmarkStart w:id="19" w:name="_Toc295288970"/>
      <w:bookmarkStart w:id="20" w:name="_Toc122434493"/>
      <w:r w:rsidRPr="00CA09F1">
        <w:rPr>
          <w:b/>
          <w:highlight w:val="cyan"/>
          <w:lang w:val="pt-BR"/>
        </w:rPr>
        <w:t>MCC160 Additional change – Correction to f_TC_8_1_5_7_1_X_NR5GC_TestBody</w:t>
      </w:r>
      <w:bookmarkEnd w:id="17"/>
      <w:r w:rsidRPr="00CA09F1">
        <w:rPr>
          <w:b/>
          <w:highlight w:val="cyan"/>
          <w:lang w:val="pt-BR"/>
        </w:rPr>
        <w:t xml:space="preserve"> </w:t>
      </w:r>
    </w:p>
    <w:tbl>
      <w:tblPr>
        <w:tblpPr w:leftFromText="180" w:rightFromText="180" w:vertAnchor="text" w:horzAnchor="margin" w:tblpY="30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A09F1" w:rsidRPr="000E0537" w:rsidTr="00CA09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9F1" w:rsidRPr="000E0537" w:rsidRDefault="00CA09F1" w:rsidP="00CA09F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 w:rsidRPr="000E0537"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Pr="000E0537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Pr="000E0537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9F1" w:rsidRPr="00913B84" w:rsidRDefault="00CA09F1" w:rsidP="00CA09F1">
            <w:pPr>
              <w:spacing w:after="0"/>
              <w:rPr>
                <w:rFonts w:ascii="Arial" w:hAnsi="Arial" w:cs="Arial"/>
                <w:color w:val="333333"/>
                <w:lang w:val="en-US"/>
              </w:rPr>
            </w:pPr>
            <w:r w:rsidRPr="0049462F">
              <w:rPr>
                <w:rFonts w:ascii="Arial" w:hAnsi="Arial" w:cs="Arial"/>
              </w:rPr>
              <w:t>f_TC_8_1_5_7_1_X_NR5GC_TestBody</w:t>
            </w:r>
          </w:p>
        </w:tc>
      </w:tr>
      <w:tr w:rsidR="00CA09F1" w:rsidRPr="000E0537" w:rsidTr="00CA09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9F1" w:rsidRPr="000E0537" w:rsidRDefault="00CA09F1" w:rsidP="00CA09F1">
            <w:pPr>
              <w:spacing w:before="40" w:after="40"/>
              <w:rPr>
                <w:rFonts w:ascii="Arial" w:hAnsi="Arial"/>
                <w:b/>
              </w:rPr>
            </w:pPr>
            <w:r w:rsidRPr="000E0537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9F1" w:rsidRPr="000E0537" w:rsidRDefault="00CA09F1" w:rsidP="00CA09F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DRB Data should be received at </w:t>
            </w:r>
            <w:proofErr w:type="spellStart"/>
            <w:r>
              <w:rPr>
                <w:rFonts w:ascii="Arial" w:hAnsi="Arial" w:cs="Arial"/>
              </w:rPr>
              <w:t>PCell</w:t>
            </w:r>
            <w:proofErr w:type="spellEnd"/>
            <w:r>
              <w:rPr>
                <w:rFonts w:ascii="Arial" w:hAnsi="Arial" w:cs="Arial"/>
              </w:rPr>
              <w:t xml:space="preserve"> instead of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CA09F1" w:rsidRPr="000E0537" w:rsidTr="00CA09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9F1" w:rsidRPr="000E0537" w:rsidRDefault="00CA09F1" w:rsidP="00CA09F1">
            <w:pPr>
              <w:spacing w:before="40" w:after="40"/>
              <w:rPr>
                <w:rFonts w:ascii="Arial" w:hAnsi="Arial"/>
                <w:b/>
              </w:rPr>
            </w:pPr>
            <w:r w:rsidRPr="000E0537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9F1" w:rsidRPr="000E0537" w:rsidRDefault="00CA09F1" w:rsidP="00CA09F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PCell</w:t>
            </w:r>
            <w:proofErr w:type="spellEnd"/>
            <w:r>
              <w:rPr>
                <w:rFonts w:ascii="Arial" w:hAnsi="Arial" w:cs="Arial"/>
              </w:rPr>
              <w:t xml:space="preserve"> Replaced by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parameter</w:t>
            </w:r>
          </w:p>
        </w:tc>
      </w:tr>
      <w:tr w:rsidR="00CA09F1" w:rsidRPr="000E0537" w:rsidTr="00CA09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9F1" w:rsidRPr="000E0537" w:rsidRDefault="00CA09F1" w:rsidP="00CA09F1">
            <w:pPr>
              <w:spacing w:before="40" w:after="40"/>
              <w:rPr>
                <w:rFonts w:ascii="Arial" w:hAnsi="Arial"/>
                <w:b/>
              </w:rPr>
            </w:pPr>
            <w:r w:rsidRPr="000E0537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9F1" w:rsidRPr="000E0537" w:rsidRDefault="00CA09F1" w:rsidP="00CA09F1">
            <w:pPr>
              <w:spacing w:after="0"/>
              <w:rPr>
                <w:rFonts w:ascii="Arial" w:hAnsi="Arial" w:cs="Arial"/>
              </w:rPr>
            </w:pPr>
            <w:r w:rsidRPr="006F356F">
              <w:rPr>
                <w:rFonts w:ascii="Arial" w:hAnsi="Arial" w:cs="Arial"/>
              </w:rPr>
              <w:t>RRC_Others_CA_NR5GC</w:t>
            </w:r>
          </w:p>
        </w:tc>
      </w:tr>
    </w:tbl>
    <w:p w:rsidR="00CA09F1" w:rsidRDefault="00CA09F1" w:rsidP="00CA09F1">
      <w:pPr>
        <w:rPr>
          <w:highlight w:val="cyan"/>
          <w:lang w:val="pt-BR"/>
        </w:rPr>
      </w:pPr>
    </w:p>
    <w:p w:rsidR="00CA09F1" w:rsidRDefault="00CA09F1" w:rsidP="00CA09F1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A09F1" w:rsidTr="00DF69B0">
        <w:tc>
          <w:tcPr>
            <w:tcW w:w="9855" w:type="dxa"/>
          </w:tcPr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</w:t>
            </w:r>
            <w:r>
              <w:rPr>
                <w:rFonts w:ascii="Arial" w:hAnsi="Arial" w:hint="eastAsia"/>
                <w:bCs/>
                <w:lang w:val="en-US" w:eastAsia="en-GB"/>
              </w:rPr>
              <w:t>function f_TC_8_1_5_7_1_X_NR5GC_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TestBody(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..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8"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cas_NR_DRB_COMMON_REQ_PDCP_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PDUList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B(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interleave{</w:t>
            </w:r>
            <w:proofErr w:type="gramEnd"/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9"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on DRB #j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[]  DRB.receive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(car_NR_DRB_COMMON_IND_PDCP_PDUList_DC(p_PCell,v_DRBj_PCell,cs_RlcBearerRouting_NR(p_PCell), -, 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)},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))){}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9A"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on DRB #j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 xml:space="preserve">[]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DRB.receive</w:t>
            </w:r>
            <w:proofErr w:type="spellEnd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car_NR_DRB_COMMON_IND_PDCP_PDUList_DC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 w:rsidRPr="00CA09F1">
              <w:rPr>
                <w:rFonts w:ascii="Arial" w:hAnsi="Arial" w:hint="eastAsia"/>
                <w:bCs/>
                <w:highlight w:val="yellow"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cs_RlcBearerRouting_NR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), -,{cs_NR_PDCP_PDU_18B(0,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)},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))){}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10"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FailureInformation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with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failureType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set to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-failure?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/* @sic R5s201387 BASELINE MOVING 2020 sic@ */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SRB.receive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car_NR_SRB_RrcPdu_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IND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tsc_NR_RbId_SRB1,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cr_FailureInformation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(tsc_NR_CellGroupId_MCG,-,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rlc_failure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), -,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:rsidR="00CA09F1" w:rsidRDefault="00CA09F1" w:rsidP="00CA09F1">
      <w:pPr>
        <w:rPr>
          <w:lang w:val="en-US"/>
        </w:rPr>
      </w:pPr>
    </w:p>
    <w:p w:rsidR="00CA09F1" w:rsidRDefault="00CA09F1" w:rsidP="00CA09F1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A09F1" w:rsidTr="00DF69B0">
        <w:tc>
          <w:tcPr>
            <w:tcW w:w="9855" w:type="dxa"/>
          </w:tcPr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function f_TC_8_1_5_7_1_X_NR5GC_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TestBody(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..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8"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cas_NR_DRB_COMMON_REQ_PDCP_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PDUList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B(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interleave{</w:t>
            </w:r>
            <w:proofErr w:type="gramEnd"/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9"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on DRB #j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>[]  DRB.receive</w:t>
            </w:r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 xml:space="preserve">(car_NR_DRB_COMMON_IND_PDCP_PDUList_DC(p_PCell,v_DRBj_PCell,cs_RlcBearerRouting_NR(p_PCell), -, 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)},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))){}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"Step 9A"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on DRB #j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</w:t>
            </w:r>
            <w:proofErr w:type="gramStart"/>
            <w:r>
              <w:rPr>
                <w:rFonts w:ascii="Arial" w:hAnsi="Arial" w:hint="eastAsia"/>
                <w:bCs/>
                <w:lang w:val="en-US" w:eastAsia="en-GB"/>
              </w:rPr>
              <w:t xml:space="preserve">[]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DRB.receive</w:t>
            </w:r>
            <w:proofErr w:type="spellEnd"/>
            <w:proofErr w:type="gram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car_NR_DRB_COMMON_IND_PDCP_PDUList_DC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 w:rsidRPr="00CA09F1">
              <w:rPr>
                <w:rFonts w:ascii="Arial" w:hAnsi="Arial" w:hint="eastAsia"/>
                <w:bCs/>
                <w:highlight w:val="yellow"/>
                <w:lang w:val="en-US" w:eastAsia="en-GB"/>
              </w:rPr>
              <w:t>p_</w:t>
            </w:r>
            <w:r w:rsidRPr="00CA09F1">
              <w:rPr>
                <w:rFonts w:ascii="Arial" w:hAnsi="Arial"/>
                <w:bCs/>
                <w:highlight w:val="yellow"/>
                <w:lang w:val="en-US" w:eastAsia="en-GB"/>
              </w:rPr>
              <w:t>P</w:t>
            </w:r>
            <w:r w:rsidRPr="00CA09F1">
              <w:rPr>
                <w:rFonts w:ascii="Arial" w:hAnsi="Arial" w:hint="eastAsia"/>
                <w:bCs/>
                <w:highlight w:val="yellow"/>
                <w:lang w:val="en-US" w:eastAsia="en-GB"/>
              </w:rPr>
              <w:t>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cs_RlcBearerRouting_NR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), -,{cs_NR_PDCP_PDU_18B(0,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)},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))){}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>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lang w:val="en-US" w:eastAsia="en-GB"/>
              </w:rPr>
            </w:pP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:rsidR="00CA09F1" w:rsidRDefault="00CA09F1" w:rsidP="00CA09F1">
      <w:pPr>
        <w:rPr>
          <w:highlight w:val="cyan"/>
          <w:lang w:val="pt-BR"/>
        </w:rPr>
      </w:pPr>
    </w:p>
    <w:p w:rsidR="00CA09F1" w:rsidRDefault="00CA09F1" w:rsidP="00CA09F1">
      <w:pPr>
        <w:rPr>
          <w:highlight w:val="cyan"/>
          <w:lang w:val="pt-BR"/>
        </w:rPr>
      </w:pPr>
    </w:p>
    <w:p w:rsidR="00CA09F1" w:rsidRPr="00CA09F1" w:rsidRDefault="00CA09F1" w:rsidP="00CA09F1">
      <w:pPr>
        <w:rPr>
          <w:highlight w:val="cyan"/>
          <w:lang w:val="pt-BR"/>
        </w:rPr>
      </w:pPr>
    </w:p>
    <w:p w:rsidR="007659F8" w:rsidRDefault="00B8410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1" w:name="_Toc100143184"/>
      <w:r>
        <w:rPr>
          <w:b/>
          <w:lang w:eastAsia="ja-JP"/>
        </w:rPr>
        <w:lastRenderedPageBreak/>
        <w:t xml:space="preserve">Branches </w:t>
      </w:r>
      <w:bookmarkEnd w:id="18"/>
      <w:bookmarkEnd w:id="19"/>
      <w:bookmarkEnd w:id="20"/>
      <w:r>
        <w:rPr>
          <w:b/>
          <w:lang w:eastAsia="ja-JP"/>
        </w:rPr>
        <w:t>executed</w:t>
      </w:r>
      <w:bookmarkEnd w:id="21"/>
    </w:p>
    <w:p w:rsidR="007659F8" w:rsidRDefault="00B84103">
      <w:pPr>
        <w:rPr>
          <w:rFonts w:cs="Arial"/>
          <w:color w:val="FF0000"/>
        </w:rPr>
      </w:pPr>
      <w:r>
        <w:rPr>
          <w:rFonts w:cs="Arial"/>
        </w:rPr>
        <w:t xml:space="preserve">The test case was executed on NR band </w:t>
      </w:r>
      <w:r>
        <w:rPr>
          <w:rFonts w:cs="Arial" w:hint="eastAsia"/>
        </w:rPr>
        <w:t>CA_n41C</w:t>
      </w:r>
      <w:r>
        <w:rPr>
          <w:rFonts w:cs="Arial"/>
        </w:rPr>
        <w:t xml:space="preserve"> u</w:t>
      </w:r>
      <w:r>
        <w:rPr>
          <w:rFonts w:eastAsia="SimSun" w:cs="Arial" w:hint="eastAsia"/>
          <w:lang w:val="en-US" w:eastAsia="zh-CN"/>
        </w:rPr>
        <w:t>s</w:t>
      </w:r>
      <w:proofErr w:type="spellStart"/>
      <w:r>
        <w:rPr>
          <w:rFonts w:cs="Arial"/>
        </w:rPr>
        <w:t>ing</w:t>
      </w:r>
      <w:proofErr w:type="spellEnd"/>
      <w:r>
        <w:rPr>
          <w:rFonts w:cs="Arial"/>
        </w:rPr>
        <w:t xml:space="preserve"> NR ciphering nea2 and integrity algorithm nia2</w:t>
      </w:r>
      <w:r>
        <w:rPr>
          <w:rFonts w:eastAsia="SimSun" w:cs="Arial" w:hint="eastAsia"/>
          <w:lang w:val="en-US" w:eastAsia="zh-CN"/>
        </w:rPr>
        <w:t>.</w:t>
      </w:r>
    </w:p>
    <w:p w:rsidR="007659F8" w:rsidRDefault="00B8410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2" w:name="_Toc325725666"/>
      <w:bookmarkStart w:id="23" w:name="_Toc122434494"/>
      <w:bookmarkStart w:id="24" w:name="_Toc295288971"/>
      <w:bookmarkStart w:id="25" w:name="_Toc100143185"/>
      <w:r>
        <w:rPr>
          <w:b/>
          <w:lang w:eastAsia="ja-JP"/>
        </w:rPr>
        <w:t>Execution Log Files</w:t>
      </w:r>
      <w:bookmarkEnd w:id="22"/>
      <w:bookmarkEnd w:id="23"/>
      <w:bookmarkEnd w:id="24"/>
      <w:bookmarkEnd w:id="25"/>
    </w:p>
    <w:p w:rsidR="007659F8" w:rsidRDefault="00B84103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26" w:name="_Toc15954"/>
      <w:bookmarkStart w:id="27" w:name="_Toc93326803"/>
      <w:bookmarkStart w:id="28" w:name="_Toc100143186"/>
      <w:r>
        <w:rPr>
          <w:rFonts w:cs="Arial"/>
          <w:b/>
        </w:rPr>
        <w:t>Hisilicon Balong 5000 UE</w:t>
      </w:r>
      <w:bookmarkEnd w:id="26"/>
      <w:bookmarkEnd w:id="27"/>
      <w:bookmarkEnd w:id="28"/>
    </w:p>
    <w:p w:rsidR="007659F8" w:rsidRDefault="00B84103">
      <w:pPr>
        <w:rPr>
          <w:rFonts w:cs="Arial"/>
        </w:rPr>
      </w:pPr>
      <w:r>
        <w:rPr>
          <w:rFonts w:cs="Arial"/>
        </w:rPr>
        <w:t xml:space="preserve">The Hisilicon Balong 5000 UE passed this test case on </w:t>
      </w:r>
      <w:r>
        <w:rPr>
          <w:rFonts w:cs="Arial" w:hint="eastAsia"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:rsidR="007659F8" w:rsidRDefault="00B84103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\TC_8_1_</w:t>
      </w:r>
      <w:r>
        <w:rPr>
          <w:rFonts w:eastAsia="SimSun" w:hint="eastAsia"/>
          <w:lang w:val="en-US" w:eastAsia="zh-CN"/>
        </w:rPr>
        <w:t>5</w:t>
      </w:r>
      <w:r>
        <w:rPr>
          <w:rFonts w:eastAsia="SimSun" w:hint="eastAsia"/>
        </w:rPr>
        <w:t>_</w:t>
      </w:r>
      <w:r>
        <w:rPr>
          <w:rFonts w:eastAsia="SimSun" w:hint="eastAsia"/>
          <w:lang w:val="en-US" w:eastAsia="zh-CN"/>
        </w:rPr>
        <w:t>7</w:t>
      </w:r>
      <w:r>
        <w:rPr>
          <w:rFonts w:eastAsia="SimSun" w:hint="eastAsia"/>
        </w:rPr>
        <w:t>_</w:t>
      </w:r>
      <w:r>
        <w:rPr>
          <w:rFonts w:eastAsia="SimSun" w:hint="eastAsia"/>
          <w:lang w:val="en-US" w:eastAsia="zh-CN"/>
        </w:rPr>
        <w:t>1</w:t>
      </w:r>
      <w:r>
        <w:rPr>
          <w:rFonts w:eastAsia="SimSun" w:hint="eastAsia"/>
          <w:lang w:eastAsia="zh-CN"/>
        </w:rPr>
        <w:t>_1</w:t>
      </w:r>
      <w:r>
        <w:rPr>
          <w:rFonts w:eastAsia="SimSun" w:hint="eastAsia"/>
        </w:rPr>
        <w:t>_NR5GC_PASS.spm</w:t>
      </w:r>
      <w:r>
        <w:rPr>
          <w:rFonts w:cs="Arial"/>
          <w:b/>
        </w:rPr>
        <w:t>.</w:t>
      </w:r>
      <w:r>
        <w:rPr>
          <w:rFonts w:cs="Arial"/>
        </w:rPr>
        <w:br/>
      </w:r>
    </w:p>
    <w:p w:rsidR="007659F8" w:rsidRDefault="00B84103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</w:t>
      </w:r>
      <w:proofErr w:type="spellStart"/>
      <w:r>
        <w:rPr>
          <w:rFonts w:eastAsia="SimSun" w:hint="eastAsia"/>
        </w:rPr>
        <w:t>PCT_PICS_PIXIT.sppar</w:t>
      </w:r>
      <w:proofErr w:type="spellEnd"/>
      <w:r>
        <w:rPr>
          <w:rFonts w:cs="Arial"/>
          <w:b/>
        </w:rPr>
        <w:br/>
      </w:r>
    </w:p>
    <w:p w:rsidR="007659F8" w:rsidRDefault="00B84103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29" w:name="_Toc295288973"/>
      <w:bookmarkStart w:id="30" w:name="_Toc122434496"/>
      <w:bookmarkStart w:id="31" w:name="_Toc325725668"/>
      <w:bookmarkStart w:id="32" w:name="_Toc100143187"/>
      <w:r>
        <w:rPr>
          <w:rFonts w:cs="Arial"/>
          <w:b/>
        </w:rPr>
        <w:t>References</w:t>
      </w:r>
      <w:bookmarkEnd w:id="29"/>
      <w:bookmarkEnd w:id="30"/>
      <w:bookmarkEnd w:id="31"/>
      <w:bookmarkEnd w:id="3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659F8">
        <w:tc>
          <w:tcPr>
            <w:tcW w:w="709" w:type="dxa"/>
          </w:tcPr>
          <w:p w:rsidR="007659F8" w:rsidRDefault="00B8410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7659F8" w:rsidRDefault="00B8410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21"/>
                <w:szCs w:val="22"/>
              </w:rPr>
              <w:t>R5s</w:t>
            </w:r>
            <w:r>
              <w:rPr>
                <w:rFonts w:ascii="Arial" w:hAnsi="Arial" w:hint="eastAsia"/>
                <w:b/>
                <w:sz w:val="21"/>
                <w:szCs w:val="22"/>
              </w:rPr>
              <w:t>220459</w:t>
            </w:r>
            <w:r>
              <w:rPr>
                <w:rFonts w:ascii="Arial" w:hAnsi="Arial"/>
              </w:rPr>
              <w:t xml:space="preserve">: </w:t>
            </w:r>
            <w:r>
              <w:rPr>
                <w:rFonts w:cs="Arial" w:hint="eastAsia"/>
              </w:rPr>
              <w:t>Supporting information for agreement of NR5GC RRC test case 8.1.5.7.1.1 in FR1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</w:tbl>
    <w:p w:rsidR="007659F8" w:rsidRDefault="007659F8"/>
    <w:sectPr w:rsidR="007659F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9DB" w:rsidRDefault="009679DB">
      <w:pPr>
        <w:spacing w:after="0"/>
      </w:pPr>
      <w:r>
        <w:separator/>
      </w:r>
    </w:p>
  </w:endnote>
  <w:endnote w:type="continuationSeparator" w:id="0">
    <w:p w:rsidR="009679DB" w:rsidRDefault="00967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9DB" w:rsidRDefault="009679DB">
      <w:pPr>
        <w:spacing w:after="0"/>
      </w:pPr>
      <w:r>
        <w:separator/>
      </w:r>
    </w:p>
  </w:footnote>
  <w:footnote w:type="continuationSeparator" w:id="0">
    <w:p w:rsidR="009679DB" w:rsidRDefault="009679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348" w:rsidRDefault="00AC734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348" w:rsidRDefault="00AC73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348" w:rsidRDefault="00AC73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348" w:rsidRDefault="00AC73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CC52092"/>
    <w:multiLevelType w:val="hybridMultilevel"/>
    <w:tmpl w:val="841A4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89"/>
    <w:rsid w:val="00022E4A"/>
    <w:rsid w:val="00096426"/>
    <w:rsid w:val="000A6394"/>
    <w:rsid w:val="000B7FED"/>
    <w:rsid w:val="000C038A"/>
    <w:rsid w:val="000C6598"/>
    <w:rsid w:val="000D44B3"/>
    <w:rsid w:val="000F4292"/>
    <w:rsid w:val="00145D43"/>
    <w:rsid w:val="00192C46"/>
    <w:rsid w:val="001A08B3"/>
    <w:rsid w:val="001A7B60"/>
    <w:rsid w:val="001B52F0"/>
    <w:rsid w:val="001B7A65"/>
    <w:rsid w:val="001C0D9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55DFC"/>
    <w:rsid w:val="003609EF"/>
    <w:rsid w:val="0036231A"/>
    <w:rsid w:val="00374DD4"/>
    <w:rsid w:val="00380EB3"/>
    <w:rsid w:val="003E1A36"/>
    <w:rsid w:val="003E6ABE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52E8"/>
    <w:rsid w:val="00695808"/>
    <w:rsid w:val="006B46FB"/>
    <w:rsid w:val="006E21FB"/>
    <w:rsid w:val="007043FA"/>
    <w:rsid w:val="00745C21"/>
    <w:rsid w:val="007659F8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61F10"/>
    <w:rsid w:val="009679DB"/>
    <w:rsid w:val="009777D9"/>
    <w:rsid w:val="00991B88"/>
    <w:rsid w:val="009A5753"/>
    <w:rsid w:val="009A579D"/>
    <w:rsid w:val="009E3297"/>
    <w:rsid w:val="009F734F"/>
    <w:rsid w:val="00A246B6"/>
    <w:rsid w:val="00A46BC1"/>
    <w:rsid w:val="00A47E70"/>
    <w:rsid w:val="00A50CF0"/>
    <w:rsid w:val="00A7671C"/>
    <w:rsid w:val="00AA2CBC"/>
    <w:rsid w:val="00AC3AF1"/>
    <w:rsid w:val="00AC5820"/>
    <w:rsid w:val="00AC58C7"/>
    <w:rsid w:val="00AC7348"/>
    <w:rsid w:val="00AD1CD8"/>
    <w:rsid w:val="00B0233C"/>
    <w:rsid w:val="00B258BB"/>
    <w:rsid w:val="00B67B97"/>
    <w:rsid w:val="00B84103"/>
    <w:rsid w:val="00B92F59"/>
    <w:rsid w:val="00B968C8"/>
    <w:rsid w:val="00BA3EC5"/>
    <w:rsid w:val="00BA51D9"/>
    <w:rsid w:val="00BB5DFC"/>
    <w:rsid w:val="00BD279D"/>
    <w:rsid w:val="00BD6BB8"/>
    <w:rsid w:val="00C66BA2"/>
    <w:rsid w:val="00C67FF9"/>
    <w:rsid w:val="00C870F6"/>
    <w:rsid w:val="00C95985"/>
    <w:rsid w:val="00CA09F1"/>
    <w:rsid w:val="00CC5026"/>
    <w:rsid w:val="00CC68D0"/>
    <w:rsid w:val="00CF399B"/>
    <w:rsid w:val="00D03F9A"/>
    <w:rsid w:val="00D06D51"/>
    <w:rsid w:val="00D24991"/>
    <w:rsid w:val="00D50255"/>
    <w:rsid w:val="00D52ABF"/>
    <w:rsid w:val="00D66520"/>
    <w:rsid w:val="00D84AE9"/>
    <w:rsid w:val="00D97A65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1F896D6A"/>
    <w:rsid w:val="31EA3CBA"/>
    <w:rsid w:val="3A0E1FFD"/>
    <w:rsid w:val="4ED062DC"/>
    <w:rsid w:val="5618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E88A24"/>
  <w15:docId w15:val="{E0C151AB-4280-407D-AB8A-0F19175E8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3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48950C-6903-470F-B398-C91CF9CB1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5315</Words>
  <Characters>30302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Vazquez Millan Sheila 1CD5</cp:lastModifiedBy>
  <cp:revision>4</cp:revision>
  <cp:lastPrinted>2411-12-31T00:00:00Z</cp:lastPrinted>
  <dcterms:created xsi:type="dcterms:W3CDTF">2022-06-07T11:11:00Z</dcterms:created>
  <dcterms:modified xsi:type="dcterms:W3CDTF">2022-06-07T11:18:00Z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2052-11.1.0.11365</vt:lpwstr>
  </property>
  <property fmtid="{D5CDD505-2E9C-101B-9397-08002B2CF9AE}" pid="22" name="ICV">
    <vt:lpwstr>D1A20012BF064CEB9D5A698D45A86CF9</vt:lpwstr>
  </property>
</Properties>
</file>