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1AA3CA" w14:textId="2F092910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B7489A">
          <w:rPr>
            <w:b/>
            <w:i/>
            <w:noProof/>
            <w:sz w:val="28"/>
          </w:rPr>
          <w:t>0</w:t>
        </w:r>
        <w:r w:rsidR="003103B5">
          <w:rPr>
            <w:b/>
            <w:i/>
            <w:noProof/>
            <w:sz w:val="28"/>
          </w:rPr>
          <w:t>4</w:t>
        </w:r>
        <w:r w:rsidR="00CC44C2">
          <w:rPr>
            <w:b/>
            <w:i/>
            <w:noProof/>
            <w:sz w:val="28"/>
          </w:rPr>
          <w:t>1</w:t>
        </w:r>
        <w:r w:rsidR="00440664">
          <w:rPr>
            <w:b/>
            <w:i/>
            <w:noProof/>
            <w:sz w:val="28"/>
          </w:rPr>
          <w:t>5</w:t>
        </w:r>
      </w:fldSimple>
    </w:p>
    <w:p w14:paraId="210A5493" w14:textId="77777777" w:rsidR="00745C21" w:rsidRDefault="00CF4101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CF41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C104C8" w:rsidR="001E41F3" w:rsidRPr="00410371" w:rsidRDefault="00B748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3103B5">
              <w:rPr>
                <w:b/>
                <w:noProof/>
                <w:sz w:val="28"/>
              </w:rPr>
              <w:t>4</w:t>
            </w:r>
            <w:r w:rsidR="00440664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BA964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F6BA8B" w:rsidR="001E41F3" w:rsidRDefault="00440664" w:rsidP="00B7489A">
            <w:pPr>
              <w:pStyle w:val="CRCoverPage"/>
              <w:spacing w:after="0"/>
              <w:rPr>
                <w:noProof/>
              </w:rPr>
            </w:pPr>
            <w:r w:rsidRPr="00440664">
              <w:t>Correction for 5GMM test case 9.1.4.1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566F8D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24014A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C044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CC44C2">
              <w:rPr>
                <w:noProof/>
              </w:rPr>
              <w:t>1</w:t>
            </w:r>
            <w:r w:rsidR="00440664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CF41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ACF79" w14:textId="77777777" w:rsidR="00FD2087" w:rsidRDefault="00FD2087" w:rsidP="00FD2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implementation of f_UT_ReadAllowedNSSAI() will return the allowed NSSAI according to the 1st +CGNSSAIRDP line returned by the UE. This may cause the test case 9.1.4.1 to fail at step 68 if the UE reports allowed NSSAI for multiple PLMN IDs. </w:t>
            </w:r>
          </w:p>
          <w:p w14:paraId="708AA7DE" w14:textId="6C647C65" w:rsidR="001E41F3" w:rsidRDefault="001E41F3" w:rsidP="00FD20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051172" w:rsidR="00CF1EF1" w:rsidRDefault="00FD2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Pass PLMN ID to f_UT_ReadAllowedNSSAI so the correct set of allowed NSSAI can be returned.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46E39C" w:rsidR="001E41F3" w:rsidRDefault="00FD2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18D875" w:rsidR="001E41F3" w:rsidRDefault="00440664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9.1.4.1</w:t>
            </w:r>
            <w:r w:rsidR="003103B5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530904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7B15F83" w14:textId="12540D5F" w:rsidR="000C2205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C2205" w:rsidRPr="00C80E3C">
        <w:rPr>
          <w:rFonts w:cs="Arial"/>
          <w:iCs/>
        </w:rPr>
        <w:t>Table of Contents</w:t>
      </w:r>
      <w:r w:rsidR="000C2205">
        <w:tab/>
      </w:r>
      <w:r w:rsidR="000C2205">
        <w:fldChar w:fldCharType="begin"/>
      </w:r>
      <w:r w:rsidR="000C2205">
        <w:instrText xml:space="preserve"> PAGEREF _Toc95309041 \h </w:instrText>
      </w:r>
      <w:r w:rsidR="000C2205">
        <w:fldChar w:fldCharType="separate"/>
      </w:r>
      <w:r w:rsidR="000C2205">
        <w:t>2</w:t>
      </w:r>
      <w:r w:rsidR="000C2205">
        <w:fldChar w:fldCharType="end"/>
      </w:r>
    </w:p>
    <w:p w14:paraId="0AA9E57B" w14:textId="7D0FE503" w:rsidR="000C2205" w:rsidRDefault="000C220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80E3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80E3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_Toc95309042 \h </w:instrText>
      </w:r>
      <w:r>
        <w:fldChar w:fldCharType="separate"/>
      </w:r>
      <w:r>
        <w:t>3</w:t>
      </w:r>
      <w:r>
        <w:fldChar w:fldCharType="end"/>
      </w:r>
    </w:p>
    <w:p w14:paraId="32D55EB3" w14:textId="6F4BB801" w:rsidR="000C2205" w:rsidRDefault="000C220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80E3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80E3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_Toc95309043 \h </w:instrText>
      </w:r>
      <w:r>
        <w:fldChar w:fldCharType="separate"/>
      </w:r>
      <w:r>
        <w:t>3</w:t>
      </w:r>
      <w:r>
        <w:fldChar w:fldCharType="end"/>
      </w:r>
    </w:p>
    <w:p w14:paraId="3E9EC9A7" w14:textId="1B4C1F6F" w:rsidR="000C2205" w:rsidRDefault="000C220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80E3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80E3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_Toc95309044 \h </w:instrText>
      </w:r>
      <w:r>
        <w:fldChar w:fldCharType="separate"/>
      </w:r>
      <w:r>
        <w:t>3</w:t>
      </w:r>
      <w:r>
        <w:fldChar w:fldCharType="end"/>
      </w:r>
    </w:p>
    <w:p w14:paraId="325A0C2F" w14:textId="6CAAD03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5309042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F113E3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iwd-TTCN3-B2020-09_D12wk49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59CA3830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5309043"/>
      <w:r w:rsidRPr="00854C55">
        <w:rPr>
          <w:b/>
        </w:rPr>
        <w:t>Corrections required</w:t>
      </w:r>
      <w:bookmarkEnd w:id="4"/>
      <w:bookmarkEnd w:id="5"/>
      <w:bookmarkEnd w:id="6"/>
    </w:p>
    <w:p w14:paraId="42BE0714" w14:textId="77777777" w:rsidR="00440664" w:rsidRDefault="00440664" w:rsidP="00440664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40664" w14:paraId="5EA8C4C7" w14:textId="77777777" w:rsidTr="00220CC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65AE" w14:textId="77777777" w:rsidR="00440664" w:rsidRDefault="00440664" w:rsidP="00220CC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8EC4" w14:textId="77777777" w:rsidR="00440664" w:rsidRPr="00B65B1E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>function fl_TC_9_1_4_1_TestBody() runs on NR5GC_PTC</w:t>
            </w:r>
          </w:p>
        </w:tc>
      </w:tr>
      <w:tr w:rsidR="00440664" w14:paraId="7773F308" w14:textId="77777777" w:rsidTr="00220CC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DC64" w14:textId="77777777" w:rsidR="00440664" w:rsidRDefault="00440664" w:rsidP="00220CC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907D" w14:textId="44F263F5" w:rsidR="00440664" w:rsidRPr="008D31B6" w:rsidRDefault="00440664" w:rsidP="00220CC9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/>
                <w:noProof/>
              </w:rPr>
              <w:t xml:space="preserve">Current implementation of </w:t>
            </w:r>
            <w:r w:rsidRPr="00440664">
              <w:rPr>
                <w:rFonts w:ascii="Arial" w:hAnsi="Arial"/>
                <w:noProof/>
              </w:rPr>
              <w:t>f_UT_ReadAllowedNSSAI</w:t>
            </w:r>
            <w:r>
              <w:rPr>
                <w:rFonts w:ascii="Arial" w:hAnsi="Arial"/>
                <w:noProof/>
              </w:rPr>
              <w:t>() will return the allowed NSSAI according to the 1</w:t>
            </w:r>
            <w:r w:rsidRPr="00440664">
              <w:rPr>
                <w:rFonts w:ascii="Arial" w:hAnsi="Arial"/>
                <w:noProof/>
                <w:vertAlign w:val="superscript"/>
              </w:rPr>
              <w:t>st</w:t>
            </w:r>
            <w:r>
              <w:rPr>
                <w:rFonts w:ascii="Arial" w:hAnsi="Arial"/>
                <w:noProof/>
              </w:rPr>
              <w:t xml:space="preserve"> +CGNSSAIRDP line returned by the UE. This may cause the test case 9.1.4.1 to fail at step 68 if the UE reports allowed NSSAI for multiple PLMN IDs. </w:t>
            </w:r>
          </w:p>
        </w:tc>
      </w:tr>
      <w:tr w:rsidR="00440664" w14:paraId="776DA4EB" w14:textId="77777777" w:rsidTr="00220CC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8234" w14:textId="77777777" w:rsidR="00440664" w:rsidRDefault="00440664" w:rsidP="00220CC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C7F4" w14:textId="10AB48DE" w:rsidR="00440664" w:rsidRPr="0066224B" w:rsidRDefault="00440664" w:rsidP="00220CC9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 xml:space="preserve">Pass PLMN ID to </w:t>
            </w:r>
            <w:r w:rsidRPr="00C9669A">
              <w:rPr>
                <w:noProof/>
              </w:rPr>
              <w:t>f_UT_ReadAllowedNSSAI</w:t>
            </w:r>
            <w:r>
              <w:rPr>
                <w:noProof/>
              </w:rPr>
              <w:t xml:space="preserve"> so the correct set of allowed NSSAI can be returned.</w:t>
            </w:r>
          </w:p>
        </w:tc>
      </w:tr>
      <w:tr w:rsidR="00440664" w14:paraId="609C820F" w14:textId="77777777" w:rsidTr="00220CC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BDF0" w14:textId="77777777" w:rsidR="00440664" w:rsidRDefault="00440664" w:rsidP="00220CC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6FB0" w14:textId="77777777" w:rsidR="00440664" w:rsidRDefault="00440664" w:rsidP="00220CC9">
            <w:pPr>
              <w:spacing w:after="0"/>
              <w:rPr>
                <w:rFonts w:ascii="Arial" w:hAnsi="Arial" w:cs="Arial"/>
                <w:lang w:eastAsia="en-GB"/>
              </w:rPr>
            </w:pPr>
            <w:r w:rsidRPr="00B834C9">
              <w:rPr>
                <w:rFonts w:ascii="Arial" w:hAnsi="Arial" w:cs="Arial"/>
                <w:lang w:eastAsia="en-GB"/>
              </w:rPr>
              <w:t>ConfigurationUpdate_NR5GC</w:t>
            </w:r>
            <w:r w:rsidRPr="00E76156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440664" w14:paraId="0B9BA6A5" w14:textId="77777777" w:rsidTr="00220CC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7275" w14:textId="77777777" w:rsidR="00440664" w:rsidRDefault="00440664" w:rsidP="00220CC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D9C2" w14:textId="53987886" w:rsidR="00440664" w:rsidRDefault="00754493" w:rsidP="00220CC9">
            <w:pPr>
              <w:rPr>
                <w:rFonts w:ascii="Arial" w:hAnsi="Arial"/>
                <w:lang w:eastAsia="zh-CN"/>
              </w:rPr>
            </w:pPr>
            <w:r w:rsidRPr="00754493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6D54C023" w14:textId="77777777" w:rsidR="00440664" w:rsidRDefault="00440664" w:rsidP="00440664">
      <w:pPr>
        <w:rPr>
          <w:lang w:val="en-US" w:eastAsia="zh-CN"/>
        </w:rPr>
      </w:pPr>
    </w:p>
    <w:p w14:paraId="675BE165" w14:textId="77777777" w:rsidR="00440664" w:rsidRDefault="00440664" w:rsidP="0044066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40664" w14:paraId="3FEC6E87" w14:textId="77777777" w:rsidTr="00220CC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C212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>function fl_TC_9_1_4_1_TestBody() runs on NR5GC_PTC</w:t>
            </w:r>
          </w:p>
          <w:p w14:paraId="783C1955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34A4C831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var NR_CellId_Type v_NGC_NASCellA := f_NR5GC_MapNASCell(ngc_CellA, NG_CellsOnDifferentPLMN);</w:t>
            </w:r>
          </w:p>
          <w:p w14:paraId="30A0D273" w14:textId="77777777" w:rsidR="00440664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var NR_CellId_Type v_NGC_NASCellG := f_NR5GC_MapNASCell(ngc_CellG, NG_CellsOnDifferentPLMN);</w:t>
            </w:r>
          </w:p>
          <w:p w14:paraId="24B646AB" w14:textId="77777777" w:rsidR="00440664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/*Skipping code */</w:t>
            </w:r>
          </w:p>
          <w:p w14:paraId="7FC1CD22" w14:textId="77777777" w:rsidR="00440664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8E78856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>//@siclog "Step 68" siclog@</w:t>
            </w:r>
          </w:p>
          <w:p w14:paraId="75663629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440664">
              <w:rPr>
                <w:rFonts w:ascii="Arial" w:hAnsi="Arial" w:cs="Arial"/>
                <w:lang w:val="en-US" w:eastAsia="en-GB"/>
              </w:rPr>
              <w:t>v_AT_Response := f_UT_ReadAllowedNSSAI(UT);</w:t>
            </w:r>
          </w:p>
          <w:p w14:paraId="6D38CAD0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if (match (v_AT_Response, f_Convert_ListOfNSSAI_ForATCommand(cs_NSSAI_Allowed_Def))) { // @sic R5s201141, R5-26256 sic@</w:t>
            </w:r>
          </w:p>
          <w:p w14:paraId="36C97A96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  f_NR_PreliminaryPass(__FILE__, __LINE__, "Step 68");</w:t>
            </w:r>
          </w:p>
          <w:p w14:paraId="6A708B0E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} else {</w:t>
            </w:r>
          </w:p>
          <w:p w14:paraId="7A938B9F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  f_NR_SetVerdictFailOrInconc(__FILE__, __LINE__, "Step 68");</w:t>
            </w:r>
          </w:p>
          <w:p w14:paraId="0960566A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4FDFD987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59A8F2A6" w14:textId="77777777" w:rsidR="00440664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//@siclog "Step 69 - 70" siclog@</w:t>
            </w:r>
          </w:p>
          <w:p w14:paraId="4171A5A4" w14:textId="77777777" w:rsidR="00440664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6C5904BC" w14:textId="77777777" w:rsidR="00440664" w:rsidRDefault="00440664" w:rsidP="00440664">
      <w:pPr>
        <w:spacing w:after="0"/>
        <w:rPr>
          <w:rFonts w:ascii="Arial" w:hAnsi="Arial"/>
          <w:b/>
          <w:lang w:eastAsia="en-GB"/>
        </w:rPr>
      </w:pPr>
    </w:p>
    <w:p w14:paraId="2E179C61" w14:textId="77777777" w:rsidR="00440664" w:rsidRDefault="00440664" w:rsidP="00440664">
      <w:pPr>
        <w:spacing w:after="0"/>
        <w:rPr>
          <w:rFonts w:ascii="Arial" w:hAnsi="Arial"/>
          <w:b/>
          <w:lang w:eastAsia="en-GB"/>
        </w:rPr>
      </w:pPr>
    </w:p>
    <w:p w14:paraId="5AD70749" w14:textId="77777777" w:rsidR="00440664" w:rsidRDefault="00440664" w:rsidP="00440664">
      <w:pPr>
        <w:spacing w:after="0"/>
        <w:rPr>
          <w:rFonts w:ascii="Arial" w:hAnsi="Arial"/>
          <w:b/>
          <w:lang w:eastAsia="en-GB"/>
        </w:rPr>
      </w:pPr>
    </w:p>
    <w:p w14:paraId="063F5164" w14:textId="77777777" w:rsidR="00440664" w:rsidRDefault="00440664" w:rsidP="00440664">
      <w:pPr>
        <w:spacing w:after="0"/>
        <w:rPr>
          <w:rFonts w:ascii="Arial" w:hAnsi="Arial"/>
          <w:b/>
          <w:lang w:eastAsia="en-GB"/>
        </w:rPr>
      </w:pPr>
    </w:p>
    <w:p w14:paraId="462222F3" w14:textId="77777777" w:rsidR="00440664" w:rsidRDefault="00440664" w:rsidP="00440664">
      <w:pPr>
        <w:spacing w:after="0"/>
        <w:rPr>
          <w:rFonts w:ascii="Arial" w:hAnsi="Arial"/>
          <w:b/>
          <w:lang w:eastAsia="en-GB"/>
        </w:rPr>
      </w:pPr>
    </w:p>
    <w:p w14:paraId="26A391E8" w14:textId="77777777" w:rsidR="00440664" w:rsidRDefault="00440664" w:rsidP="0044066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40664" w14:paraId="0FF1DA0E" w14:textId="77777777" w:rsidTr="00220CC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2BA6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>function fl_TC_9_1_4_1_TestBody() runs on NR5GC_PTC</w:t>
            </w:r>
          </w:p>
          <w:p w14:paraId="4F946C40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6AE315C8" w14:textId="32ADF673" w:rsidR="00440664" w:rsidRDefault="00440664" w:rsidP="00FD20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24C798D0" w14:textId="3F120DF3" w:rsidR="00440664" w:rsidRDefault="00FD2087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……………………..</w:t>
            </w:r>
          </w:p>
          <w:p w14:paraId="183E207B" w14:textId="77777777" w:rsidR="00440664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270DC03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>//@siclog "Step 68" siclog@</w:t>
            </w:r>
          </w:p>
          <w:p w14:paraId="5EB523F3" w14:textId="69171CA9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0664">
              <w:rPr>
                <w:rFonts w:ascii="Arial" w:hAnsi="Arial" w:cs="Arial"/>
                <w:lang w:val="en-US" w:eastAsia="en-GB"/>
              </w:rPr>
              <w:lastRenderedPageBreak/>
              <w:t>v_AT_Response := f_UT_ReadAllowedNSSAI(UT</w:t>
            </w:r>
            <w:r w:rsidRPr="00440664">
              <w:rPr>
                <w:rFonts w:ascii="Arial" w:hAnsi="Arial" w:cs="Arial"/>
                <w:highlight w:val="yellow"/>
                <w:lang w:val="en-US" w:eastAsia="en-GB"/>
              </w:rPr>
              <w:t>, f_ConvertPLMNtoString(v_PLMN_CellG)</w:t>
            </w:r>
            <w:r w:rsidRPr="00440664">
              <w:rPr>
                <w:rFonts w:ascii="Arial" w:hAnsi="Arial" w:cs="Arial"/>
                <w:lang w:val="en-US" w:eastAsia="en-GB"/>
              </w:rPr>
              <w:t>);</w:t>
            </w:r>
          </w:p>
          <w:p w14:paraId="6630F858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if (match (v_AT_Response, f_Convert_ListOfNSSAI_ForATCommand(cs_NSSAI_Allowed_Def))) { // @sic R5s201141, R5-26256 sic@</w:t>
            </w:r>
          </w:p>
          <w:p w14:paraId="7FB4245A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  f_NR_PreliminaryPass(__FILE__, __LINE__, "Step 68");</w:t>
            </w:r>
          </w:p>
          <w:p w14:paraId="3CE38F79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} else {</w:t>
            </w:r>
          </w:p>
          <w:p w14:paraId="0103FBB0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  f_NR_SetVerdictFailOrInconc(__FILE__, __LINE__, "Step 68");</w:t>
            </w:r>
          </w:p>
          <w:p w14:paraId="10DB438A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46BACC3E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073A33F7" w14:textId="77777777" w:rsidR="00440664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//@siclog "Step 69 - 70" siclog@</w:t>
            </w:r>
          </w:p>
          <w:p w14:paraId="5EE846D2" w14:textId="77777777" w:rsidR="00440664" w:rsidRPr="00571BB2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4C4716EA" w14:textId="77777777" w:rsidR="00440664" w:rsidRPr="00AB302D" w:rsidRDefault="00440664" w:rsidP="00440664">
      <w:pPr>
        <w:rPr>
          <w:lang w:val="en-US" w:eastAsia="zh-CN"/>
        </w:rPr>
      </w:pPr>
    </w:p>
    <w:p w14:paraId="5E46E1F4" w14:textId="77777777" w:rsidR="00440664" w:rsidRPr="00AB302D" w:rsidRDefault="00440664" w:rsidP="00440664"/>
    <w:p w14:paraId="60572A66" w14:textId="77777777" w:rsidR="00440664" w:rsidRDefault="00440664" w:rsidP="00440664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b/>
          <w:sz w:val="28"/>
          <w:szCs w:val="28"/>
        </w:rPr>
      </w:pPr>
      <w:bookmarkStart w:id="7" w:name="_Toc14250"/>
      <w:r>
        <w:rPr>
          <w:rFonts w:cs="Arial"/>
          <w:color w:val="000000"/>
          <w:lang w:eastAsia="en-GB"/>
        </w:rPr>
        <w:t xml:space="preserve">Change </w:t>
      </w:r>
      <w:bookmarkEnd w:id="7"/>
      <w:r>
        <w:rPr>
          <w:rFonts w:eastAsia="SimSun" w:cs="Arial"/>
          <w:color w:val="000000"/>
          <w:lang w:val="en-US" w:eastAsia="zh-CN"/>
        </w:rPr>
        <w:t>2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40664" w14:paraId="1DBA50EA" w14:textId="77777777" w:rsidTr="00220CC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8651" w14:textId="77777777" w:rsidR="00440664" w:rsidRDefault="00440664" w:rsidP="00220CC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7D2E" w14:textId="5FD7217F" w:rsidR="00440664" w:rsidRPr="00B65B1E" w:rsidRDefault="00440664" w:rsidP="00220CC9">
            <w:pPr>
              <w:rPr>
                <w:rFonts w:ascii="Arial" w:hAnsi="Arial" w:cs="Arial"/>
                <w:lang w:val="en-US" w:eastAsia="en-GB"/>
              </w:rPr>
            </w:pPr>
            <w:r w:rsidRPr="005D0C0C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f_UT_ReadAllowedNSSAI</w:t>
            </w: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()</w:t>
            </w:r>
          </w:p>
        </w:tc>
      </w:tr>
      <w:tr w:rsidR="00440664" w14:paraId="19C0832D" w14:textId="77777777" w:rsidTr="00220CC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D696" w14:textId="77777777" w:rsidR="00440664" w:rsidRDefault="00440664" w:rsidP="00220CC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E719" w14:textId="1AD8526E" w:rsidR="00440664" w:rsidRPr="008D31B6" w:rsidRDefault="00FD2087" w:rsidP="00220CC9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/>
                <w:noProof/>
              </w:rPr>
              <w:t xml:space="preserve">Current implementation of </w:t>
            </w:r>
            <w:r w:rsidRPr="00440664">
              <w:rPr>
                <w:rFonts w:ascii="Arial" w:hAnsi="Arial"/>
                <w:noProof/>
              </w:rPr>
              <w:t>f_UT_ReadAllowedNSSAI</w:t>
            </w:r>
            <w:r>
              <w:rPr>
                <w:rFonts w:ascii="Arial" w:hAnsi="Arial"/>
                <w:noProof/>
              </w:rPr>
              <w:t>() will return the allowed NSSAI according to the 1</w:t>
            </w:r>
            <w:r w:rsidRPr="00440664">
              <w:rPr>
                <w:rFonts w:ascii="Arial" w:hAnsi="Arial"/>
                <w:noProof/>
                <w:vertAlign w:val="superscript"/>
              </w:rPr>
              <w:t>st</w:t>
            </w:r>
            <w:r>
              <w:rPr>
                <w:rFonts w:ascii="Arial" w:hAnsi="Arial"/>
                <w:noProof/>
              </w:rPr>
              <w:t xml:space="preserve"> +CGNSSAIRDP line returned by the UE. This may cause the test case 9.1.4.1 to fail at step 68 if the UE reports allowed NSSAI for multiple PLMN IDs.</w:t>
            </w:r>
          </w:p>
        </w:tc>
      </w:tr>
      <w:tr w:rsidR="00440664" w14:paraId="68890D2E" w14:textId="77777777" w:rsidTr="00220CC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7B4" w14:textId="77777777" w:rsidR="00440664" w:rsidRDefault="00440664" w:rsidP="00220CC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3A43" w14:textId="198D6136" w:rsidR="00440664" w:rsidRPr="0066224B" w:rsidRDefault="00FD2087" w:rsidP="00220CC9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Take PLMN id string as additional input parameter to return correct list of allowed NSSAI</w:t>
            </w:r>
          </w:p>
        </w:tc>
      </w:tr>
      <w:tr w:rsidR="00440664" w14:paraId="659C28BF" w14:textId="77777777" w:rsidTr="00220CC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8CAD" w14:textId="77777777" w:rsidR="00440664" w:rsidRDefault="00440664" w:rsidP="00220CC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C96C" w14:textId="77777777" w:rsidR="00440664" w:rsidRDefault="00440664" w:rsidP="00220CC9">
            <w:pPr>
              <w:spacing w:after="0"/>
              <w:rPr>
                <w:rFonts w:ascii="Arial" w:hAnsi="Arial" w:cs="Arial"/>
                <w:lang w:eastAsia="en-GB"/>
              </w:rPr>
            </w:pPr>
            <w:r w:rsidRPr="008E6C19">
              <w:rPr>
                <w:rFonts w:ascii="Arial" w:hAnsi="Arial" w:cs="Arial"/>
                <w:lang w:eastAsia="en-GB"/>
              </w:rPr>
              <w:t>UpperTesterFunctions</w:t>
            </w:r>
            <w:r w:rsidRPr="00E76156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440664" w14:paraId="5100E228" w14:textId="77777777" w:rsidTr="00220CC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1289" w14:textId="77777777" w:rsidR="00440664" w:rsidRDefault="00440664" w:rsidP="00220CC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C81E" w14:textId="77777777" w:rsidR="00440664" w:rsidRDefault="00754493" w:rsidP="00220CC9">
            <w:pPr>
              <w:rPr>
                <w:rFonts w:ascii="Arial" w:hAnsi="Arial"/>
                <w:lang w:eastAsia="zh-CN"/>
              </w:rPr>
            </w:pPr>
            <w:r w:rsidRPr="00754493">
              <w:rPr>
                <w:rFonts w:ascii="Arial" w:hAnsi="Arial"/>
                <w:highlight w:val="red"/>
                <w:lang w:eastAsia="zh-CN"/>
              </w:rPr>
              <w:t>Rejected.  If the PLMN Id is passed into +C5GSSAIRDP, then the values will only be returned for that PLMN.</w:t>
            </w:r>
          </w:p>
          <w:p w14:paraId="27E488F5" w14:textId="77777777" w:rsidR="00754493" w:rsidRDefault="00754493" w:rsidP="00220CC9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27.007 cl. 10.1.63:</w:t>
            </w:r>
          </w:p>
          <w:p w14:paraId="44882E5E" w14:textId="77777777" w:rsidR="00754493" w:rsidRPr="004A0FF4" w:rsidRDefault="00754493" w:rsidP="00754493">
            <w:bookmarkStart w:id="8" w:name="_MCCTEMPBM_CRPT80112457___7"/>
            <w:r>
              <w:t xml:space="preserve">The execution command returns the default configured NSSAI, rejected NSSAI for 3GPP access and rejected NSSAI for non-3GPP access stored at the MT, if any, as well as the configured NSSAI, allowed NSSAI for 3GPP access and allowed NSSAI for non-3GPP access stored at the MT, if any </w:t>
            </w:r>
            <w:r w:rsidRPr="00754493">
              <w:rPr>
                <w:highlight w:val="red"/>
              </w:rPr>
              <w:t xml:space="preserve">for the PLMN identified by </w:t>
            </w:r>
            <w:r w:rsidRPr="00754493">
              <w:rPr>
                <w:rFonts w:ascii="Courier New" w:hAnsi="Courier New" w:cs="Courier New"/>
                <w:highlight w:val="red"/>
              </w:rPr>
              <w:t>&lt;plmn_id&gt;</w:t>
            </w:r>
            <w:r w:rsidRPr="00754493">
              <w:rPr>
                <w:highlight w:val="red"/>
              </w:rPr>
              <w:t>.</w:t>
            </w:r>
          </w:p>
          <w:p w14:paraId="0CD7E1DF" w14:textId="28AFC8F8" w:rsidR="00754493" w:rsidRPr="00754493" w:rsidRDefault="00754493" w:rsidP="00220CC9">
            <w:r w:rsidRPr="00754493">
              <w:rPr>
                <w:highlight w:val="red"/>
              </w:rPr>
              <w:t xml:space="preserve">If the parameter </w:t>
            </w:r>
            <w:r w:rsidRPr="00754493">
              <w:rPr>
                <w:rFonts w:ascii="Courier New" w:hAnsi="Courier New" w:cs="Courier New"/>
                <w:highlight w:val="red"/>
              </w:rPr>
              <w:t>&lt;plmn_id&gt;</w:t>
            </w:r>
            <w:r w:rsidRPr="00754493">
              <w:rPr>
                <w:highlight w:val="red"/>
              </w:rPr>
              <w:t xml:space="preserve"> is omitted, the NSSAIs for all PLMNs</w:t>
            </w:r>
            <w:bookmarkStart w:id="9" w:name="_GoBack"/>
            <w:bookmarkEnd w:id="9"/>
            <w:r>
              <w:t xml:space="preserve"> for which the MT has stored NSSAI information are returned.</w:t>
            </w:r>
            <w:bookmarkEnd w:id="8"/>
          </w:p>
        </w:tc>
      </w:tr>
    </w:tbl>
    <w:p w14:paraId="29F0F093" w14:textId="77777777" w:rsidR="00440664" w:rsidRDefault="00440664" w:rsidP="00440664">
      <w:pPr>
        <w:spacing w:after="0"/>
        <w:rPr>
          <w:rFonts w:ascii="Arial" w:hAnsi="Arial"/>
          <w:b/>
          <w:lang w:eastAsia="en-GB"/>
        </w:rPr>
      </w:pPr>
    </w:p>
    <w:p w14:paraId="1B49FB4A" w14:textId="77777777" w:rsidR="00440664" w:rsidRDefault="00440664" w:rsidP="0044066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40664" w14:paraId="5A4895E6" w14:textId="77777777" w:rsidTr="00220CC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0F18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function f_UT_ReadAllowedNSSAI(UT_PTC_MTC_PORT p_Port,</w:t>
            </w:r>
          </w:p>
          <w:p w14:paraId="4E61AA97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                             template (omit) charstring p_PLMN_ID := omit,</w:t>
            </w:r>
          </w:p>
          <w:p w14:paraId="13DA3668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                             boolean p_Access3GPP := true) return charstring</w:t>
            </w:r>
          </w:p>
          <w:p w14:paraId="3565E396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20D8C6FD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var charstring v_ResultString := f_UT_ReadNSSAI_DynamicParams(p_Port, Default_Rejected_Configured_Allowed, p_PLMN_ID);</w:t>
            </w:r>
          </w:p>
          <w:p w14:paraId="3756950D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var CharStringList_Type v_ListOfLines := f_StringSplitLines(v_ResultString, "&lt;CR&gt;&lt;LF&gt;");  // a list charstrings separated by CR LF @sic R5s210431 sic@</w:t>
            </w:r>
          </w:p>
          <w:p w14:paraId="0FA0F5F5" w14:textId="633C50F3" w:rsidR="00440664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var charstring v_Allowed := "";</w:t>
            </w:r>
          </w:p>
          <w:p w14:paraId="2D087080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var CharStringList_Type v_CharStringList;</w:t>
            </w:r>
          </w:p>
          <w:p w14:paraId="37D0B6B1" w14:textId="420CA900" w:rsidR="00440664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var integer i;</w:t>
            </w:r>
          </w:p>
          <w:p w14:paraId="7ABC43C8" w14:textId="77777777" w:rsidR="00FD2087" w:rsidRPr="008E6C19" w:rsidRDefault="00FD2087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CFD761F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2A96A98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v_ListOfLines := f_CharStringList_Remove(v_ListOfLines, ""); // remove empty lines from the list @sic R5s210431 sic@</w:t>
            </w:r>
          </w:p>
          <w:p w14:paraId="386AE8D7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highlight w:val="yellow"/>
                <w:lang w:val="en-US" w:eastAsia="en-GB"/>
              </w:rPr>
              <w:t>v_CharStringList := f_StringSplit(v_ListOfLines[1], {","}); // @sic R5s210431 sic@</w:t>
            </w:r>
          </w:p>
          <w:p w14:paraId="78734C9B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A4ED89B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 if (p_Access3GPP) {</w:t>
            </w:r>
          </w:p>
          <w:p w14:paraId="3DD8ADB7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  i := 4;</w:t>
            </w:r>
          </w:p>
          <w:p w14:paraId="3C8D259D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lastRenderedPageBreak/>
              <w:t xml:space="preserve">    } else {</w:t>
            </w:r>
          </w:p>
          <w:p w14:paraId="0DE8D39A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  i := 6;</w:t>
            </w:r>
          </w:p>
          <w:p w14:paraId="380A6D13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0307393D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72B89A3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if (isvalue(v_CharStringList[i])) { // @sic R5s210431 sic@</w:t>
            </w:r>
          </w:p>
          <w:p w14:paraId="6C4C200F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  v_Allowed := regexp(v_CharStringList[i], """(*)""", 0);</w:t>
            </w:r>
          </w:p>
          <w:p w14:paraId="3F76DB3B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4DC542F8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return v_Allowed;</w:t>
            </w:r>
          </w:p>
          <w:p w14:paraId="23A70A73" w14:textId="77777777" w:rsidR="00440664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2DAB7445" w14:textId="77777777" w:rsidR="00440664" w:rsidRDefault="00440664" w:rsidP="00440664">
      <w:pPr>
        <w:spacing w:after="0"/>
        <w:rPr>
          <w:rFonts w:ascii="Arial" w:hAnsi="Arial"/>
          <w:b/>
          <w:lang w:eastAsia="en-GB"/>
        </w:rPr>
      </w:pPr>
    </w:p>
    <w:p w14:paraId="25983B22" w14:textId="77777777" w:rsidR="00440664" w:rsidRDefault="00440664" w:rsidP="00440664">
      <w:pPr>
        <w:spacing w:after="0"/>
        <w:rPr>
          <w:rFonts w:ascii="Arial" w:hAnsi="Arial"/>
          <w:b/>
          <w:lang w:eastAsia="en-GB"/>
        </w:rPr>
      </w:pPr>
    </w:p>
    <w:p w14:paraId="5C214671" w14:textId="77777777" w:rsidR="00440664" w:rsidRDefault="00440664" w:rsidP="00440664">
      <w:pPr>
        <w:spacing w:after="0"/>
        <w:rPr>
          <w:rFonts w:ascii="Arial" w:hAnsi="Arial"/>
          <w:b/>
          <w:lang w:eastAsia="en-GB"/>
        </w:rPr>
      </w:pPr>
    </w:p>
    <w:p w14:paraId="039834A5" w14:textId="77777777" w:rsidR="00440664" w:rsidRDefault="00440664" w:rsidP="00440664">
      <w:pPr>
        <w:spacing w:after="0"/>
        <w:rPr>
          <w:rFonts w:ascii="Arial" w:hAnsi="Arial"/>
          <w:b/>
          <w:lang w:eastAsia="en-GB"/>
        </w:rPr>
      </w:pPr>
    </w:p>
    <w:p w14:paraId="01285E62" w14:textId="77777777" w:rsidR="00440664" w:rsidRDefault="00440664" w:rsidP="00440664">
      <w:pPr>
        <w:spacing w:after="0"/>
        <w:rPr>
          <w:rFonts w:ascii="Arial" w:hAnsi="Arial"/>
          <w:b/>
          <w:lang w:eastAsia="en-GB"/>
        </w:rPr>
      </w:pPr>
    </w:p>
    <w:p w14:paraId="04B9912C" w14:textId="77777777" w:rsidR="00440664" w:rsidRDefault="00440664" w:rsidP="0044066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40664" w14:paraId="6E909D5E" w14:textId="77777777" w:rsidTr="00220CC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07F8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function f_UT_ReadAllowedNSSAI(UT_PTC_MTC_PORT p_Port,</w:t>
            </w:r>
          </w:p>
          <w:p w14:paraId="3555A944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                             template (omit) charstring p_PLMN_ID := omit,</w:t>
            </w:r>
          </w:p>
          <w:p w14:paraId="324B6D12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                             boolean p_Access3GPP := true) return charstring</w:t>
            </w:r>
          </w:p>
          <w:p w14:paraId="12A41D70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3D0A199F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var charstring v_ResultString := f_UT_ReadNSSAI_DynamicParams(p_Port, Default_Rejected_Configured_Allowed, p_PLMN_ID);</w:t>
            </w:r>
          </w:p>
          <w:p w14:paraId="4785AAA0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var CharStringList_Type v_ListOfLines := f_StringSplitLines(v_ResultString, "&lt;CR&gt;&lt;LF&gt;");  // a list charstrings separated by CR LF @sic R5s210431 sic@</w:t>
            </w:r>
          </w:p>
          <w:p w14:paraId="6DEF8900" w14:textId="3E09E45D" w:rsidR="00440664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var charstring v_Allowed := "";</w:t>
            </w:r>
          </w:p>
          <w:p w14:paraId="1C8AAAD0" w14:textId="42B4E278" w:rsidR="00FD2087" w:rsidRPr="008E6C19" w:rsidRDefault="00FD2087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D2087">
              <w:rPr>
                <w:rFonts w:ascii="Arial" w:hAnsi="Arial" w:cs="Arial"/>
                <w:lang w:val="en-US" w:eastAsia="en-GB"/>
              </w:rPr>
              <w:t xml:space="preserve">     </w:t>
            </w:r>
            <w:r w:rsidRPr="00FD2087">
              <w:rPr>
                <w:rFonts w:ascii="Arial" w:hAnsi="Arial" w:cs="Arial"/>
                <w:highlight w:val="yellow"/>
                <w:lang w:val="en-US" w:eastAsia="en-GB"/>
              </w:rPr>
              <w:t>var charstring v_Allowed1 := "";</w:t>
            </w:r>
          </w:p>
          <w:p w14:paraId="1967ACC7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var CharStringList_Type v_CharStringList;</w:t>
            </w:r>
          </w:p>
          <w:p w14:paraId="395C17CC" w14:textId="3060DF7A" w:rsidR="00440664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var integer i;</w:t>
            </w:r>
          </w:p>
          <w:p w14:paraId="0F6A198C" w14:textId="1B05F470" w:rsidR="00FD2087" w:rsidRPr="008E6C19" w:rsidRDefault="00FD2087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    </w:t>
            </w:r>
            <w:r w:rsidRPr="00FD2087">
              <w:rPr>
                <w:rFonts w:ascii="Arial" w:hAnsi="Arial" w:cs="Arial"/>
                <w:highlight w:val="yellow"/>
                <w:lang w:val="en-US" w:eastAsia="en-GB"/>
              </w:rPr>
              <w:t>var integer j:=1;</w:t>
            </w:r>
          </w:p>
          <w:p w14:paraId="1D09CE38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C38FD68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v_ListOfLines := f_CharStringList_Remove(v_ListOfLines, ""); // remove empty lines from the list @sic R5s210431 sic@</w:t>
            </w:r>
          </w:p>
          <w:p w14:paraId="515E480F" w14:textId="77777777" w:rsidR="00440664" w:rsidRPr="00AB302D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B302D">
              <w:rPr>
                <w:rFonts w:ascii="Arial" w:hAnsi="Arial" w:cs="Arial"/>
                <w:lang w:val="en-US" w:eastAsia="en-GB"/>
              </w:rPr>
              <w:t xml:space="preserve">       </w:t>
            </w:r>
            <w:r w:rsidRPr="00AB302D">
              <w:rPr>
                <w:rFonts w:ascii="Arial" w:hAnsi="Arial" w:cs="Arial"/>
                <w:highlight w:val="yellow"/>
                <w:lang w:val="en-US" w:eastAsia="en-GB"/>
              </w:rPr>
              <w:t>while (isvalue(v_ListOfLines[j])) {</w:t>
            </w:r>
          </w:p>
          <w:p w14:paraId="28FF5A04" w14:textId="77777777" w:rsidR="00440664" w:rsidRPr="00AB302D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B302D">
              <w:rPr>
                <w:rFonts w:ascii="Arial" w:hAnsi="Arial" w:cs="Arial"/>
                <w:highlight w:val="yellow"/>
                <w:lang w:val="en-US" w:eastAsia="en-GB"/>
              </w:rPr>
              <w:t xml:space="preserve">        v_CharStringList := f_StringSplit(v_ListOfLines[j], {","});</w:t>
            </w:r>
          </w:p>
          <w:p w14:paraId="672D1AE0" w14:textId="77777777" w:rsidR="00440664" w:rsidRPr="00AB302D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B302D">
              <w:rPr>
                <w:rFonts w:ascii="Arial" w:hAnsi="Arial" w:cs="Arial"/>
                <w:highlight w:val="yellow"/>
                <w:lang w:val="en-US" w:eastAsia="en-GB"/>
              </w:rPr>
              <w:t xml:space="preserve">        v_Allowed1 := regexp(v_CharStringList[0],"*C5GNSSAIRDP: ""(*)""*", 0);</w:t>
            </w:r>
          </w:p>
          <w:p w14:paraId="486CF1E5" w14:textId="77777777" w:rsidR="00440664" w:rsidRPr="00AB302D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B302D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  if(match (p_PLMN_ID,v_Allowed1) )</w:t>
            </w:r>
          </w:p>
          <w:p w14:paraId="1688B4F6" w14:textId="77777777" w:rsidR="00440664" w:rsidRPr="00AB302D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B302D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   {</w:t>
            </w:r>
          </w:p>
          <w:p w14:paraId="159301E2" w14:textId="77777777" w:rsidR="00440664" w:rsidRPr="00AB302D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B302D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     break;</w:t>
            </w:r>
          </w:p>
          <w:p w14:paraId="43BBFDA3" w14:textId="77777777" w:rsidR="00440664" w:rsidRPr="00AB302D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B302D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   }</w:t>
            </w:r>
          </w:p>
          <w:p w14:paraId="1DFE3B72" w14:textId="77777777" w:rsidR="00440664" w:rsidRPr="00AB302D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B302D">
              <w:rPr>
                <w:rFonts w:ascii="Arial" w:hAnsi="Arial" w:cs="Arial"/>
                <w:highlight w:val="yellow"/>
                <w:lang w:val="en-US" w:eastAsia="en-GB"/>
              </w:rPr>
              <w:t xml:space="preserve">        j:= j+1;</w:t>
            </w:r>
          </w:p>
          <w:p w14:paraId="3D3B471A" w14:textId="77777777" w:rsidR="00440664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B302D">
              <w:rPr>
                <w:rFonts w:ascii="Arial" w:hAnsi="Arial" w:cs="Arial"/>
                <w:highlight w:val="yellow"/>
                <w:lang w:val="en-US" w:eastAsia="en-GB"/>
              </w:rPr>
              <w:t xml:space="preserve">       }</w:t>
            </w:r>
          </w:p>
          <w:p w14:paraId="26237D40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A88BAB2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 if (p_Access3GPP) {</w:t>
            </w:r>
          </w:p>
          <w:p w14:paraId="2A6F0C37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  i := 4;</w:t>
            </w:r>
          </w:p>
          <w:p w14:paraId="013473C0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} else {</w:t>
            </w:r>
          </w:p>
          <w:p w14:paraId="54493117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  i := 6;</w:t>
            </w:r>
          </w:p>
          <w:p w14:paraId="16ED1CDF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217949F7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5174FFD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if (isvalue(v_CharStringList[i])) { // @sic R5s210431 sic@</w:t>
            </w:r>
          </w:p>
          <w:p w14:paraId="2A646CC9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  v_Allowed := regexp(v_CharStringList[i], """(*)""", 0);</w:t>
            </w:r>
          </w:p>
          <w:p w14:paraId="69AE269F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590C862A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return v_Allowed;</w:t>
            </w:r>
          </w:p>
          <w:p w14:paraId="5083E262" w14:textId="77777777" w:rsidR="00440664" w:rsidRPr="00571BB2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3CF22233" w14:textId="77777777" w:rsidR="00440664" w:rsidRDefault="00440664" w:rsidP="00440664"/>
    <w:p w14:paraId="3DDA7A34" w14:textId="77777777" w:rsidR="00440664" w:rsidRPr="00440664" w:rsidRDefault="00440664" w:rsidP="00440664"/>
    <w:sectPr w:rsidR="00440664" w:rsidRPr="004406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2EEE95" w14:textId="77777777" w:rsidR="00F11D6D" w:rsidRDefault="00F11D6D">
      <w:r>
        <w:separator/>
      </w:r>
    </w:p>
  </w:endnote>
  <w:endnote w:type="continuationSeparator" w:id="0">
    <w:p w14:paraId="183CCC0F" w14:textId="77777777" w:rsidR="00F11D6D" w:rsidRDefault="00F11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12DFF5" w14:textId="77777777" w:rsidR="00F11D6D" w:rsidRDefault="00F11D6D">
      <w:r>
        <w:separator/>
      </w:r>
    </w:p>
  </w:footnote>
  <w:footnote w:type="continuationSeparator" w:id="0">
    <w:p w14:paraId="78B80603" w14:textId="77777777" w:rsidR="00F11D6D" w:rsidRDefault="00F11D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89"/>
    <w:rsid w:val="00022E4A"/>
    <w:rsid w:val="000A6394"/>
    <w:rsid w:val="000B7FED"/>
    <w:rsid w:val="000C038A"/>
    <w:rsid w:val="000C2205"/>
    <w:rsid w:val="000C6598"/>
    <w:rsid w:val="000D44B3"/>
    <w:rsid w:val="00145D43"/>
    <w:rsid w:val="00175179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0C49"/>
    <w:rsid w:val="00284FEB"/>
    <w:rsid w:val="002860C4"/>
    <w:rsid w:val="002A58AB"/>
    <w:rsid w:val="002B5741"/>
    <w:rsid w:val="002E472E"/>
    <w:rsid w:val="00305409"/>
    <w:rsid w:val="003103B5"/>
    <w:rsid w:val="003156FB"/>
    <w:rsid w:val="003609EF"/>
    <w:rsid w:val="0036231A"/>
    <w:rsid w:val="003667E5"/>
    <w:rsid w:val="0037269D"/>
    <w:rsid w:val="00374DD4"/>
    <w:rsid w:val="003C15E3"/>
    <w:rsid w:val="003E1A36"/>
    <w:rsid w:val="00410371"/>
    <w:rsid w:val="004242F1"/>
    <w:rsid w:val="00440664"/>
    <w:rsid w:val="00494371"/>
    <w:rsid w:val="004B75B7"/>
    <w:rsid w:val="005141D9"/>
    <w:rsid w:val="0051580D"/>
    <w:rsid w:val="005200AB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1669"/>
    <w:rsid w:val="00714985"/>
    <w:rsid w:val="00745C21"/>
    <w:rsid w:val="00754493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41E30"/>
    <w:rsid w:val="009777D9"/>
    <w:rsid w:val="00991B88"/>
    <w:rsid w:val="009A5753"/>
    <w:rsid w:val="009A579D"/>
    <w:rsid w:val="009D2DF8"/>
    <w:rsid w:val="009E3297"/>
    <w:rsid w:val="009F45F0"/>
    <w:rsid w:val="009F734F"/>
    <w:rsid w:val="00A22FB8"/>
    <w:rsid w:val="00A246B6"/>
    <w:rsid w:val="00A47E70"/>
    <w:rsid w:val="00A50CF0"/>
    <w:rsid w:val="00A7671C"/>
    <w:rsid w:val="00A84249"/>
    <w:rsid w:val="00AA2CBC"/>
    <w:rsid w:val="00AC4CF7"/>
    <w:rsid w:val="00AC5820"/>
    <w:rsid w:val="00AD1CD8"/>
    <w:rsid w:val="00B0233C"/>
    <w:rsid w:val="00B258BB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C66BA2"/>
    <w:rsid w:val="00C870F6"/>
    <w:rsid w:val="00C95985"/>
    <w:rsid w:val="00CA4B98"/>
    <w:rsid w:val="00CC44C2"/>
    <w:rsid w:val="00CC5026"/>
    <w:rsid w:val="00CC68D0"/>
    <w:rsid w:val="00CF1EF1"/>
    <w:rsid w:val="00CF4101"/>
    <w:rsid w:val="00D00D8E"/>
    <w:rsid w:val="00D03F9A"/>
    <w:rsid w:val="00D06D51"/>
    <w:rsid w:val="00D24991"/>
    <w:rsid w:val="00D50255"/>
    <w:rsid w:val="00D66520"/>
    <w:rsid w:val="00D84AE9"/>
    <w:rsid w:val="00DA11E9"/>
    <w:rsid w:val="00DE34CF"/>
    <w:rsid w:val="00E13F3D"/>
    <w:rsid w:val="00E34898"/>
    <w:rsid w:val="00EB09B7"/>
    <w:rsid w:val="00EE7D7C"/>
    <w:rsid w:val="00F11D6D"/>
    <w:rsid w:val="00F25D98"/>
    <w:rsid w:val="00F2700A"/>
    <w:rsid w:val="00F300FB"/>
    <w:rsid w:val="00FA556D"/>
    <w:rsid w:val="00FB6386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A22FB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7697B-4FA5-4C2C-AC4E-B35F417F9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1170</Words>
  <Characters>6669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Hellen Saunders</cp:lastModifiedBy>
  <cp:revision>2</cp:revision>
  <cp:lastPrinted>1900-01-01T00:00:00Z</cp:lastPrinted>
  <dcterms:created xsi:type="dcterms:W3CDTF">2022-03-23T13:42:00Z</dcterms:created>
  <dcterms:modified xsi:type="dcterms:W3CDTF">2022-03-23T13:42:00Z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