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712920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52E2B" w:rsidRPr="00152E2B">
        <w:rPr>
          <w:b/>
          <w:bCs/>
          <w:i/>
          <w:iCs/>
          <w:sz w:val="24"/>
          <w:szCs w:val="24"/>
        </w:rPr>
        <w:t>R5s220413</w:t>
      </w:r>
    </w:p>
    <w:p w14:paraId="210A5493" w14:textId="77777777" w:rsidR="00745C21" w:rsidRDefault="0048727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D6817F" w:rsidR="001E41F3" w:rsidRPr="00410371" w:rsidRDefault="00F874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A2495" w:rsidR="001E41F3" w:rsidRPr="00152E2B" w:rsidRDefault="00152E2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52E2B">
              <w:rPr>
                <w:b/>
                <w:bCs/>
                <w:sz w:val="24"/>
                <w:szCs w:val="24"/>
              </w:rPr>
              <w:t>4668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785D2" w:rsidR="001E41F3" w:rsidRPr="00410371" w:rsidRDefault="00FB4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746B" w:rsidRPr="00410371">
              <w:rPr>
                <w:b/>
                <w:noProof/>
                <w:sz w:val="28"/>
              </w:rPr>
              <w:t>1</w:t>
            </w:r>
            <w:r w:rsidR="00F8746B">
              <w:rPr>
                <w:b/>
                <w:noProof/>
                <w:sz w:val="28"/>
              </w:rPr>
              <w:t>7</w:t>
            </w:r>
            <w:r w:rsidR="00F8746B" w:rsidRPr="00410371">
              <w:rPr>
                <w:b/>
                <w:noProof/>
                <w:sz w:val="28"/>
              </w:rPr>
              <w:t>.</w:t>
            </w:r>
            <w:r w:rsidR="00F8746B">
              <w:rPr>
                <w:b/>
                <w:noProof/>
                <w:sz w:val="28"/>
              </w:rPr>
              <w:t>1</w:t>
            </w:r>
            <w:r w:rsidR="00F8746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E6E24" w:rsidR="001E41F3" w:rsidRDefault="00F874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LTE </w:t>
            </w:r>
            <w:proofErr w:type="spellStart"/>
            <w:r>
              <w:t>eDRX</w:t>
            </w:r>
            <w:proofErr w:type="spellEnd"/>
            <w:r>
              <w:t xml:space="preserve"> testcase 9.2.4.1.x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EDA79F" w:rsidR="001E41F3" w:rsidRDefault="00F8746B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53679" w:rsidR="001E41F3" w:rsidRDefault="00F8746B">
            <w:pPr>
              <w:pStyle w:val="CRCoverPage"/>
              <w:spacing w:after="0"/>
              <w:ind w:left="100"/>
              <w:rPr>
                <w:noProof/>
              </w:rPr>
            </w:pPr>
            <w:r w:rsidRPr="00FE3D89">
              <w:t xml:space="preserve">TEI13_Test, </w:t>
            </w:r>
            <w:proofErr w:type="spellStart"/>
            <w:r w:rsidRPr="00FE3D89">
              <w:t>LTE_extDRX-UEConTest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0AE22" w:rsidR="001E41F3" w:rsidRDefault="00F87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DD23DE" w:rsidR="001E41F3" w:rsidRDefault="00F87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BE0722" w:rsidR="001E41F3" w:rsidRDefault="00F87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1D8C4" w:rsidR="001E41F3" w:rsidRDefault="008D0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A67EB" w:rsidR="001E41F3" w:rsidRDefault="008D0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cs="Arial"/>
                <w:lang w:eastAsia="en-GB"/>
              </w:rPr>
              <w:t>eDRX</w:t>
            </w:r>
            <w:proofErr w:type="spellEnd"/>
            <w:r>
              <w:rPr>
                <w:rFonts w:cs="Arial"/>
                <w:lang w:eastAsia="en-GB"/>
              </w:rPr>
              <w:t xml:space="preserve"> value as a reference to send Paging.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AEB518" w:rsidR="001E41F3" w:rsidRDefault="008D0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B5B164" w:rsidR="001E41F3" w:rsidRDefault="008D0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Testcases </w:t>
            </w:r>
            <w:r w:rsidRPr="00F92CF9">
              <w:rPr>
                <w:noProof/>
              </w:rPr>
              <w:t>9.2.</w:t>
            </w:r>
            <w:r>
              <w:rPr>
                <w:noProof/>
              </w:rPr>
              <w:t>4</w:t>
            </w:r>
            <w:r w:rsidRPr="00F92CF9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Pr="00F92CF9">
              <w:rPr>
                <w:noProof/>
              </w:rPr>
              <w:t>.1</w:t>
            </w:r>
            <w:r>
              <w:rPr>
                <w:noProof/>
              </w:rPr>
              <w:t>, 9.2.4.1.2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4444F4" w:rsidR="001E41F3" w:rsidRDefault="00A42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765671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5F9904" w14:textId="25CE4E67" w:rsidR="00A42513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42513" w:rsidRPr="00AD3EE9">
        <w:rPr>
          <w:rFonts w:cs="Arial"/>
          <w:iCs/>
        </w:rPr>
        <w:t>Table of Contents</w:t>
      </w:r>
      <w:r w:rsidR="00A42513">
        <w:tab/>
      </w:r>
      <w:r w:rsidR="00A42513">
        <w:fldChar w:fldCharType="begin"/>
      </w:r>
      <w:r w:rsidR="00A42513">
        <w:instrText xml:space="preserve"> PAGEREF _Toc97656718 \h </w:instrText>
      </w:r>
      <w:r w:rsidR="00A42513">
        <w:fldChar w:fldCharType="separate"/>
      </w:r>
      <w:r w:rsidR="00A42513">
        <w:t>2</w:t>
      </w:r>
      <w:r w:rsidR="00A42513">
        <w:fldChar w:fldCharType="end"/>
      </w:r>
    </w:p>
    <w:p w14:paraId="067E3660" w14:textId="4D0CB95F" w:rsidR="00A42513" w:rsidRDefault="00A425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D3EE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D3EE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_Toc97656719 \h </w:instrText>
      </w:r>
      <w:r>
        <w:fldChar w:fldCharType="separate"/>
      </w:r>
      <w:r>
        <w:t>3</w:t>
      </w:r>
      <w:r>
        <w:fldChar w:fldCharType="end"/>
      </w:r>
    </w:p>
    <w:p w14:paraId="32F8C789" w14:textId="1AB61973" w:rsidR="00A42513" w:rsidRDefault="00A425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D3EE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D3EE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_Toc97656720 \h </w:instrText>
      </w:r>
      <w:r>
        <w:fldChar w:fldCharType="separate"/>
      </w:r>
      <w:r>
        <w:t>3</w:t>
      </w:r>
      <w:r>
        <w:fldChar w:fldCharType="end"/>
      </w:r>
    </w:p>
    <w:p w14:paraId="0D0B9143" w14:textId="489727D7" w:rsidR="00A42513" w:rsidRDefault="00A42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3EE9">
        <w:rPr>
          <w:rFonts w:eastAsia="SimSun"/>
        </w:rPr>
        <w:t>2.1 Change 1</w:t>
      </w:r>
      <w:r>
        <w:tab/>
      </w:r>
      <w:r>
        <w:fldChar w:fldCharType="begin"/>
      </w:r>
      <w:r>
        <w:instrText xml:space="preserve"> PAGEREF _Toc97656721 \h </w:instrText>
      </w:r>
      <w:r>
        <w:fldChar w:fldCharType="separate"/>
      </w:r>
      <w:r>
        <w:t>3</w:t>
      </w:r>
      <w:r>
        <w:fldChar w:fldCharType="end"/>
      </w:r>
    </w:p>
    <w:p w14:paraId="0FD07D8D" w14:textId="4C55C670" w:rsidR="00A42513" w:rsidRDefault="00A42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3EE9">
        <w:rPr>
          <w:rFonts w:eastAsia="SimSun"/>
        </w:rPr>
        <w:t>2.2 Change 2</w:t>
      </w:r>
      <w:r>
        <w:tab/>
      </w:r>
      <w:r>
        <w:fldChar w:fldCharType="begin"/>
      </w:r>
      <w:r>
        <w:instrText xml:space="preserve"> PAGEREF _Toc97656722 \h </w:instrText>
      </w:r>
      <w:r>
        <w:fldChar w:fldCharType="separate"/>
      </w:r>
      <w:r>
        <w:t>5</w:t>
      </w:r>
      <w:r>
        <w:fldChar w:fldCharType="end"/>
      </w:r>
    </w:p>
    <w:p w14:paraId="4C6D4544" w14:textId="5BA9B0A5" w:rsidR="00A42513" w:rsidRDefault="00A42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3EE9">
        <w:rPr>
          <w:rFonts w:eastAsia="SimSun"/>
        </w:rPr>
        <w:t>2.3 Change 3</w:t>
      </w:r>
      <w:r>
        <w:tab/>
      </w:r>
      <w:r>
        <w:fldChar w:fldCharType="begin"/>
      </w:r>
      <w:r>
        <w:instrText xml:space="preserve"> PAGEREF _Toc97656723 \h </w:instrText>
      </w:r>
      <w:r>
        <w:fldChar w:fldCharType="separate"/>
      </w:r>
      <w:r>
        <w:t>7</w:t>
      </w:r>
      <w:r>
        <w:fldChar w:fldCharType="end"/>
      </w:r>
    </w:p>
    <w:p w14:paraId="170720A4" w14:textId="689FF9B0" w:rsidR="00A42513" w:rsidRDefault="00A42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3EE9">
        <w:rPr>
          <w:rFonts w:eastAsia="SimSun"/>
        </w:rPr>
        <w:t>2.4 Change 4</w:t>
      </w:r>
      <w:r>
        <w:tab/>
      </w:r>
      <w:r>
        <w:fldChar w:fldCharType="begin"/>
      </w:r>
      <w:r>
        <w:instrText xml:space="preserve"> PAGEREF _Toc97656724 \h </w:instrText>
      </w:r>
      <w:r>
        <w:fldChar w:fldCharType="separate"/>
      </w:r>
      <w:r>
        <w:t>8</w:t>
      </w:r>
      <w:r>
        <w:fldChar w:fldCharType="end"/>
      </w:r>
    </w:p>
    <w:p w14:paraId="077BEC61" w14:textId="3E8C14FD" w:rsidR="00A42513" w:rsidRDefault="00A42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3EE9">
        <w:rPr>
          <w:rFonts w:eastAsia="SimSun"/>
        </w:rPr>
        <w:t>2.5 Change 5</w:t>
      </w:r>
      <w:r>
        <w:tab/>
      </w:r>
      <w:r>
        <w:fldChar w:fldCharType="begin"/>
      </w:r>
      <w:r>
        <w:instrText xml:space="preserve"> PAGEREF _Toc97656725 \h </w:instrText>
      </w:r>
      <w:r>
        <w:fldChar w:fldCharType="separate"/>
      </w:r>
      <w:r>
        <w:t>9</w:t>
      </w:r>
      <w:r>
        <w:fldChar w:fldCharType="end"/>
      </w:r>
    </w:p>
    <w:p w14:paraId="325A0C2F" w14:textId="3827EC9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765671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3546BD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8D0AD0" w:rsidRPr="00883A39">
        <w:rPr>
          <w:rFonts w:cs="Arial"/>
        </w:rPr>
        <w:t>iwd-TTCN3</w:t>
      </w:r>
      <w:r w:rsidR="008D0AD0">
        <w:rPr>
          <w:rFonts w:cs="Arial"/>
        </w:rPr>
        <w:t>-</w:t>
      </w:r>
      <w:r w:rsidR="008D0AD0" w:rsidRPr="005C57E8">
        <w:rPr>
          <w:rFonts w:cs="Arial"/>
        </w:rPr>
        <w:t>B2020-09_D21wk</w:t>
      </w:r>
      <w:r w:rsidR="008D0AD0">
        <w:rPr>
          <w:rFonts w:cs="Arial"/>
        </w:rPr>
        <w:t>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2AB6755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8D0AD0" w:rsidRPr="00741756">
        <w:rPr>
          <w:rFonts w:cs="Arial"/>
          <w:sz w:val="24"/>
          <w:lang w:eastAsia="ja-JP"/>
        </w:rPr>
        <w:t>Kalahasti, Narendra</w:t>
      </w:r>
      <w:r w:rsidR="008D0AD0" w:rsidRPr="00741756">
        <w:rPr>
          <w:rFonts w:cs="Arial"/>
          <w:sz w:val="24"/>
          <w:lang w:eastAsia="ja-JP"/>
        </w:rPr>
        <w:br/>
      </w:r>
      <w:r w:rsidR="008D0AD0" w:rsidRPr="00741756">
        <w:rPr>
          <w:rFonts w:cs="Arial"/>
          <w:b/>
          <w:lang w:eastAsia="ja-JP"/>
        </w:rPr>
        <w:tab/>
      </w:r>
      <w:r w:rsidR="008D0AD0" w:rsidRPr="00741756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7656720"/>
      <w:r w:rsidRPr="00854C55">
        <w:rPr>
          <w:b/>
        </w:rPr>
        <w:t>Corrections required</w:t>
      </w:r>
      <w:bookmarkEnd w:id="4"/>
      <w:bookmarkEnd w:id="5"/>
      <w:bookmarkEnd w:id="6"/>
    </w:p>
    <w:p w14:paraId="17F57EBE" w14:textId="1C2489EC" w:rsidR="008D0AD0" w:rsidRPr="00320A32" w:rsidRDefault="00320A32" w:rsidP="00A42513">
      <w:pPr>
        <w:pStyle w:val="Heading2"/>
        <w:rPr>
          <w:rFonts w:eastAsia="SimSun"/>
        </w:rPr>
      </w:pPr>
      <w:bookmarkStart w:id="7" w:name="_Toc97656721"/>
      <w:bookmarkStart w:id="8" w:name="_Toc122434493"/>
      <w:bookmarkStart w:id="9" w:name="_Toc295288970"/>
      <w:bookmarkStart w:id="10" w:name="_Toc325725665"/>
      <w:r w:rsidRPr="00320A32">
        <w:rPr>
          <w:rFonts w:eastAsia="SimSun"/>
        </w:rPr>
        <w:t xml:space="preserve">2.1 </w:t>
      </w:r>
      <w:r w:rsidR="008D0AD0" w:rsidRPr="00320A32">
        <w:rPr>
          <w:rFonts w:eastAsia="SimSun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D0AD0" w:rsidRPr="007C0A48" w14:paraId="392628E1" w14:textId="77777777" w:rsidTr="0029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F9B1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DDC2" w14:textId="77777777" w:rsidR="008D0AD0" w:rsidRPr="0068308B" w:rsidRDefault="008D0AD0" w:rsidP="002950C1">
            <w:pPr>
              <w:rPr>
                <w:rFonts w:ascii="Arial" w:eastAsia="Calibri" w:hAnsi="Arial" w:cs="Arial"/>
                <w:color w:val="000000"/>
              </w:rPr>
            </w:pPr>
            <w:r w:rsidRPr="005013E9">
              <w:rPr>
                <w:rFonts w:ascii="Arial" w:eastAsia="Calibri" w:hAnsi="Arial" w:cs="Arial"/>
                <w:color w:val="000000"/>
              </w:rPr>
              <w:t>fl_TC_9_2_4_1_1_Body</w:t>
            </w:r>
          </w:p>
        </w:tc>
      </w:tr>
      <w:tr w:rsidR="008D0AD0" w:rsidRPr="007C0A48" w14:paraId="67DA8C85" w14:textId="77777777" w:rsidTr="0029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0B92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C9F" w14:textId="77777777" w:rsidR="008D0AD0" w:rsidRPr="00811755" w:rsidRDefault="008D0AD0" w:rsidP="002950C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 </w:t>
            </w:r>
          </w:p>
        </w:tc>
      </w:tr>
      <w:tr w:rsidR="008D0AD0" w:rsidRPr="007C0A48" w14:paraId="3B807384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C593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A86" w14:textId="77777777" w:rsidR="008D0AD0" w:rsidRPr="005927C6" w:rsidRDefault="008D0AD0" w:rsidP="002950C1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ascii="Arial" w:hAnsi="Arial" w:cs="Arial"/>
                <w:lang w:eastAsia="en-GB"/>
              </w:rPr>
              <w:t>eDRX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 as a reference to send Paging.</w:t>
            </w:r>
          </w:p>
        </w:tc>
      </w:tr>
      <w:tr w:rsidR="008D0AD0" w:rsidRPr="007C0A48" w14:paraId="5522DE4F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6AD1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A1EE" w14:textId="77777777" w:rsidR="008D0AD0" w:rsidRPr="007C0A48" w:rsidRDefault="008D0AD0" w:rsidP="002950C1">
            <w:pPr>
              <w:spacing w:after="0"/>
              <w:rPr>
                <w:rFonts w:ascii="Arial" w:hAnsi="Arial" w:cs="Arial"/>
                <w:color w:val="000000"/>
              </w:rPr>
            </w:pPr>
            <w:r w:rsidRPr="00B35D2A">
              <w:rPr>
                <w:rFonts w:ascii="Arial" w:hAnsi="Arial" w:cs="Arial"/>
                <w:color w:val="000000"/>
              </w:rPr>
              <w:t>\LTE_A_PRO\9_2\</w:t>
            </w:r>
            <w:proofErr w:type="spellStart"/>
            <w:r w:rsidRPr="00B35D2A">
              <w:rPr>
                <w:rFonts w:ascii="Arial" w:hAnsi="Arial" w:cs="Arial"/>
                <w:color w:val="000000"/>
              </w:rPr>
              <w:t>NAS_Attach_EOnly_eDRX.ttcn</w:t>
            </w:r>
            <w:proofErr w:type="spellEnd"/>
          </w:p>
        </w:tc>
      </w:tr>
      <w:tr w:rsidR="008D0AD0" w:rsidRPr="007C0A48" w14:paraId="03211B6B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550A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4064" w14:textId="6A457C54" w:rsidR="008D0AD0" w:rsidRPr="00370612" w:rsidRDefault="00BF7AC6" w:rsidP="00BF7AC6">
            <w:pPr>
              <w:pStyle w:val="CRCoverPage"/>
              <w:spacing w:after="0"/>
              <w:rPr>
                <w:rFonts w:cs="Arial"/>
                <w:highlight w:val="cyan"/>
                <w:lang w:val="en-SG" w:eastAsia="ja-JP"/>
              </w:rPr>
            </w:pPr>
            <w:r w:rsidRPr="00BF7AC6">
              <w:rPr>
                <w:rFonts w:cs="Arial"/>
                <w:highlight w:val="cyan"/>
                <w:lang w:val="en-SG" w:eastAsia="ja-JP"/>
              </w:rPr>
              <w:t>Accepted</w:t>
            </w:r>
            <w:r w:rsidR="00370612" w:rsidRPr="00370612">
              <w:rPr>
                <w:rFonts w:cs="Arial"/>
                <w:highlight w:val="cyan"/>
                <w:lang w:val="en-SG" w:eastAsia="ja-JP"/>
              </w:rPr>
              <w:t xml:space="preserve">. Also used </w:t>
            </w:r>
            <w:r w:rsidR="00370612">
              <w:rPr>
                <w:rFonts w:cs="Arial"/>
                <w:highlight w:val="cyan"/>
                <w:lang w:val="en-SG" w:eastAsia="ja-JP"/>
              </w:rPr>
              <w:t xml:space="preserve">the </w:t>
            </w:r>
            <w:r w:rsidR="00370612" w:rsidRPr="00370612">
              <w:rPr>
                <w:rFonts w:cs="Arial"/>
                <w:highlight w:val="cyan"/>
                <w:lang w:val="en-SG" w:eastAsia="ja-JP"/>
              </w:rPr>
              <w:t xml:space="preserve">variables added </w:t>
            </w:r>
            <w:r w:rsidR="00370612">
              <w:rPr>
                <w:rFonts w:cs="Arial"/>
                <w:highlight w:val="cyan"/>
                <w:lang w:val="en-SG" w:eastAsia="ja-JP"/>
              </w:rPr>
              <w:t>for</w:t>
            </w:r>
            <w:r w:rsidR="00370612" w:rsidRPr="00370612">
              <w:rPr>
                <w:rFonts w:cs="Arial"/>
                <w:highlight w:val="cyan"/>
                <w:lang w:val="en-SG" w:eastAsia="ja-JP"/>
              </w:rPr>
              <w:t xml:space="preserve"> Step 51 for readability.</w:t>
            </w:r>
          </w:p>
        </w:tc>
      </w:tr>
    </w:tbl>
    <w:p w14:paraId="2825783E" w14:textId="77777777" w:rsidR="008D0AD0" w:rsidRPr="000817B8" w:rsidRDefault="008D0AD0" w:rsidP="008D0AD0">
      <w:pPr>
        <w:spacing w:after="0"/>
        <w:rPr>
          <w:rFonts w:ascii="Arial" w:hAnsi="Arial" w:cs="Arial"/>
          <w:b/>
          <w:lang w:eastAsia="en-GB"/>
        </w:rPr>
      </w:pPr>
    </w:p>
    <w:p w14:paraId="4082A7FC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F7347A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function fl_TC_9_2_4_1_1_Body() runs on EUTRA_PTC</w:t>
      </w:r>
    </w:p>
    <w:p w14:paraId="349010E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5E656B3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98DB8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329D2D5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var ProcedureTransactionIdentifier v_EPS_TI := '00'O;</w:t>
      </w:r>
    </w:p>
    <w:p w14:paraId="368A0F98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85085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F9EE94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v_RRC_TI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E68D8B4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v_Guti1_Params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74E7844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v_Guti2_Params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8687A6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v_Tac1 := bit2oct(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1B2BC57D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v_Tac2 := bit2oct(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7944159D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f_Asn2Nas_PlmnId(v_Guti1_Params.PLMN_Identity);</w:t>
      </w:r>
    </w:p>
    <w:p w14:paraId="43FE13A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544016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CF66DD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34E08508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45C590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05D02236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EPS_UpdateTypeValue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1CBD1BB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1DDD8B8F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var APNandPCOs_Type v_APNandPCOs;</w:t>
      </w:r>
    </w:p>
    <w:p w14:paraId="573FB06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v_PcoFromUE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 // @sic R5s191122 sic@</w:t>
      </w:r>
    </w:p>
    <w:p w14:paraId="415E8BB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v_PcoToUE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323162A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41640E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v_CellPowerList_Att1;</w:t>
      </w:r>
    </w:p>
    <w:p w14:paraId="74C5544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v_CellPowerList_Att2;</w:t>
      </w:r>
    </w:p>
    <w:p w14:paraId="513F30F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04723D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4437B9D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8E13DC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"13A1a1-13A3b1"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40CE1BF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16a1-18b1 of the generic procedure for UE registration specified in TS 36.508 subclause 4.5.2.3 are performed.</w:t>
      </w:r>
    </w:p>
    <w:p w14:paraId="5D3D5B64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15E7E09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f_EUTRA_InitialRegistration_Step16_18b1(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BA01C2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865FF4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C003113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Paging message to the UE in a valid PO within the PTW of the next upcoming UEs PH as per Idle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7E67624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F32C085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cs_NasPaging_OneRecord(cs_PagingUE_Identity_S_TMSI(v_Guti1_Params.MME_Code, v_Guti1_Params.M_TMSI)),</w:t>
      </w:r>
    </w:p>
    <w:p w14:paraId="3910901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B35D2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, // Paging Time Window - Duration in seconds (2.56)</w:t>
      </w:r>
    </w:p>
    <w:p w14:paraId="4B74EA7F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B35D2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);  //index on table -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cycle length = 40.96sec - See Table 10.5.5.32/3GPP TS 24.008: Extended DRX parameters information element</w:t>
      </w:r>
    </w:p>
    <w:p w14:paraId="5F54D4B0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47059E0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15"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534BC77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2F161F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40706486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32CD4A8A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08B16328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1835B2E6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F1CF253" w14:textId="77777777" w:rsidR="008D0AD0" w:rsidRPr="00717CA8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7489530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function fl_TC_9_2_4_1_1_Body() runs on EUTRA_PTC</w:t>
      </w:r>
    </w:p>
    <w:p w14:paraId="5342736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752240A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53D6381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F1F3DD3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var ProcedureTransactionIdentifier v_EPS_TI := '00'O;</w:t>
      </w:r>
    </w:p>
    <w:p w14:paraId="6C93D26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DFC3BF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096797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v_RRC_TI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7BF476A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v_Guti1_Params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237E48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v_Guti2_Params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CB062A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v_Tac1 := bit2oct(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5C579FD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v_Tac2 := bit2oct(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3E57FCF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f_Asn2Nas_PlmnId(v_Guti1_Params.PLMN_Identity);</w:t>
      </w:r>
    </w:p>
    <w:p w14:paraId="1664D1B6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4CDFEB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DB1BD3F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06B60304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F9E5DDD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49839D9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EPS_UpdateTypeValue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5942379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5C5BBED3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var APNandPCOs_Type v_APNandPCOs;</w:t>
      </w:r>
    </w:p>
    <w:p w14:paraId="46B4811D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v_PcoFromUE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 // @sic R5s191122 sic@</w:t>
      </w:r>
    </w:p>
    <w:p w14:paraId="15CA14E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v_PcoToUE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4915DF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CF1B28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v_CellPowerList_Att1;</w:t>
      </w:r>
    </w:p>
    <w:p w14:paraId="3F51B77B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v_CellPowerList_Att2;</w:t>
      </w:r>
    </w:p>
    <w:p w14:paraId="3CF8BD61" w14:textId="77777777" w:rsidR="008D0AD0" w:rsidRPr="00045813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1; // Paging Time Window - Duration in seconds (2.56)</w:t>
      </w:r>
    </w:p>
    <w:p w14:paraId="2D8607F5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3; //index on table -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eDRX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cycle length = 40.96sec - See Table 10.5.5.32/3GPP TS 24.008: Extended DRX parameters information element</w:t>
      </w:r>
    </w:p>
    <w:p w14:paraId="09EC140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0CA0C9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251DCD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3991F1B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F373AB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// @siclog "13A1a1-13A3b1"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CA92DB4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16a1-18b1 of the generic procedure for UE registration specified in TS 36.508 subclause 4.5.2.3 are performed.</w:t>
      </w:r>
    </w:p>
    <w:p w14:paraId="114B3047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0C87DE20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f_EUTRA_InitialRegistration_Step16_18b1(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3612C4B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ED1BB3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04C95CB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Paging message to the UE in a valid PO within the PTW of the next upcoming UEs PH as per Idle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651B5892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521D259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cs_NasPaging_OneRecord(cs_PagingUE_Identity_S_TMSI(v_Guti1_Params.MME_Code, v_Guti1_Params.M_TMSI)),</w:t>
      </w:r>
    </w:p>
    <w:p w14:paraId="5D8F7D17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64BED69C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83C172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451365F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15"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A9F9003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649118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2B1EFC91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5ECC1F04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7CEBC36" w14:textId="77777777" w:rsidR="008D0AD0" w:rsidRPr="00320A32" w:rsidRDefault="008D0AD0" w:rsidP="00A42513">
      <w:pPr>
        <w:pStyle w:val="Heading2"/>
        <w:rPr>
          <w:rFonts w:eastAsia="SimSun"/>
        </w:rPr>
      </w:pPr>
      <w:bookmarkStart w:id="11" w:name="_Toc97656722"/>
      <w:r w:rsidRPr="00320A32">
        <w:rPr>
          <w:rFonts w:eastAsia="SimSun"/>
        </w:rPr>
        <w:lastRenderedPageBreak/>
        <w:t>2.2 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D0AD0" w:rsidRPr="007C0A48" w14:paraId="53FF2315" w14:textId="77777777" w:rsidTr="0029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42B4" w14:textId="77777777" w:rsidR="008D0AD0" w:rsidRPr="007C0A48" w:rsidRDefault="008D0AD0" w:rsidP="00320A32">
            <w:pPr>
              <w:keepNext/>
              <w:keepLines/>
              <w:spacing w:before="180"/>
              <w:outlineLvl w:val="1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A1F" w14:textId="77777777" w:rsidR="008D0AD0" w:rsidRPr="0068308B" w:rsidRDefault="008D0AD0" w:rsidP="002950C1">
            <w:pPr>
              <w:rPr>
                <w:rFonts w:ascii="Arial" w:eastAsia="Calibri" w:hAnsi="Arial" w:cs="Arial"/>
                <w:color w:val="000000"/>
              </w:rPr>
            </w:pPr>
            <w:r w:rsidRPr="005013E9">
              <w:rPr>
                <w:rFonts w:ascii="Arial" w:eastAsia="Calibri" w:hAnsi="Arial" w:cs="Arial"/>
                <w:color w:val="000000"/>
              </w:rPr>
              <w:t>fl_TC_9_2_4_1_</w:t>
            </w:r>
            <w:r>
              <w:rPr>
                <w:rFonts w:ascii="Arial" w:eastAsia="Calibri" w:hAnsi="Arial" w:cs="Arial"/>
                <w:color w:val="000000"/>
              </w:rPr>
              <w:t>2</w:t>
            </w:r>
            <w:r w:rsidRPr="005013E9">
              <w:rPr>
                <w:rFonts w:ascii="Arial" w:eastAsia="Calibri" w:hAnsi="Arial" w:cs="Arial"/>
                <w:color w:val="000000"/>
              </w:rPr>
              <w:t>_Body</w:t>
            </w:r>
          </w:p>
        </w:tc>
      </w:tr>
      <w:tr w:rsidR="008D0AD0" w:rsidRPr="007C0A48" w14:paraId="277E11D9" w14:textId="77777777" w:rsidTr="0029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C513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720C" w14:textId="77777777" w:rsidR="008D0AD0" w:rsidRPr="00811755" w:rsidRDefault="008D0AD0" w:rsidP="002950C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 </w:t>
            </w:r>
          </w:p>
        </w:tc>
      </w:tr>
      <w:tr w:rsidR="008D0AD0" w:rsidRPr="007C0A48" w14:paraId="1EE3490F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835B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582" w14:textId="77777777" w:rsidR="008D0AD0" w:rsidRPr="005927C6" w:rsidRDefault="008D0AD0" w:rsidP="002950C1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ascii="Arial" w:hAnsi="Arial" w:cs="Arial"/>
                <w:lang w:eastAsia="en-GB"/>
              </w:rPr>
              <w:t>eDRX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 as a reference to send Paging.</w:t>
            </w:r>
          </w:p>
        </w:tc>
      </w:tr>
      <w:tr w:rsidR="008D0AD0" w:rsidRPr="007C0A48" w14:paraId="73206467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8F9B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E7E7" w14:textId="77777777" w:rsidR="008D0AD0" w:rsidRPr="007C0A48" w:rsidRDefault="008D0AD0" w:rsidP="002950C1">
            <w:pPr>
              <w:spacing w:after="0"/>
              <w:rPr>
                <w:rFonts w:ascii="Arial" w:hAnsi="Arial" w:cs="Arial"/>
                <w:color w:val="000000"/>
              </w:rPr>
            </w:pPr>
            <w:r w:rsidRPr="00B35D2A">
              <w:rPr>
                <w:rFonts w:ascii="Arial" w:hAnsi="Arial" w:cs="Arial"/>
                <w:color w:val="000000"/>
              </w:rPr>
              <w:t>\LTE_A_PRO\9_2\</w:t>
            </w:r>
            <w:proofErr w:type="spellStart"/>
            <w:r w:rsidRPr="00B35D2A">
              <w:rPr>
                <w:rFonts w:ascii="Arial" w:hAnsi="Arial" w:cs="Arial"/>
                <w:color w:val="000000"/>
              </w:rPr>
              <w:t>NAS_Attach_EOnly_eDRX.ttcn</w:t>
            </w:r>
            <w:proofErr w:type="spellEnd"/>
          </w:p>
        </w:tc>
      </w:tr>
      <w:tr w:rsidR="008D0AD0" w:rsidRPr="007C0A48" w14:paraId="296B9DDA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BB4E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6ACB" w14:textId="7A652F5D" w:rsidR="008D0AD0" w:rsidRPr="007C0A48" w:rsidRDefault="00BF7AC6" w:rsidP="00BF7AC6">
            <w:pPr>
              <w:pStyle w:val="CRCoverPage"/>
              <w:spacing w:after="0"/>
            </w:pPr>
            <w:r w:rsidRPr="00BF7AC6">
              <w:rPr>
                <w:rFonts w:cs="Arial"/>
                <w:highlight w:val="cyan"/>
                <w:lang w:val="en-SG" w:eastAsia="ja-JP"/>
              </w:rPr>
              <w:t>Accepted</w:t>
            </w:r>
          </w:p>
        </w:tc>
      </w:tr>
    </w:tbl>
    <w:p w14:paraId="20937F33" w14:textId="77777777" w:rsidR="008D0AD0" w:rsidRPr="000817B8" w:rsidRDefault="008D0AD0" w:rsidP="008D0AD0">
      <w:pPr>
        <w:spacing w:after="0"/>
        <w:rPr>
          <w:rFonts w:ascii="Arial" w:hAnsi="Arial" w:cs="Arial"/>
          <w:b/>
          <w:lang w:eastAsia="en-GB"/>
        </w:rPr>
      </w:pPr>
    </w:p>
    <w:p w14:paraId="55839A8C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4CCD09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function fl_TC_9_2_4_1_2_Body() runs on EUTRA_PTC</w:t>
      </w:r>
    </w:p>
    <w:p w14:paraId="306B01A1" w14:textId="77777777" w:rsidR="008D0AD0" w:rsidRPr="00BF7AC6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BF7AC6">
        <w:rPr>
          <w:rFonts w:ascii="Courier New" w:hAnsi="Courier New" w:cs="Courier New"/>
          <w:bCs/>
          <w:sz w:val="16"/>
          <w:szCs w:val="16"/>
          <w:lang w:val="es-ES" w:eastAsia="de-DE"/>
        </w:rPr>
        <w:t>{</w:t>
      </w:r>
    </w:p>
    <w:p w14:paraId="142A4FFD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BF7AC6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proofErr w:type="spellStart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var</w:t>
      </w:r>
      <w:proofErr w:type="spellEnd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</w:t>
      </w:r>
      <w:proofErr w:type="spellStart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ProcedureTransactionIdentifier</w:t>
      </w:r>
      <w:proofErr w:type="spellEnd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</w:t>
      </w:r>
      <w:proofErr w:type="spellStart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v_EPS_TI</w:t>
      </w:r>
      <w:proofErr w:type="spellEnd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:= '00'O;</w:t>
      </w:r>
    </w:p>
    <w:p w14:paraId="364B4FDD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var RRC_TransactionIdentifier v_RRC_TI := tsc_RRC_TI_Def;</w:t>
      </w:r>
    </w:p>
    <w:p w14:paraId="0243988C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var GutiParameters_Type v_GutiParams_CellA := f_EUTRA_CellInfo_GetGuti(eutra_CellA);</w:t>
      </w:r>
    </w:p>
    <w:p w14:paraId="763FDC5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AF5F41F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MobileIdentity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f_GutiParameters2MobileIdentity(omit,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// @sic R5s170325 sic@</w:t>
      </w:r>
    </w:p>
    <w:p w14:paraId="18A2F7F2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v_GutiParams_CellA.PLMN_Identity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F0EB89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v_PLMN_B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v_GutiParams_CellB.PLMN_Identity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2CD0D4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NAS_UL_Message_Type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v_PdnConnectivityRequest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F82C650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TrackingAreaCode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v_TacB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6FED862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9C0020B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261B1CB1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MobileIdentity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v_MSId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f_GetMSId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(NORMAL);</w:t>
      </w:r>
    </w:p>
    <w:p w14:paraId="79286AB8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E930C6F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A50ADE8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var APNandPCOs_Type v_APNandPCOs;</w:t>
      </w:r>
    </w:p>
    <w:p w14:paraId="542C5DD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4519FD8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111F9210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33332E1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E3384A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// @sic R5s170325 sic@</w:t>
      </w:r>
    </w:p>
    <w:p w14:paraId="7974ED3C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5BDFD3A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4A8593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3974315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99652B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"Steps 14a1-16b1"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6F0FEF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16a1-18b1 of the generic procedure for UE registration specified in TS 36.508 subclause 4.5.2.3 are performed</w:t>
      </w:r>
    </w:p>
    <w:p w14:paraId="76722F8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15975506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f_EUTRA_InitialRegistration_Step16_18b1(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9A5732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B3FDDA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C2685B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SS sends a Paging message to the UE in a valid PO within the PTW of the next upcoming UEs PH as per Idle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5CE48C9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6F2E8F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cs_NasPaging_OneRecord(cs_PagingUE_Identity_S_TMSI(v_GutiParams_CellA.MME_Code,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v_GutiParams_CellA.M_TMSI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6FDFBFE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D70BD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 // Paging Time Window - Duration in seconds (2.56)</w:t>
      </w:r>
    </w:p>
    <w:p w14:paraId="75D1733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D70BD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) ;  //index on table -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cycle length = 40.96 sec - See Table 10.5.5.32/3GPP TS 24.008: Extended DRX parameters information element</w:t>
      </w:r>
    </w:p>
    <w:p w14:paraId="7F3D88F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6BBC43E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C646301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236E72B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1F4F333E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C6D841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"47a1-49b1"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071A43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16a1-18b1 of the generic procedure for UE registration specified in TS 36.508 subclause 4.5.2.3 are performed</w:t>
      </w:r>
    </w:p>
    <w:p w14:paraId="32B60330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0BA5122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f_EUTRA_InitialRegistration_Step16_18b1(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6B6CB45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DA0F321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50"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9C036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 SS sends a Paging message to the UE in a valid PO within the PTW of the next upcoming UEs PH as per Idle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163AFB55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FC8A3D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cs_NasPaging_OneRecord(cs_PagingUE_Identity_S_TMSI(v_GutiParams_CellA.MME_Code,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v_GutiParams_CellA.M_TMSI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7F42AFF8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D70BD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 // Paging Time Window - Duration in seconds (2.56)</w:t>
      </w:r>
    </w:p>
    <w:p w14:paraId="3C65ABE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D70BD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) ;  //index on table -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cycle length = 40.96sec - See Table 10.5.5.32/3GPP TS 24.008: Extended DRX parameters information element</w:t>
      </w:r>
    </w:p>
    <w:p w14:paraId="2380FC5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65E32C9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6CF08F0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969057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5E2C3970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61A463BD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7A9332A2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7C0A5D0B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4A07A4A" w14:textId="77777777" w:rsidR="008D0AD0" w:rsidRPr="00717CA8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0B80362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function fl_TC_9_2_4_1_2_Body() runs on EUTRA_PTC</w:t>
      </w:r>
    </w:p>
    <w:p w14:paraId="50A99A9B" w14:textId="77777777" w:rsidR="008D0AD0" w:rsidRPr="00BF7AC6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BF7AC6">
        <w:rPr>
          <w:rFonts w:ascii="Courier New" w:hAnsi="Courier New" w:cs="Courier New"/>
          <w:bCs/>
          <w:sz w:val="16"/>
          <w:szCs w:val="16"/>
          <w:lang w:val="es-ES" w:eastAsia="de-DE"/>
        </w:rPr>
        <w:t>{</w:t>
      </w:r>
    </w:p>
    <w:p w14:paraId="159D0780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BF7AC6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proofErr w:type="spellStart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var</w:t>
      </w:r>
      <w:proofErr w:type="spellEnd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</w:t>
      </w:r>
      <w:proofErr w:type="spellStart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ProcedureTransactionIdentifier</w:t>
      </w:r>
      <w:proofErr w:type="spellEnd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</w:t>
      </w:r>
      <w:proofErr w:type="spellStart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v_EPS_TI</w:t>
      </w:r>
      <w:proofErr w:type="spellEnd"/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:= '00'O;</w:t>
      </w:r>
    </w:p>
    <w:p w14:paraId="44356F26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var RRC_TransactionIdentifier v_RRC_TI := tsc_RRC_TI_Def;</w:t>
      </w:r>
    </w:p>
    <w:p w14:paraId="50F5E0BE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var GutiParameters_Type v_GutiParams_CellA := f_EUTRA_CellInfo_GetGuti(eutra_CellA);</w:t>
      </w:r>
    </w:p>
    <w:p w14:paraId="03BBADFF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20EC25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MobileIdentity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f_GutiParameters2MobileIdentity(omit,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// @sic R5s170325 sic@</w:t>
      </w:r>
    </w:p>
    <w:p w14:paraId="1B434281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v_GutiParams_CellA.PLMN_Identity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E5B04B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v_PLMN_B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v_GutiParams_CellB.PLMN_Identity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4D19125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NAS_UL_Message_Type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v_PdnConnectivityRequest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6B9DAD5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TrackingAreaCode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v_TacB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30D058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99F87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6EDDC0B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MobileIdentity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v_MSId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f_GetMSId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(NORMAL);</w:t>
      </w:r>
    </w:p>
    <w:p w14:paraId="4C367A3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0FAFB60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78A6D97" w14:textId="77777777" w:rsidR="008D0AD0" w:rsidRPr="00A822F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>var APNandPCOs_Type v_APNandPCOs;</w:t>
      </w:r>
    </w:p>
    <w:p w14:paraId="349AF9E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822F1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387291D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1E51233F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9C1E85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EFA9A16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// @sic R5s170325 sic@</w:t>
      </w:r>
    </w:p>
    <w:p w14:paraId="3EF600FA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E905F7E" w14:textId="77777777" w:rsidR="008D0AD0" w:rsidRPr="00045813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1; // Paging Time Window - Duration in seconds (2.56)</w:t>
      </w:r>
    </w:p>
    <w:p w14:paraId="03AC5B77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3; //index on table -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eDRX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cycle length = 40.96sec - See Table 10.5.5.32/3GPP TS 24.008: Extended DRX parameters information element</w:t>
      </w:r>
    </w:p>
    <w:p w14:paraId="063D8CE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253DF0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6A0BAB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3F287CF1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F4DEE5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"Steps 14a1-16b1"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BBD295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16a1-18b1 of the generic procedure for UE registration specified in TS 36.508 subclause 4.5.2.3 are performed</w:t>
      </w:r>
    </w:p>
    <w:p w14:paraId="62E7CF1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7201639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f_EUTRA_InitialRegistration_Step16_18b1(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A55E8A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CCB180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665715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SS sends a Paging message to the UE in a valid PO within the PTW of the next upcoming UEs PH as per Idle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5CBA54FF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35BA98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cs_NasPaging_OneRecord(cs_PagingUE_Identity_S_TMSI(v_GutiParams_CellA.MME_Code,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v_GutiParams_CellA.M_TMSI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1E8399A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9AA6E0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) ; </w:t>
      </w:r>
    </w:p>
    <w:p w14:paraId="5A4B5AD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7E86CE1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AA5C2DD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316AEE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06E013B7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D61127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"47a1-49b1"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00F62C2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16a1-18b1 of the generic procedure for UE registration specified in TS 36.508 subclause 4.5.2.3 are performed</w:t>
      </w:r>
    </w:p>
    <w:p w14:paraId="194C976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2A5905B0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f_EUTRA_InitialRegistration_Step16_18b1(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43BFE6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</w:p>
    <w:p w14:paraId="7C9BFB4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50"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704AE2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SS sends a Paging message to the UE in a valid PO within the PTW of the next upcoming UEs PH as per Idle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599A380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C645C48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cs_NasPaging_OneRecord(cs_PagingUE_Identity_S_TMSI(v_GutiParams_CellA.MME_Code,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v_GutiParams_CellA.M_TMSI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0134F3A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774EC31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) ; </w:t>
      </w:r>
    </w:p>
    <w:p w14:paraId="0B96046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5346267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5AFC19E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2A386B8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2673FCCA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4AB590D9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282A8E7" w14:textId="77777777" w:rsidR="008D0AD0" w:rsidRDefault="008D0AD0" w:rsidP="008D0AD0">
      <w:pPr>
        <w:keepNext/>
        <w:keepLines/>
        <w:spacing w:before="180"/>
        <w:outlineLvl w:val="1"/>
        <w:rPr>
          <w:rFonts w:ascii="Arial" w:hAnsi="Arial" w:cs="Arial"/>
          <w:b/>
          <w:bCs/>
          <w:sz w:val="28"/>
          <w:szCs w:val="28"/>
        </w:rPr>
      </w:pPr>
    </w:p>
    <w:p w14:paraId="5996781D" w14:textId="77777777" w:rsidR="008D0AD0" w:rsidRPr="00320A32" w:rsidRDefault="008D0AD0" w:rsidP="00A42513">
      <w:pPr>
        <w:pStyle w:val="Heading2"/>
        <w:rPr>
          <w:rFonts w:eastAsia="SimSun"/>
        </w:rPr>
      </w:pPr>
      <w:bookmarkStart w:id="12" w:name="_Toc97656723"/>
      <w:r w:rsidRPr="00320A32">
        <w:rPr>
          <w:rFonts w:eastAsia="SimSun"/>
        </w:rPr>
        <w:t>2.3 Change 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D0AD0" w:rsidRPr="007C0A48" w14:paraId="3E6B55C8" w14:textId="77777777" w:rsidTr="0029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D456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E558" w14:textId="77777777" w:rsidR="008D0AD0" w:rsidRPr="0068308B" w:rsidRDefault="008D0AD0" w:rsidP="002950C1">
            <w:pPr>
              <w:rPr>
                <w:rFonts w:ascii="Arial" w:eastAsia="Calibri" w:hAnsi="Arial" w:cs="Arial"/>
                <w:color w:val="000000"/>
              </w:rPr>
            </w:pPr>
            <w:r w:rsidRPr="005013E9">
              <w:rPr>
                <w:rFonts w:ascii="Arial" w:eastAsia="Calibri" w:hAnsi="Arial" w:cs="Arial"/>
                <w:color w:val="000000"/>
              </w:rPr>
              <w:t>f_EUTRA_InitialRegistration_Step16_18b1</w:t>
            </w:r>
          </w:p>
        </w:tc>
      </w:tr>
      <w:tr w:rsidR="008D0AD0" w:rsidRPr="007C0A48" w14:paraId="126B4C88" w14:textId="77777777" w:rsidTr="0029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A64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4EA" w14:textId="77777777" w:rsidR="008D0AD0" w:rsidRPr="0035120E" w:rsidRDefault="008D0AD0" w:rsidP="002950C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 </w:t>
            </w:r>
          </w:p>
        </w:tc>
      </w:tr>
      <w:tr w:rsidR="008D0AD0" w:rsidRPr="007C0A48" w14:paraId="44ECAD28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C7BD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63D5" w14:textId="77777777" w:rsidR="008D0AD0" w:rsidRPr="007C0A48" w:rsidRDefault="008D0AD0" w:rsidP="002950C1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ascii="Arial" w:hAnsi="Arial" w:cs="Arial"/>
                <w:lang w:eastAsia="en-GB"/>
              </w:rPr>
              <w:t>eDRX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 as a reference to send Paging.</w:t>
            </w:r>
          </w:p>
        </w:tc>
      </w:tr>
      <w:tr w:rsidR="008D0AD0" w:rsidRPr="007C0A48" w14:paraId="4D15AFF0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BC03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88D2" w14:textId="77777777" w:rsidR="008D0AD0" w:rsidRPr="007C0A48" w:rsidRDefault="008D0AD0" w:rsidP="002950C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013E9">
              <w:rPr>
                <w:rFonts w:ascii="Arial" w:hAnsi="Arial" w:cs="Arial"/>
                <w:color w:val="000000"/>
              </w:rPr>
              <w:t>EUTRA_InitialRegistration.ttcn</w:t>
            </w:r>
            <w:proofErr w:type="spellEnd"/>
          </w:p>
        </w:tc>
      </w:tr>
      <w:tr w:rsidR="008D0AD0" w:rsidRPr="007C0A48" w14:paraId="05AC0AAC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673F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CCA7" w14:textId="2A82051B" w:rsidR="008D0AD0" w:rsidRPr="007C0A48" w:rsidRDefault="00BF7AC6" w:rsidP="00BF7AC6">
            <w:pPr>
              <w:pStyle w:val="CRCoverPage"/>
              <w:spacing w:after="0"/>
            </w:pPr>
            <w:r w:rsidRPr="00BF7AC6">
              <w:rPr>
                <w:rFonts w:cs="Arial"/>
                <w:highlight w:val="cyan"/>
                <w:lang w:val="en-SG" w:eastAsia="ja-JP"/>
              </w:rPr>
              <w:t>Accepted</w:t>
            </w:r>
            <w:r w:rsidR="00FB22A6">
              <w:rPr>
                <w:rFonts w:cs="Arial"/>
                <w:highlight w:val="cyan"/>
                <w:lang w:val="en-SG" w:eastAsia="ja-JP"/>
              </w:rPr>
              <w:t xml:space="preserve"> in principle</w:t>
            </w:r>
            <w:r w:rsidR="00AD161C" w:rsidRPr="00AD161C">
              <w:rPr>
                <w:rFonts w:cs="Arial"/>
                <w:highlight w:val="cyan"/>
                <w:lang w:val="en-SG" w:eastAsia="ja-JP"/>
              </w:rPr>
              <w:t xml:space="preserve"> but implemented differently to avoid compilation errors. See MCC160 implementation.</w:t>
            </w:r>
          </w:p>
        </w:tc>
      </w:tr>
    </w:tbl>
    <w:p w14:paraId="34222075" w14:textId="77777777" w:rsidR="008D0AD0" w:rsidRDefault="008D0AD0" w:rsidP="008D0AD0">
      <w:pPr>
        <w:spacing w:after="0"/>
        <w:rPr>
          <w:rFonts w:ascii="Arial" w:hAnsi="Arial" w:cs="Arial"/>
          <w:b/>
          <w:lang w:eastAsia="en-GB"/>
        </w:rPr>
      </w:pPr>
    </w:p>
    <w:p w14:paraId="1C43F648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64BF076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function f_EUTRA_InitialRegistration_Step16_18b1(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A54C392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DelayForUserPlaneSignalling_Type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0DF96A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EUTRA_InitialRegistrationPDN_Type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CA42E2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p_AttachComplete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omit) runs on EUTRA_PTC</w:t>
      </w:r>
    </w:p>
    <w:p w14:paraId="618AAC8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R5-112600: always delay of 1.2s (i.e.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when calling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f_EUTRA_NAS_AttachComplete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 sic@ */</w:t>
      </w:r>
    </w:p>
    <w:p w14:paraId="2009F57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R5s130133 change 8: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added sic@ */</w:t>
      </w:r>
    </w:p>
    <w:p w14:paraId="391B021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R5s150510: new parameter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5C2D069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@sic R5-160745: Renamed and split functions instead of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parameter sic@ */</w:t>
      </w:r>
    </w:p>
    <w:p w14:paraId="46630348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EUTRA_InitialRegistration_PdnStatus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   /* @sic R5s160819 sic@ */</w:t>
      </w:r>
    </w:p>
    <w:p w14:paraId="5F81C9FB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12E8072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f_EUTRA_InitialRegistration_Step16_16c1 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p_AttachComplete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// @sic R5-165021 sic@</w:t>
      </w:r>
    </w:p>
    <w:p w14:paraId="40025C3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598C32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);   // step 17  @sic R5s150338: no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v_DrbReleaseList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anymore sic@</w:t>
      </w:r>
    </w:p>
    <w:p w14:paraId="4082D3A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!=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singlePDN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 {            // @sic R5-144797: support of multiple PDN registration sic@</w:t>
      </w:r>
    </w:p>
    <w:p w14:paraId="75FF9C5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f_EUTRA_InitialRegistration_ReleaseInternetPDN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  /* @sic R5-177058 sic@ */</w:t>
      </w:r>
    </w:p>
    <w:p w14:paraId="6A1E9A0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3084E05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0A5EE3B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58B13429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12AE3D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function f_EUTRA_InitialRegistration_Step16_18b1(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574360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DelayForUserPlaneSignalling_Type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64992D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EUTRA_InitialRegistrationPDN_Type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F933C5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p_AttachComplete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</w:t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2E7DACB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 </w:t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omit,</w:t>
      </w:r>
    </w:p>
    <w:p w14:paraId="2657D8A6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 </w:t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</w:t>
      </w: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131F2EE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{ /* @sic R5-112600: always delay of 1.2s (i.e.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when calling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f_EUTRA_NAS_AttachComplete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sic@ */</w:t>
      </w:r>
    </w:p>
    <w:p w14:paraId="2E57ECA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R5s130133 change 8: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added sic@ */</w:t>
      </w:r>
    </w:p>
    <w:p w14:paraId="7E1F739F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R5s150510: new parameter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17A3A59B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@sic R5-160745: Renamed and split functions instead of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parameter sic@ */</w:t>
      </w:r>
    </w:p>
    <w:p w14:paraId="7C14F51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EUTRA_InitialRegistration_PdnStatus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   /* @sic R5s160819 sic@ */</w:t>
      </w:r>
    </w:p>
    <w:p w14:paraId="4B0C302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DA0211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f_EUTRA_InitialRegistration_Step16_16c1 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p_AttachComplete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 // @sic R5-165021 sic@</w:t>
      </w:r>
    </w:p>
    <w:p w14:paraId="7322F9F3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FDBC3C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);   // step 17  @sic R5s150338: no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v_DrbReleaseList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anymore sic@</w:t>
      </w:r>
    </w:p>
    <w:p w14:paraId="4CF1B34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!=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singlePDN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{            // @sic R5-144797: support of multiple PDN registration sic@</w:t>
      </w:r>
    </w:p>
    <w:p w14:paraId="6F77A7C5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f_EUTRA_InitialRegistration_ReleaseInternetPDN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-,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   /* @sic R5-177058 sic@ */</w:t>
      </w:r>
    </w:p>
    <w:p w14:paraId="5C6C2FD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D7548DE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77931BB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F75BEE7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43299A4E" w14:textId="31A48FC8" w:rsidR="008D0AD0" w:rsidRDefault="002B40AB" w:rsidP="008D0AD0">
      <w:pPr>
        <w:spacing w:after="0"/>
        <w:rPr>
          <w:rFonts w:ascii="Arial" w:hAnsi="Arial" w:cs="Arial"/>
          <w:b/>
          <w:lang w:val="pt-BR" w:eastAsia="en-GB"/>
        </w:rPr>
      </w:pPr>
      <w:r w:rsidRPr="002B40AB">
        <w:rPr>
          <w:rFonts w:ascii="Arial" w:hAnsi="Arial" w:cs="Arial"/>
          <w:b/>
          <w:highlight w:val="cyan"/>
          <w:lang w:val="pt-BR" w:eastAsia="en-GB"/>
        </w:rPr>
        <w:t>MCC160 implementation</w:t>
      </w:r>
    </w:p>
    <w:p w14:paraId="4700A290" w14:textId="1295AF96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function f_EUTRA_InitialRegistration_Step16_18b1(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E69515D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DelayForUserPlaneSignalling_Type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96361EF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EUTRA_InitialRegistrationPDN_Type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4B0DF1F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template (omit)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p_AttachComplete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</w:t>
      </w:r>
      <w:r w:rsidRPr="002B40AB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,</w:t>
      </w:r>
    </w:p>
    <w:p w14:paraId="706C852C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2B40AB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template (omit) integer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p_PTWLength_Index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:= omit,</w:t>
      </w:r>
    </w:p>
    <w:p w14:paraId="0E3DCBD1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                                               template (omit) integer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p_EDRXValue_Index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:= omit)</w:t>
      </w: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runs on EUTRA_PTC</w:t>
      </w:r>
    </w:p>
    <w:p w14:paraId="73C0DAE1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R5-112600: always delay of 1.2s (i.e.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when calling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f_EUTRA_NAS_AttachComplete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) sic@ */</w:t>
      </w:r>
    </w:p>
    <w:p w14:paraId="4899CE4B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R5s130133 change 8: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added sic@ */</w:t>
      </w:r>
    </w:p>
    <w:p w14:paraId="4F8BE418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R5s150510: new parameter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44BA462F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@sic R5-160745: Renamed and split functions instead of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parameter sic@ */</w:t>
      </w:r>
    </w:p>
    <w:p w14:paraId="39234E45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EUTRA_InitialRegistration_PdnStatus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;   /* @sic R5s160819 sic@ */</w:t>
      </w:r>
    </w:p>
    <w:p w14:paraId="1A7E74B3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04FC362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f_EUTRA_InitialRegistration_Step16_16c1 (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p_AttachComplete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); // @sic R5-165021 sic@</w:t>
      </w:r>
    </w:p>
    <w:p w14:paraId="0F073D9A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3D2FCDD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);   // step 17  @sic R5s150338: no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v_DrbReleaseList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anymore sic@</w:t>
      </w:r>
    </w:p>
    <w:p w14:paraId="703B69CE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!=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singlePDN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) {            // @sic R5-144797: support of multiple PDN registration sic@</w:t>
      </w:r>
    </w:p>
    <w:p w14:paraId="3256E6BE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f_EUTRA_InitialRegistration_ReleaseInternetPDN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, -,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p_PTWLength_Index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, </w:t>
      </w:r>
      <w:proofErr w:type="spellStart"/>
      <w:r w:rsidRPr="002B40AB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p_EDRXValue_Index</w:t>
      </w:r>
      <w:proofErr w:type="spellEnd"/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>);      /* @sic R5-177058 R5s220413 sic@ */</w:t>
      </w:r>
    </w:p>
    <w:p w14:paraId="4ADED7DF" w14:textId="77777777" w:rsidR="002B40AB" w:rsidRP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C718C1A" w14:textId="620C5F79" w:rsidR="002B40AB" w:rsidRDefault="002B40AB" w:rsidP="002B40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2B40A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12CB6D0" w14:textId="77777777" w:rsidR="002B40AB" w:rsidRDefault="002B40AB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2E117BE0" w14:textId="77777777" w:rsidR="008D0AD0" w:rsidRPr="00320A32" w:rsidRDefault="008D0AD0" w:rsidP="00A42513">
      <w:pPr>
        <w:pStyle w:val="Heading2"/>
        <w:rPr>
          <w:rFonts w:eastAsia="SimSun"/>
        </w:rPr>
      </w:pPr>
      <w:bookmarkStart w:id="13" w:name="_Toc97656724"/>
      <w:r w:rsidRPr="00320A32">
        <w:rPr>
          <w:rFonts w:eastAsia="SimSun"/>
        </w:rPr>
        <w:t>2.4 Change 4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D0AD0" w:rsidRPr="007C0A48" w14:paraId="4D6D8FBE" w14:textId="77777777" w:rsidTr="0029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1C89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9DA5" w14:textId="77777777" w:rsidR="008D0AD0" w:rsidRPr="0068308B" w:rsidRDefault="008D0AD0" w:rsidP="002950C1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D70BD8">
              <w:rPr>
                <w:rFonts w:ascii="Arial" w:eastAsia="Calibri" w:hAnsi="Arial" w:cs="Arial"/>
                <w:color w:val="000000"/>
              </w:rPr>
              <w:t>f_EUTRA_InitialRegistration_ReleaseInternetPDN</w:t>
            </w:r>
            <w:proofErr w:type="spellEnd"/>
          </w:p>
        </w:tc>
      </w:tr>
      <w:tr w:rsidR="008D0AD0" w:rsidRPr="007C0A48" w14:paraId="56C7084D" w14:textId="77777777" w:rsidTr="0029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4CD4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4ED" w14:textId="77777777" w:rsidR="008D0AD0" w:rsidRPr="0035120E" w:rsidRDefault="008D0AD0" w:rsidP="002950C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 </w:t>
            </w:r>
          </w:p>
        </w:tc>
      </w:tr>
      <w:tr w:rsidR="008D0AD0" w:rsidRPr="007C0A48" w14:paraId="6849F6FE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43B9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CA34" w14:textId="77777777" w:rsidR="008D0AD0" w:rsidRPr="007C0A48" w:rsidRDefault="008D0AD0" w:rsidP="002950C1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ascii="Arial" w:hAnsi="Arial" w:cs="Arial"/>
                <w:lang w:eastAsia="en-GB"/>
              </w:rPr>
              <w:t>eDRX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 as a reference to send Paging.</w:t>
            </w:r>
          </w:p>
        </w:tc>
      </w:tr>
      <w:tr w:rsidR="008D0AD0" w:rsidRPr="007C0A48" w14:paraId="5068AABF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60C3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07A9" w14:textId="77777777" w:rsidR="008D0AD0" w:rsidRPr="007C0A48" w:rsidRDefault="008D0AD0" w:rsidP="002950C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013E9">
              <w:rPr>
                <w:rFonts w:ascii="Arial" w:hAnsi="Arial" w:cs="Arial"/>
                <w:color w:val="000000"/>
              </w:rPr>
              <w:t>EUTRA_InitialRegistration.ttcn</w:t>
            </w:r>
            <w:proofErr w:type="spellEnd"/>
          </w:p>
        </w:tc>
      </w:tr>
      <w:tr w:rsidR="008D0AD0" w:rsidRPr="007C0A48" w14:paraId="0FF35047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3EBF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0BAA" w14:textId="27D7E2ED" w:rsidR="008D0AD0" w:rsidRPr="007C0A48" w:rsidRDefault="00FB22A6" w:rsidP="00BF7AC6">
            <w:pPr>
              <w:pStyle w:val="CRCoverPage"/>
              <w:spacing w:after="0"/>
            </w:pPr>
            <w:r w:rsidRPr="00BF7AC6">
              <w:rPr>
                <w:rFonts w:cs="Arial"/>
                <w:highlight w:val="cyan"/>
                <w:lang w:val="en-SG" w:eastAsia="ja-JP"/>
              </w:rPr>
              <w:t>Accepted</w:t>
            </w:r>
            <w:r>
              <w:rPr>
                <w:rFonts w:cs="Arial"/>
                <w:highlight w:val="cyan"/>
                <w:lang w:val="en-SG" w:eastAsia="ja-JP"/>
              </w:rPr>
              <w:t xml:space="preserve"> in principle</w:t>
            </w:r>
            <w:r w:rsidRPr="00AD161C">
              <w:rPr>
                <w:rFonts w:cs="Arial"/>
                <w:highlight w:val="cyan"/>
                <w:lang w:val="en-SG" w:eastAsia="ja-JP"/>
              </w:rPr>
              <w:t xml:space="preserve"> but implemented differently to avoid compilation errors. See MCC160 implementation.</w:t>
            </w:r>
          </w:p>
        </w:tc>
      </w:tr>
    </w:tbl>
    <w:p w14:paraId="045B6D44" w14:textId="77777777" w:rsidR="008D0AD0" w:rsidRDefault="008D0AD0" w:rsidP="008D0AD0">
      <w:pPr>
        <w:spacing w:after="0"/>
        <w:rPr>
          <w:rFonts w:ascii="Arial" w:hAnsi="Arial" w:cs="Arial"/>
          <w:b/>
          <w:lang w:eastAsia="en-GB"/>
        </w:rPr>
      </w:pPr>
    </w:p>
    <w:p w14:paraId="427B8964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852AA4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f_EUTRA_InitialRegistration_ReleaseInternetPDN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65C382C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tsc_EpsDefaultBearerId2ndPDN) runs on EUTRA_PTC</w:t>
      </w:r>
    </w:p>
    <w:p w14:paraId="0AE3AE8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{ /* @sic R5s150338, R5s150528: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f_EUTRA_SS_Release_SingleDRB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removed (as done in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f_EUTRA_DeactivateEPS_BearerContext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 sic@ */</w:t>
      </w:r>
    </w:p>
    <w:p w14:paraId="5BAC2466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R5-177058, R5s170915: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p_NtwkFeatSupport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75FD3A56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R5s180648: got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NetworkFeatureSupport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from global variable, rather than passing it in sic@*/</w:t>
      </w:r>
    </w:p>
    <w:p w14:paraId="0EB3FAEB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9ADBEA6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LinkedEpsBearerIdentity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v_LinkedEpsBearerId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{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idValue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hex2bit(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)};</w:t>
      </w:r>
    </w:p>
    <w:p w14:paraId="09779F67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D2AF5A1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41DF8B5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B8_Type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CDAFBB8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7F76BA7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pc_UE_supports_user_initiated_PDN_disconnect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9E9CD24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</w:t>
      </w:r>
    </w:p>
    <w:p w14:paraId="196FD85D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f_UT_DeactivateBearer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(UT, hex2int(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72CC2C0B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1DC28E0C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2-8</w:t>
      </w:r>
    </w:p>
    <w:p w14:paraId="4BD01323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f_EUTRA_ServiceRequestAndActivate_SRB2_DRB(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-, -, -, -, -, -, -, -, -, -,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);  // @sic R5s150338: additional parameter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087B0913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7317CBD5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9: The UE transmits PDN DISCONNECT REQUEST</w:t>
      </w:r>
    </w:p>
    <w:p w14:paraId="72F3917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(car_SRB2_NasPdu_IND(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cr_NAS_Indication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cr_PDNDisconnectReq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v_LinkedEpsBearerId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)))) -&gt; value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520F321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v_ReceivedAsp.Signalling.Nas[0].Pdu.Msg.pDN_DISCONNECT_REQUEST.procedureTransactionIdentifier;</w:t>
      </w:r>
    </w:p>
    <w:p w14:paraId="5C1BEB9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tsc_ESM_Cause36_RegularDeactivation;</w:t>
      </w:r>
    </w:p>
    <w:p w14:paraId="3628E475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9D11A9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45F70F7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1-9</w:t>
      </w:r>
    </w:p>
    <w:p w14:paraId="321A246C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f_EUTRA_GenericRbEst_Common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0, 0, -, -, -, -, -, -, -, -, -,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);  // @sic R5s150338: additional parameter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 R5s180270 sic@</w:t>
      </w:r>
    </w:p>
    <w:p w14:paraId="2FF4204C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4387CE03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tsc_PTI_Unassigned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BF73117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tsc_ESM_Cause26_InsufficientResources;</w:t>
      </w:r>
    </w:p>
    <w:p w14:paraId="65231DB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F36DD14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6CC1092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f_EUTRA_DeactivateEPS_BearerContext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); // @sic R5-171372 sic@</w:t>
      </w:r>
    </w:p>
    <w:p w14:paraId="1DA495B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f_IP_Handling_StopPDN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(IP,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cs_IP_StopPDN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PDN_Internet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4E1178A8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F4EAEA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8902765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D4433E5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2C87A8BE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6B613E9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f_EUTRA_InitialRegistration_ReleaseInternetPDN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CABF2B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</w:t>
      </w:r>
      <w:proofErr w:type="spellStart"/>
      <w:r>
        <w:rPr>
          <w:rFonts w:ascii="Courier New" w:hAnsi="Courier New" w:cs="Courier New"/>
          <w:bCs/>
          <w:sz w:val="16"/>
          <w:szCs w:val="16"/>
          <w:lang w:eastAsia="de-DE"/>
        </w:rPr>
        <w:t>E</w:t>
      </w: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PS_BearerIdentity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tsc_EpsDefaultBearerId2ndPDN</w:t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3B8B1CB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omit,</w:t>
      </w:r>
    </w:p>
    <w:p w14:paraId="62D86D5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</w:t>
      </w: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3E7A7E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R5s150338, R5s150528: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f_EUTRA_SS_Release_SingleDRB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removed (as done in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f_EUTRA_DeactivateEPS_BearerContext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sic@ */</w:t>
      </w:r>
    </w:p>
    <w:p w14:paraId="09212815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R5-177058, R5s170915: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p_NtwkFeatSupport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580B54F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R5s180648: got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NetworkFeatureSupport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from global variable, rather than passing it in sic@*/</w:t>
      </w:r>
    </w:p>
    <w:p w14:paraId="45C76F6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F0AB7C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LinkedEpsBearerIdentity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v_LinkedEpsBearerId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{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idValue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hex2bit(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)};</w:t>
      </w:r>
    </w:p>
    <w:p w14:paraId="2939784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CC828F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5D8582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B8_Type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7BADAD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66B0C13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pc_UE_supports_user_initiated_PDN_disconnect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03BB332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</w:t>
      </w:r>
    </w:p>
    <w:p w14:paraId="3FA661EB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f_UT_DeactivateBearer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(UT, hex2int(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6D074CC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4C19A1BF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2-8</w:t>
      </w:r>
    </w:p>
    <w:p w14:paraId="0E5EF76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f_EUTRA_ServiceRequestAndActivate_SRB2_DRB(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-, -, -, -, -, -, -, -, -, -,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);  // @sic R5s150338: additional parameter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6C46DEA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75D950A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9: The UE transmits PDN DISCONNECT REQUEST</w:t>
      </w:r>
    </w:p>
    <w:p w14:paraId="2CF85E0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(car_SRB2_NasPdu_IND(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cr_NAS_Indication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cr_PDNDisconnectReq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v_LinkedEpsBearerId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)))) -&gt; value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F3CFFE6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v_ReceivedAsp.Signalling.Nas[0].Pdu.Msg.pDN_DISCONNECT_REQUEST.procedureTransactionIdentifier;</w:t>
      </w:r>
    </w:p>
    <w:p w14:paraId="7231F8F6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tsc_ESM_Cause36_RegularDeactivation;</w:t>
      </w:r>
    </w:p>
    <w:p w14:paraId="0228F07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79E3C94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0C86E5D1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1-9</w:t>
      </w:r>
    </w:p>
    <w:p w14:paraId="2E2B4AA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f_EUTRA_GenericRbEst_Common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0, 0, -, -, -, -, -, -, -, -, -,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-, -,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);  // @sic R5s150338: additional parameter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 R5s180270 sic@</w:t>
      </w:r>
    </w:p>
    <w:p w14:paraId="4DDAFC2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6508FD3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tsc_PTI_Unassigned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4E75A5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tsc_ESM_Cause26_InsufficientResources;</w:t>
      </w:r>
    </w:p>
    <w:p w14:paraId="5A824F6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42D871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A4B201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f_EUTRA_DeactivateEPS_BearerContext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 // @sic R5-171372 sic@</w:t>
      </w:r>
    </w:p>
    <w:p w14:paraId="564DCE1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f_IP_Handling_StopPDN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(IP,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cs_IP_StopPDN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PDN_Internet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1E840C5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609751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3DD1386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342E050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7A40E71" w14:textId="4C909D0E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62E60B35" w14:textId="1E194F7F" w:rsidR="0015093E" w:rsidRDefault="0015093E" w:rsidP="008D0AD0">
      <w:pPr>
        <w:spacing w:after="0"/>
        <w:rPr>
          <w:rFonts w:ascii="Arial" w:hAnsi="Arial" w:cs="Arial"/>
          <w:b/>
          <w:lang w:val="pt-BR" w:eastAsia="en-GB"/>
        </w:rPr>
      </w:pPr>
      <w:r w:rsidRPr="00FC2E5A">
        <w:rPr>
          <w:rFonts w:ascii="Arial" w:hAnsi="Arial" w:cs="Arial"/>
          <w:b/>
          <w:highlight w:val="cyan"/>
          <w:lang w:val="pt-BR" w:eastAsia="en-GB"/>
        </w:rPr>
        <w:t>MCC160 Implementation</w:t>
      </w:r>
    </w:p>
    <w:p w14:paraId="37308D9F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function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f_EUTRA_InitialRegistration_ReleaseInternetPDN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CB5E314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tsc_EpsDefaultBearerId2ndPDN</w:t>
      </w:r>
      <w:r w:rsidRPr="0015093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,</w:t>
      </w:r>
    </w:p>
    <w:p w14:paraId="48D559B2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                                                      template (omit) integer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p_PTWLength_Index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:= omit,</w:t>
      </w:r>
    </w:p>
    <w:p w14:paraId="3BDEDCED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                                                      template (omit) integer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p_EDRXValue_Index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:= omit</w:t>
      </w: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6FCE5313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R5s150338, R5s150528: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f_EUTRA_SS_Release_SingleDRB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removed (as done in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f_EUTRA_DeactivateEPS_BearerContext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) sic@ */</w:t>
      </w:r>
    </w:p>
    <w:p w14:paraId="5955FE15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R5-177058, R5s170915: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p_NtwkFeatSupport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530140F9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R5s180648: got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NetworkFeatureSupport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from global variable, rather than passing it in sic@*/</w:t>
      </w:r>
    </w:p>
    <w:p w14:paraId="72266606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624DEA7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LinkedEpsBearerIdentity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v_LinkedEpsBearerId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:= {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idValue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:= hex2bit(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)};</w:t>
      </w:r>
    </w:p>
    <w:p w14:paraId="0F7E8ADB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4A1B367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A6C209A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B8_Type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12B97E7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06F383B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pc_UE_supports_user_initiated_PDN_disconnect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5CD1BED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</w:t>
      </w:r>
    </w:p>
    <w:p w14:paraId="58B553E6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f_UT_DeactivateBearer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(UT, hex2int(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F6081AF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745BFC53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2-8</w:t>
      </w:r>
    </w:p>
    <w:p w14:paraId="07EBEF9F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f_EUTRA_ServiceRequestAndActivate_SRB2_DRB(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-, -, -, -, -, -, -, -, -, -,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);  // @sic R5s150338: additional parameter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015456CB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1B926DC9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9: The UE transmits PDN DISCONNECT REQUEST</w:t>
      </w:r>
    </w:p>
    <w:p w14:paraId="5B8A68CC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(car_SRB2_NasPdu_IND(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cr_NAS_Indication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cr_PDNDisconnectReq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v_LinkedEpsBearerId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)))) -&gt; value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7E348F7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:= v_ReceivedAsp.Signalling.Nas[0].Pdu.Msg.pDN_DISCONNECT_REQUEST.procedureTransactionIdentifier;</w:t>
      </w:r>
    </w:p>
    <w:p w14:paraId="15730EA4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tsc_ESM_Cause36_RegularDeactivation;</w:t>
      </w:r>
    </w:p>
    <w:p w14:paraId="7A05540F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976C347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1C2E5024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1-9</w:t>
      </w:r>
    </w:p>
    <w:p w14:paraId="37C52449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f_EUTRA_GenericRbEst_Common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, 0, 0, -, -, -, -, -, -, -, -, -,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, -, -,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p_PTWLength_Index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,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p_EDRXValue_Index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);  // @sic R5s220413, R5s150338: additional parameter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, R5s180270 sic@</w:t>
      </w:r>
    </w:p>
    <w:p w14:paraId="210DC8A2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28D6A69A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tsc_PTI_Unassigned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DC21AD1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tsc_ESM_Cause26_InsufficientResources;</w:t>
      </w:r>
    </w:p>
    <w:p w14:paraId="2A8B9899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869E2CC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12E9550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f_EUTRA_DeactivateEPS_BearerContext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); // @sic R5-171372 sic@</w:t>
      </w:r>
    </w:p>
    <w:p w14:paraId="1322D271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f_IP_Handling_StopPDN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(IP,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cs_IP_StopPDN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PDN_Internet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9EFEB41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420EAEA" w14:textId="77777777" w:rsidR="0015093E" w:rsidRP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20997CC" w14:textId="3DE0E5BB" w:rsidR="0015093E" w:rsidRDefault="0015093E" w:rsidP="001509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5093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C0B744E" w14:textId="77777777" w:rsidR="0015093E" w:rsidRDefault="0015093E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2BCAD36E" w14:textId="77777777" w:rsidR="008D0AD0" w:rsidRPr="00320A32" w:rsidRDefault="008D0AD0" w:rsidP="00A42513">
      <w:pPr>
        <w:pStyle w:val="Heading2"/>
        <w:rPr>
          <w:rFonts w:eastAsia="SimSun"/>
        </w:rPr>
      </w:pPr>
      <w:bookmarkStart w:id="14" w:name="_Toc97656725"/>
      <w:r w:rsidRPr="00320A32">
        <w:rPr>
          <w:rFonts w:eastAsia="SimSun"/>
        </w:rPr>
        <w:t>2.5 Change 5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D0AD0" w:rsidRPr="007C0A48" w14:paraId="5B06C376" w14:textId="77777777" w:rsidTr="0029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ED4B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0EA" w14:textId="77777777" w:rsidR="008D0AD0" w:rsidRPr="0068308B" w:rsidRDefault="008D0AD0" w:rsidP="002950C1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D70BD8">
              <w:rPr>
                <w:rFonts w:ascii="Arial" w:eastAsia="Calibri" w:hAnsi="Arial" w:cs="Arial"/>
                <w:color w:val="000000"/>
              </w:rPr>
              <w:t>f_EUTRA_GenericRbEst_Common</w:t>
            </w:r>
            <w:proofErr w:type="spellEnd"/>
          </w:p>
        </w:tc>
      </w:tr>
      <w:tr w:rsidR="008D0AD0" w:rsidRPr="007C0A48" w14:paraId="076B7129" w14:textId="77777777" w:rsidTr="0029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9A2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7AD" w14:textId="77777777" w:rsidR="008D0AD0" w:rsidRPr="0035120E" w:rsidRDefault="008D0AD0" w:rsidP="002950C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</w:t>
            </w:r>
            <w:r>
              <w:rPr>
                <w:rFonts w:cs="Arial"/>
                <w:lang w:val="en-SG" w:eastAsia="ja-JP"/>
              </w:rPr>
              <w:lastRenderedPageBreak/>
              <w:t xml:space="preserve">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 </w:t>
            </w:r>
          </w:p>
        </w:tc>
      </w:tr>
      <w:tr w:rsidR="008D0AD0" w:rsidRPr="007C0A48" w14:paraId="3EA15317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E85E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A03" w14:textId="77777777" w:rsidR="008D0AD0" w:rsidRPr="007C0A48" w:rsidRDefault="008D0AD0" w:rsidP="002950C1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ascii="Arial" w:hAnsi="Arial" w:cs="Arial"/>
                <w:lang w:eastAsia="en-GB"/>
              </w:rPr>
              <w:t>eDRX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 as a reference to send Paging.</w:t>
            </w:r>
          </w:p>
        </w:tc>
      </w:tr>
      <w:tr w:rsidR="008D0AD0" w:rsidRPr="007C0A48" w14:paraId="7E8E8635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7691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7105" w14:textId="77777777" w:rsidR="008D0AD0" w:rsidRPr="007C0A48" w:rsidRDefault="008D0AD0" w:rsidP="002950C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013E9">
              <w:rPr>
                <w:rFonts w:ascii="Arial" w:hAnsi="Arial" w:cs="Arial"/>
                <w:color w:val="000000"/>
              </w:rPr>
              <w:t>EUTRA_</w:t>
            </w:r>
            <w:r>
              <w:rPr>
                <w:rFonts w:ascii="Arial" w:hAnsi="Arial" w:cs="Arial"/>
                <w:color w:val="000000"/>
              </w:rPr>
              <w:t>NASSteps</w:t>
            </w:r>
            <w:r w:rsidRPr="005013E9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8D0AD0" w:rsidRPr="007C0A48" w14:paraId="6990F4F4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A4B4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5433" w14:textId="16023FE1" w:rsidR="008D0AD0" w:rsidRPr="007C0A48" w:rsidRDefault="00FB22A6" w:rsidP="00BF7AC6">
            <w:pPr>
              <w:pStyle w:val="CRCoverPage"/>
              <w:spacing w:after="0"/>
            </w:pPr>
            <w:r w:rsidRPr="00BF7AC6">
              <w:rPr>
                <w:rFonts w:cs="Arial"/>
                <w:highlight w:val="cyan"/>
                <w:lang w:val="en-SG" w:eastAsia="ja-JP"/>
              </w:rPr>
              <w:t>Accepted</w:t>
            </w:r>
            <w:r>
              <w:rPr>
                <w:rFonts w:cs="Arial"/>
                <w:highlight w:val="cyan"/>
                <w:lang w:val="en-SG" w:eastAsia="ja-JP"/>
              </w:rPr>
              <w:t xml:space="preserve"> in principle</w:t>
            </w:r>
            <w:r w:rsidRPr="00AD161C">
              <w:rPr>
                <w:rFonts w:cs="Arial"/>
                <w:highlight w:val="cyan"/>
                <w:lang w:val="en-SG" w:eastAsia="ja-JP"/>
              </w:rPr>
              <w:t xml:space="preserve"> but implemented differently to avoid compilation errors. See MCC160 implementation</w:t>
            </w:r>
            <w:r w:rsidR="002D7570">
              <w:rPr>
                <w:rFonts w:cs="Arial"/>
                <w:lang w:val="en-SG" w:eastAsia="ja-JP"/>
              </w:rPr>
              <w:t>.</w:t>
            </w:r>
          </w:p>
        </w:tc>
      </w:tr>
    </w:tbl>
    <w:p w14:paraId="791218F7" w14:textId="77777777" w:rsidR="008D0AD0" w:rsidRDefault="008D0AD0" w:rsidP="008D0AD0">
      <w:pPr>
        <w:spacing w:after="0"/>
        <w:rPr>
          <w:rFonts w:ascii="Arial" w:hAnsi="Arial" w:cs="Arial"/>
          <w:b/>
          <w:lang w:eastAsia="en-GB"/>
        </w:rPr>
      </w:pPr>
    </w:p>
    <w:p w14:paraId="4654C440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CF9A34B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f_EUTRA_GenericRbEst_Common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FFA3821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integer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p_NoOfAddDRBs_AM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D48398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integer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p_NoOfAddDRBs_UM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6D4E82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(value)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DRB_ConfigurationAtSS_Type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tsc_DRB_ConfigurationAtSS_Default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0DC269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DRB_ToAddModList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68C2698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MAC_MainConfig_Type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0557D3C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PhysicalConfigDedicated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15649B24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EPS_QoSList_Type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p_QoS := omit,</w:t>
      </w:r>
    </w:p>
    <w:p w14:paraId="4FA074B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Tft_List_Type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p_Tft := omit,</w:t>
      </w:r>
    </w:p>
    <w:p w14:paraId="59AB6D7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p_PDCP_StatusReportRequired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true,</w:t>
      </w:r>
    </w:p>
    <w:p w14:paraId="20947E2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RLF_TimersAndConstants_r9 p_RLF_TimersAndConstants_r9 := omit,</w:t>
      </w:r>
    </w:p>
    <w:p w14:paraId="7BB7550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DownlinkAntennaGroupConfig_Type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p_DownlinkAntennaGroupConfig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43470C92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p_DrbFor2ndPDN := omit,</w:t>
      </w:r>
    </w:p>
    <w:p w14:paraId="17BA1B14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RRCConnectionReconfiguration_v890_IEs p_RRCConnectionReconfiguration_v890_IEs := omit,</w:t>
      </w:r>
    </w:p>
    <w:p w14:paraId="59AD802B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UplinkDataCompression_r15_Type p_UDC_r15 := omit) runs on EUTRA_PTC</w:t>
      </w:r>
    </w:p>
    <w:p w14:paraId="701ACA69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R5s130703 additional change: parameters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made optional sic@ */</w:t>
      </w:r>
    </w:p>
    <w:p w14:paraId="4ED40159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R5-144797: new parameter p_DrbFor2ndPDN sic@ */</w:t>
      </w:r>
    </w:p>
    <w:p w14:paraId="3644A00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R5s150338: new parameter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p_AddConfigDrbList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01BD0212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B051CD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v_GutiParameters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E31509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4EC5B9C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Step 2 */</w:t>
      </w:r>
    </w:p>
    <w:p w14:paraId="5A834B75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f_EUTRA_UE_Page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F2B4E5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cs_NasPaging_OneRecord(cs_PagingUE_Identity_S_TMSI(v_GutiParameters.MME_Code,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v_GutiParameters.M_TMSI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))); //@sic R5s100398 sic@</w:t>
      </w:r>
    </w:p>
    <w:p w14:paraId="6F12BCE2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CE52882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3 - 10</w:t>
      </w:r>
    </w:p>
    <w:p w14:paraId="3E4FC73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f_EUTRA_ServiceRequestAndActivate_SRB2_DRB(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5994C9D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p_NoOfAddDRBs_AM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1CE426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p_NoOfAddDRBs_UM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06959B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   /* @sic R5s150338 sic@ */</w:t>
      </w:r>
    </w:p>
    <w:p w14:paraId="54A3F8D4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8DC91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76741C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F545141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0BE0727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252328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p_PDCP_StatusReportRequired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CC29403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</w:t>
      </w:r>
    </w:p>
    <w:p w14:paraId="7FB53929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p_RLF_TimersAndConstants_r9, // @sic R5s120808 sic@</w:t>
      </w:r>
    </w:p>
    <w:p w14:paraId="665EE6A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p_DownlinkAntennaGroupConfig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1C4AD1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p_DrbFor2ndPDN,</w:t>
      </w:r>
    </w:p>
    <w:p w14:paraId="51319D01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p_RRCConnectionReconfiguration_v890_IEs,  // @sic R5-175050 sic@</w:t>
      </w:r>
    </w:p>
    <w:p w14:paraId="7761120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p_UDC_r15);</w:t>
      </w:r>
    </w:p>
    <w:p w14:paraId="61FE124D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B10F9CC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054C018C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4FE403D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f_EUTRA_GenericRbEst_Common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7440D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p_NoOfAddDRBs_AM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E89454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p_NoOfAddDRBs_UM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48F5015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(value)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DRB_ConfigurationAtSS_Type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tsc_DRB_ConfigurationAtSS_Default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8FFE8F5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DRB_ToAddModList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7C98C2B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MAC_MainConfig_Type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0B73AE4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PhysicalConfigDedicated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6FF240CB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EPS_QoSList_Type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p_QoS := omit,</w:t>
      </w:r>
    </w:p>
    <w:p w14:paraId="3BACABE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Tft_List_Type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p_Tft := omit,</w:t>
      </w:r>
    </w:p>
    <w:p w14:paraId="6A4A7B3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p_PDCP_StatusReportRequired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true,</w:t>
      </w:r>
    </w:p>
    <w:p w14:paraId="46664B84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RLF_TimersAndConstants_r9 p_RLF_TimersAndConstants_r9 := omit,</w:t>
      </w:r>
    </w:p>
    <w:p w14:paraId="5D6BF2E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DownlinkAntennaGroupConfig_Type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p_DownlinkAntennaGroupConfig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11533E2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p_DrbFor2ndPDN := omit,</w:t>
      </w:r>
    </w:p>
    <w:p w14:paraId="418304C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RRCConnectionReconfiguration_v890_IEs p_RRCConnectionReconfiguration_v890_IEs := omit,</w:t>
      </w:r>
    </w:p>
    <w:p w14:paraId="5A5C08A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UplinkDataCompression_r15_Type p_UDC_r15 := omit</w:t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17C418B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omit,</w:t>
      </w:r>
    </w:p>
    <w:p w14:paraId="58F5644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omit)</w:t>
      </w: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runs on EUTRA_PTC</w:t>
      </w:r>
    </w:p>
    <w:p w14:paraId="5915917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R5s130703 additional change: parameters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made optional sic@ */</w:t>
      </w:r>
    </w:p>
    <w:p w14:paraId="2B79BA73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R5-144797: new parameter p_DrbFor2ndPDN sic@ */</w:t>
      </w:r>
    </w:p>
    <w:p w14:paraId="77F2A72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R5s150338: new parameter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p_AddConfigDrbList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3303EAD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8555296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v_GutiParameters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C4E107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DAAC7B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Step 2 */</w:t>
      </w:r>
    </w:p>
    <w:p w14:paraId="751798D6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)){</w:t>
      </w:r>
    </w:p>
    <w:p w14:paraId="254F45C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f_EUTRA_UE_Page_eDRX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6D33A1E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cs_NasPaging_OneRecord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cs_PagingUE_Identity_S_TMSI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v_GutiParameters.MME_Code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v_GutiParameters.M_TMSI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)),</w:t>
      </w:r>
    </w:p>
    <w:p w14:paraId="70D6FBDF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02899C04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7432FE9F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 else {</w:t>
      </w:r>
    </w:p>
    <w:p w14:paraId="635F0A4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f_EUTRA_UE_Page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01B3C8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cs_NasPaging_OneRecord(cs_PagingUE_Identity_S_TMSI(v_GutiParameters.MME_Code,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v_GutiParameters.M_TMSI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))); //@sic R5s100398 sic@</w:t>
      </w:r>
    </w:p>
    <w:p w14:paraId="3FED2FD4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0950A16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54B8CA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3 - 10</w:t>
      </w:r>
    </w:p>
    <w:p w14:paraId="6E60E0E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f_EUTRA_ServiceRequestAndActivate_SRB2_DRB(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59FE05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p_NoOfAddDRBs_AM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6E6A4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p_NoOfAddDRBs_UM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3EF3B1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   /* @sic R5s150338 sic@ */</w:t>
      </w:r>
    </w:p>
    <w:p w14:paraId="3BBAEEBF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65E5F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932E5C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0A5E8F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7E75E9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224A14B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p_PDCP_StatusReportRequired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24C9D4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</w:t>
      </w:r>
    </w:p>
    <w:p w14:paraId="303B71C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p_RLF_TimersAndConstants_r9, // @sic R5s120808 sic@</w:t>
      </w:r>
    </w:p>
    <w:p w14:paraId="7387F0B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p_DownlinkAntennaGroupConfig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129D8F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p_DrbFor2ndPDN,</w:t>
      </w:r>
    </w:p>
    <w:p w14:paraId="7D75891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p_RRCConnectionReconfiguration_v890_IEs,  // @sic R5-175050 sic@</w:t>
      </w:r>
    </w:p>
    <w:p w14:paraId="68C9CD36" w14:textId="0C731033" w:rsidR="001E41F3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bookmarkEnd w:id="8"/>
      <w:bookmarkEnd w:id="9"/>
      <w:bookmarkEnd w:id="10"/>
    </w:p>
    <w:p w14:paraId="75349AD9" w14:textId="77777777" w:rsidR="00FC2E5A" w:rsidRDefault="00FC2E5A" w:rsidP="00FC2E5A">
      <w:pPr>
        <w:spacing w:after="0"/>
        <w:rPr>
          <w:rFonts w:ascii="Arial" w:hAnsi="Arial" w:cs="Arial"/>
          <w:b/>
          <w:lang w:val="pt-BR" w:eastAsia="en-GB"/>
        </w:rPr>
      </w:pPr>
    </w:p>
    <w:p w14:paraId="2C71165F" w14:textId="606DF3F3" w:rsidR="00FC2E5A" w:rsidRDefault="00FC2E5A" w:rsidP="00FC2E5A">
      <w:pPr>
        <w:spacing w:after="0"/>
        <w:rPr>
          <w:rFonts w:ascii="Arial" w:hAnsi="Arial" w:cs="Arial"/>
          <w:b/>
          <w:lang w:val="pt-BR" w:eastAsia="en-GB"/>
        </w:rPr>
      </w:pPr>
      <w:r w:rsidRPr="00FC2E5A">
        <w:rPr>
          <w:rFonts w:ascii="Arial" w:hAnsi="Arial" w:cs="Arial"/>
          <w:b/>
          <w:highlight w:val="cyan"/>
          <w:lang w:val="pt-BR" w:eastAsia="en-GB"/>
        </w:rPr>
        <w:t>MCC160 Implementation</w:t>
      </w:r>
    </w:p>
    <w:p w14:paraId="0B42A4CC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function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f_EUTRA_GenericRbEst_Common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6B8D8C4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integer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p_NoOfAddDRBs_AM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C608296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integer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p_NoOfAddDRBs_UM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D7E94DA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(value)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DRB_ConfigurationAtSS_Type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tsc_DRB_ConfigurationAtSS_Default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C21394C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DRB_ToAddModList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51A00B19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MAC_MainConfig_Type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03D6ACE8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PhysicalConfigDedicated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5DB3E632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EPS_QoSList_Type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p_QoS := omit,</w:t>
      </w:r>
    </w:p>
    <w:p w14:paraId="5992E28E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Tft_List_Type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p_Tft := omit,</w:t>
      </w:r>
    </w:p>
    <w:p w14:paraId="730A4BFB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p_PDCP_StatusReportRequired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true,</w:t>
      </w:r>
    </w:p>
    <w:p w14:paraId="6D11D9B0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RLF_TimersAndConstants_r9 p_RLF_TimersAndConstants_r9 := omit,</w:t>
      </w:r>
    </w:p>
    <w:p w14:paraId="60D9185E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DownlinkAntennaGroupConfig_Type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p_DownlinkAntennaGroupConfig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0388A97D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p_DrbFor2ndPDN := omit,</w:t>
      </w:r>
    </w:p>
    <w:p w14:paraId="2CDAE3FF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RRCConnectionReconfiguration_v890_IEs p_RRCConnectionReconfiguration_v890_IEs := omit,</w:t>
      </w:r>
    </w:p>
    <w:p w14:paraId="64698154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UplinkDataCompression_r15_Type p_UDC_r15 := omit</w:t>
      </w: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,</w:t>
      </w:r>
    </w:p>
    <w:p w14:paraId="3E936F99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                                   template (omit) integer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p_PTWLength_Index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:= omit,</w:t>
      </w:r>
    </w:p>
    <w:p w14:paraId="392D12A1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lastRenderedPageBreak/>
        <w:t xml:space="preserve">                                       template (omit) integer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p_EDRXValue_Index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:= omit</w:t>
      </w: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1130805C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R5s130703 additional change: parameters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made optional sic@ */</w:t>
      </w:r>
    </w:p>
    <w:p w14:paraId="0CB9030C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R5-144797: new parameter p_DrbFor2ndPDN sic@ */</w:t>
      </w:r>
    </w:p>
    <w:p w14:paraId="30B68AA0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R5s150338: new parameter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p_AddConfigDrbList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65F0D67E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3618CB8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v_GutiParameters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0604CBB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96C6C42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Step 2 */</w:t>
      </w:r>
    </w:p>
    <w:p w14:paraId="4F82275F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if(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isvalue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p_EDRXValue_Index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)){ /* @sic R5s220413 sic@ */</w:t>
      </w:r>
    </w:p>
    <w:p w14:paraId="4F2D4A0B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f_EUTRA_UE_Page_eDRX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(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p_CellId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,</w:t>
      </w:r>
    </w:p>
    <w:p w14:paraId="177E5C5E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cs_NasPaging_OneRecord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cs_PagingUE_Identity_S_TMSI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(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v_GutiParameters.MME_Code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,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v_GutiParameters.M_TMSI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)),</w:t>
      </w:r>
    </w:p>
    <w:p w14:paraId="65AA49DA" w14:textId="0FBFDF26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                      </w:t>
      </w:r>
      <w:proofErr w:type="spellStart"/>
      <w:r w:rsidR="002D7570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valueof</w:t>
      </w:r>
      <w:proofErr w:type="spellEnd"/>
      <w:r w:rsidR="002D7570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p_PTWLength_Index</w:t>
      </w:r>
      <w:proofErr w:type="spellEnd"/>
      <w:r w:rsidR="002D7570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</w:t>
      </w: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,</w:t>
      </w:r>
    </w:p>
    <w:p w14:paraId="50E029E1" w14:textId="62CD81D6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                      </w:t>
      </w:r>
      <w:proofErr w:type="spellStart"/>
      <w:r w:rsidR="002D7570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valueof</w:t>
      </w:r>
      <w:proofErr w:type="spellEnd"/>
      <w:r w:rsidR="002D7570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p_EDRXValue_Index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</w:t>
      </w:r>
      <w:r w:rsidR="002D7570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</w:t>
      </w: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;</w:t>
      </w:r>
    </w:p>
    <w:p w14:paraId="42B375FA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} else {</w:t>
      </w:r>
    </w:p>
    <w:p w14:paraId="79C1DE78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D809BF4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f_EUTRA_UE_Page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9EBAAF1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cs_NasPaging_OneRecord(cs_PagingUE_Identity_S_TMSI(v_GutiParameters.MME_Code,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v_GutiParameters.M_TMSI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))); //@sic R5s100398 sic@</w:t>
      </w:r>
    </w:p>
    <w:p w14:paraId="1109CE73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FC2E5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}</w:t>
      </w:r>
    </w:p>
    <w:p w14:paraId="4041BEA9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3 - 10</w:t>
      </w:r>
    </w:p>
    <w:p w14:paraId="353C2BAB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f_EUTRA_ServiceRequestAndActivate_SRB2_DRB(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0640387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p_NoOfAddDRBs_AM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7E84C06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p_NoOfAddDRBs_UM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5B9774B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   /* @sic R5s150338 sic@ */</w:t>
      </w:r>
    </w:p>
    <w:p w14:paraId="57224E7D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A29EDDF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5976366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BCCFC4B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F7CAF3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A318FF1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p_PDCP_StatusReportRequired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A6BC4DA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</w:t>
      </w:r>
    </w:p>
    <w:p w14:paraId="036BB0CC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p_RLF_TimersAndConstants_r9, // @sic R5s120808 sic@</w:t>
      </w:r>
    </w:p>
    <w:p w14:paraId="556A2E2B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p_DownlinkAntennaGroupConfig</w:t>
      </w:r>
      <w:proofErr w:type="spellEnd"/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579F9F7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p_DrbFor2ndPDN,</w:t>
      </w:r>
    </w:p>
    <w:p w14:paraId="13776A7A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p_RRCConnectionReconfiguration_v890_IEs,  // @sic R5-175050 sic@</w:t>
      </w:r>
    </w:p>
    <w:p w14:paraId="673C7374" w14:textId="77777777" w:rsidR="00FC2E5A" w:rsidRPr="00FC2E5A" w:rsidRDefault="00FC2E5A" w:rsidP="00FC2E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p_UDC_r15);</w:t>
      </w:r>
    </w:p>
    <w:p w14:paraId="39617AF1" w14:textId="353B7F74" w:rsidR="003804A2" w:rsidRPr="002D7570" w:rsidRDefault="00FC2E5A" w:rsidP="002D75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C2E5A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3804A2" w:rsidRPr="002D75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AE135" w14:textId="77777777" w:rsidR="00FB47EF" w:rsidRDefault="00FB47EF">
      <w:r>
        <w:separator/>
      </w:r>
    </w:p>
  </w:endnote>
  <w:endnote w:type="continuationSeparator" w:id="0">
    <w:p w14:paraId="5E706799" w14:textId="77777777" w:rsidR="00FB47EF" w:rsidRDefault="00FB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A423F" w14:textId="77777777" w:rsidR="00FB47EF" w:rsidRDefault="00FB47EF">
      <w:r>
        <w:separator/>
      </w:r>
    </w:p>
  </w:footnote>
  <w:footnote w:type="continuationSeparator" w:id="0">
    <w:p w14:paraId="446E3F05" w14:textId="77777777" w:rsidR="00FB47EF" w:rsidRDefault="00FB4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806CB"/>
    <w:rsid w:val="000A6394"/>
    <w:rsid w:val="000B7FED"/>
    <w:rsid w:val="000C038A"/>
    <w:rsid w:val="000C6598"/>
    <w:rsid w:val="000D44B3"/>
    <w:rsid w:val="00145D43"/>
    <w:rsid w:val="0015093E"/>
    <w:rsid w:val="00152E2B"/>
    <w:rsid w:val="00192C46"/>
    <w:rsid w:val="001A08B3"/>
    <w:rsid w:val="001A7B60"/>
    <w:rsid w:val="001B52F0"/>
    <w:rsid w:val="001B7A65"/>
    <w:rsid w:val="001E41F3"/>
    <w:rsid w:val="001E790C"/>
    <w:rsid w:val="00205358"/>
    <w:rsid w:val="0026004D"/>
    <w:rsid w:val="002640DD"/>
    <w:rsid w:val="00275D12"/>
    <w:rsid w:val="00284FEB"/>
    <w:rsid w:val="002860C4"/>
    <w:rsid w:val="002B40AB"/>
    <w:rsid w:val="002B5741"/>
    <w:rsid w:val="002D7570"/>
    <w:rsid w:val="002E472E"/>
    <w:rsid w:val="00305409"/>
    <w:rsid w:val="00320A32"/>
    <w:rsid w:val="003609EF"/>
    <w:rsid w:val="0036231A"/>
    <w:rsid w:val="00370612"/>
    <w:rsid w:val="00374DD4"/>
    <w:rsid w:val="003804A2"/>
    <w:rsid w:val="003E1A36"/>
    <w:rsid w:val="0040397E"/>
    <w:rsid w:val="00410371"/>
    <w:rsid w:val="004242F1"/>
    <w:rsid w:val="00487276"/>
    <w:rsid w:val="004938D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8B1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0645E"/>
    <w:rsid w:val="008279FA"/>
    <w:rsid w:val="008626E7"/>
    <w:rsid w:val="00870EE7"/>
    <w:rsid w:val="008863B9"/>
    <w:rsid w:val="008A45A6"/>
    <w:rsid w:val="008D0AD0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513"/>
    <w:rsid w:val="00A47E70"/>
    <w:rsid w:val="00A50CF0"/>
    <w:rsid w:val="00A7671C"/>
    <w:rsid w:val="00A822F1"/>
    <w:rsid w:val="00AA2CBC"/>
    <w:rsid w:val="00AC5820"/>
    <w:rsid w:val="00AD161C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BF7AC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248E"/>
    <w:rsid w:val="00D66520"/>
    <w:rsid w:val="00D84AE9"/>
    <w:rsid w:val="00DE34CF"/>
    <w:rsid w:val="00DF1B3C"/>
    <w:rsid w:val="00E13F3D"/>
    <w:rsid w:val="00E34898"/>
    <w:rsid w:val="00EB09B7"/>
    <w:rsid w:val="00EE7D7C"/>
    <w:rsid w:val="00F25D98"/>
    <w:rsid w:val="00F2700A"/>
    <w:rsid w:val="00F300FB"/>
    <w:rsid w:val="00F8746B"/>
    <w:rsid w:val="00FB22A6"/>
    <w:rsid w:val="00FB47EF"/>
    <w:rsid w:val="00FB6386"/>
    <w:rsid w:val="00FC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E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13</Pages>
  <Words>6281</Words>
  <Characters>34547</Characters>
  <Application>Microsoft Office Word</Application>
  <DocSecurity>0</DocSecurity>
  <Lines>287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14</cp:revision>
  <cp:lastPrinted>1900-01-01T00:00:00Z</cp:lastPrinted>
  <dcterms:created xsi:type="dcterms:W3CDTF">2022-03-09T11:53:00Z</dcterms:created>
  <dcterms:modified xsi:type="dcterms:W3CDTF">2022-03-10T12:02:00Z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