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6396E" w14:textId="77777777" w:rsidR="00B929B0" w:rsidRDefault="00B929B0" w:rsidP="00B929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R5s220353</w:t>
        </w:r>
      </w:fldSimple>
    </w:p>
    <w:p w14:paraId="3715FAC4" w14:textId="77777777" w:rsidR="00B929B0" w:rsidRDefault="00B929B0" w:rsidP="00B929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29B0" w14:paraId="3D32DC3B" w14:textId="77777777" w:rsidTr="00E97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207D2" w14:textId="77777777" w:rsidR="00B929B0" w:rsidRDefault="00B929B0" w:rsidP="00E97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929B0" w14:paraId="65579218" w14:textId="77777777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78E36" w14:textId="77777777" w:rsidR="00B929B0" w:rsidRDefault="00B929B0" w:rsidP="00E97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29B0" w14:paraId="0AE90537" w14:textId="77777777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C92CF" w14:textId="77777777"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14:paraId="2695E4BA" w14:textId="77777777" w:rsidTr="00E97022">
        <w:tc>
          <w:tcPr>
            <w:tcW w:w="142" w:type="dxa"/>
            <w:tcBorders>
              <w:left w:val="single" w:sz="4" w:space="0" w:color="auto"/>
            </w:tcBorders>
          </w:tcPr>
          <w:p w14:paraId="2879C5C1" w14:textId="77777777" w:rsidR="00B929B0" w:rsidRDefault="00B929B0" w:rsidP="00E97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A44E7C" w14:textId="77777777" w:rsidR="00B929B0" w:rsidRPr="00410371" w:rsidRDefault="00B929B0" w:rsidP="00E970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463CEED" w14:textId="77777777" w:rsidR="00B929B0" w:rsidRDefault="00B929B0" w:rsidP="00E97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0638CF" w14:textId="77777777" w:rsidR="00B929B0" w:rsidRPr="00410371" w:rsidRDefault="00B929B0" w:rsidP="00E970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2405</w:t>
              </w:r>
            </w:fldSimple>
          </w:p>
        </w:tc>
        <w:tc>
          <w:tcPr>
            <w:tcW w:w="709" w:type="dxa"/>
          </w:tcPr>
          <w:p w14:paraId="4DBE2774" w14:textId="77777777" w:rsidR="00B929B0" w:rsidRDefault="00B929B0" w:rsidP="00E97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FC6735" w14:textId="77777777" w:rsidR="00B929B0" w:rsidRPr="00410371" w:rsidRDefault="00B929B0" w:rsidP="00E97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8101C77" w14:textId="77777777" w:rsidR="00B929B0" w:rsidRDefault="00B929B0" w:rsidP="00E97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20F49F" w14:textId="77777777" w:rsidR="00B929B0" w:rsidRPr="00410371" w:rsidRDefault="00B929B0" w:rsidP="00E970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55471D" w14:textId="77777777" w:rsidR="00B929B0" w:rsidRDefault="00B929B0" w:rsidP="00E97022">
            <w:pPr>
              <w:pStyle w:val="CRCoverPage"/>
              <w:spacing w:after="0"/>
              <w:rPr>
                <w:noProof/>
              </w:rPr>
            </w:pPr>
          </w:p>
        </w:tc>
      </w:tr>
      <w:tr w:rsidR="00B929B0" w14:paraId="0FCA4739" w14:textId="77777777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46818" w14:textId="77777777" w:rsidR="00B929B0" w:rsidRDefault="00B929B0" w:rsidP="00E97022">
            <w:pPr>
              <w:pStyle w:val="CRCoverPage"/>
              <w:spacing w:after="0"/>
              <w:rPr>
                <w:noProof/>
              </w:rPr>
            </w:pPr>
          </w:p>
        </w:tc>
      </w:tr>
      <w:tr w:rsidR="00B929B0" w14:paraId="510501AC" w14:textId="77777777" w:rsidTr="00E97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1B1BC3" w14:textId="77777777" w:rsidR="00B929B0" w:rsidRPr="00F25D98" w:rsidRDefault="00B929B0" w:rsidP="00E97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29B0" w14:paraId="438BD3CE" w14:textId="77777777" w:rsidTr="00E97022">
        <w:tc>
          <w:tcPr>
            <w:tcW w:w="9641" w:type="dxa"/>
            <w:gridSpan w:val="9"/>
          </w:tcPr>
          <w:p w14:paraId="481E0AA9" w14:textId="77777777"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495A94" w14:textId="77777777" w:rsidR="00B929B0" w:rsidRDefault="00B929B0" w:rsidP="00B929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29B0" w14:paraId="06A3FB40" w14:textId="77777777" w:rsidTr="00E97022">
        <w:tc>
          <w:tcPr>
            <w:tcW w:w="2835" w:type="dxa"/>
          </w:tcPr>
          <w:p w14:paraId="2724CA51" w14:textId="77777777" w:rsidR="00B929B0" w:rsidRDefault="00B929B0" w:rsidP="00E97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724424" w14:textId="77777777" w:rsidR="00B929B0" w:rsidRDefault="00B929B0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CF431" w14:textId="77777777" w:rsidR="00B929B0" w:rsidRDefault="00B929B0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20D0D8" w14:textId="77777777" w:rsidR="00B929B0" w:rsidRDefault="00B929B0" w:rsidP="00E97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8CE87" w14:textId="77777777" w:rsidR="00B929B0" w:rsidRDefault="00B929B0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17E5A4" w14:textId="77777777" w:rsidR="00B929B0" w:rsidRDefault="00B929B0" w:rsidP="00E97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D17AD3" w14:textId="77777777" w:rsidR="00B929B0" w:rsidRDefault="00B929B0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61DDF8" w14:textId="77777777" w:rsidR="00B929B0" w:rsidRDefault="00B929B0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8D73E6" w14:textId="77777777" w:rsidR="00B929B0" w:rsidRDefault="00B929B0" w:rsidP="00E97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EA7EAB" w14:textId="77777777" w:rsidR="00B929B0" w:rsidRDefault="00B929B0" w:rsidP="00B929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29B0" w14:paraId="7EB9BEB1" w14:textId="77777777" w:rsidTr="00E97022">
        <w:tc>
          <w:tcPr>
            <w:tcW w:w="9640" w:type="dxa"/>
            <w:gridSpan w:val="11"/>
          </w:tcPr>
          <w:p w14:paraId="4E0A5DB5" w14:textId="77777777"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14:paraId="47A23DC4" w14:textId="77777777" w:rsidTr="00E97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5999E" w14:textId="77777777" w:rsidR="00B929B0" w:rsidRDefault="00B929B0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30C0E" w14:textId="77777777" w:rsidR="00B929B0" w:rsidRDefault="00B929B0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template </w:t>
            </w:r>
            <w:proofErr w:type="spellStart"/>
            <w:r>
              <w:t>cs_RadioBearer_Reconfig_DRBwithNRPDCPonEUTRA</w:t>
            </w:r>
            <w:proofErr w:type="spellEnd"/>
            <w:r>
              <w:fldChar w:fldCharType="end"/>
            </w:r>
          </w:p>
        </w:tc>
      </w:tr>
      <w:tr w:rsidR="00B929B0" w14:paraId="40152FCC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36286963" w14:textId="77777777" w:rsidR="00B929B0" w:rsidRDefault="00B929B0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FC4FE" w14:textId="77777777"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14:paraId="4E5E6A05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07D771B1" w14:textId="77777777" w:rsidR="00B929B0" w:rsidRDefault="00B929B0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138D6" w14:textId="77777777" w:rsidR="00B929B0" w:rsidRDefault="00B929B0" w:rsidP="00E97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929B0" w14:paraId="4E8CAD87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17161A76" w14:textId="77777777" w:rsidR="00B929B0" w:rsidRDefault="00B929B0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1CFC6" w14:textId="77777777" w:rsidR="00B929B0" w:rsidRDefault="00B929B0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29B0" w14:paraId="66EEC108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05EA02A4" w14:textId="77777777" w:rsidR="00B929B0" w:rsidRDefault="00B929B0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7404F2" w14:textId="77777777"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14:paraId="0C5BDBC7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70703954" w14:textId="77777777" w:rsidR="00B929B0" w:rsidRDefault="00B929B0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543B29" w14:textId="77777777" w:rsidR="00B929B0" w:rsidRDefault="00B929B0" w:rsidP="00E97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6E603F" w14:textId="77777777" w:rsidR="00B929B0" w:rsidRDefault="00B929B0" w:rsidP="00E97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F2E40" w14:textId="77777777" w:rsidR="00B929B0" w:rsidRDefault="00B929B0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4E0D2A" w14:textId="77777777" w:rsidR="00B929B0" w:rsidRDefault="00B929B0" w:rsidP="00E97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2022-02-24</w:t>
              </w:r>
            </w:fldSimple>
          </w:p>
        </w:tc>
      </w:tr>
      <w:tr w:rsidR="00B929B0" w14:paraId="6CB9C3E5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3B0B1AC3" w14:textId="77777777" w:rsidR="00B929B0" w:rsidRDefault="00B929B0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0E90E5" w14:textId="77777777"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D963CE" w14:textId="77777777"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D69BAC" w14:textId="77777777"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1ED40D" w14:textId="77777777"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14:paraId="25E49FB9" w14:textId="77777777" w:rsidTr="00E97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9D2BD8" w14:textId="77777777" w:rsidR="00B929B0" w:rsidRDefault="00B929B0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A7B67E" w14:textId="77777777" w:rsidR="00B929B0" w:rsidRDefault="00B929B0" w:rsidP="00E97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10BC05" w14:textId="77777777" w:rsidR="00B929B0" w:rsidRDefault="00B929B0" w:rsidP="00E97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9C0CC" w14:textId="77777777" w:rsidR="00B929B0" w:rsidRDefault="00B929B0" w:rsidP="00E97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5FAD6" w14:textId="77777777" w:rsidR="00B929B0" w:rsidRDefault="00B929B0" w:rsidP="00E97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929B0" w14:paraId="2192F2AD" w14:textId="77777777" w:rsidTr="00E97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D05256" w14:textId="77777777" w:rsidR="00B929B0" w:rsidRDefault="00B929B0" w:rsidP="00E97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3926F" w14:textId="77777777" w:rsidR="00B929B0" w:rsidRDefault="00B929B0" w:rsidP="00E97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457EBF" w14:textId="77777777" w:rsidR="00B929B0" w:rsidRDefault="00B929B0" w:rsidP="00E97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1C37BC" w14:textId="77777777" w:rsidR="00B929B0" w:rsidRPr="007C2097" w:rsidRDefault="00B929B0" w:rsidP="00E97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29B0" w14:paraId="6E402226" w14:textId="77777777" w:rsidTr="00E97022">
        <w:tc>
          <w:tcPr>
            <w:tcW w:w="1843" w:type="dxa"/>
          </w:tcPr>
          <w:p w14:paraId="1D74A659" w14:textId="77777777" w:rsidR="00B929B0" w:rsidRDefault="00B929B0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1E7375" w14:textId="77777777"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14:paraId="14AA7699" w14:textId="77777777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AF30F" w14:textId="77777777"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B459C" w14:textId="77777777" w:rsidR="00B929B0" w:rsidRPr="00F12C50" w:rsidRDefault="00B929B0" w:rsidP="00B929B0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 xml:space="preserve">In the current TTCN Implementation for the template </w:t>
            </w:r>
            <w:r w:rsidRPr="00772A0C">
              <w:rPr>
                <w:noProof/>
              </w:rPr>
              <w:t>cs_RadioBearer_Reconfig_DRBwithNRPDCPonEUTRA</w:t>
            </w:r>
            <w:r>
              <w:rPr>
                <w:noProof/>
              </w:rPr>
              <w:t xml:space="preserve"> , logical channel Id is not considered</w:t>
            </w:r>
          </w:p>
        </w:tc>
      </w:tr>
      <w:tr w:rsidR="00B929B0" w14:paraId="6E6D0587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4880C" w14:textId="77777777" w:rsidR="00B929B0" w:rsidRDefault="00B929B0" w:rsidP="00B92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4249A" w14:textId="77777777" w:rsidR="00B929B0" w:rsidRPr="00F12C50" w:rsidRDefault="00B929B0" w:rsidP="00B929B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929B0" w14:paraId="3145F6AA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A0739" w14:textId="77777777"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40739" w14:textId="77777777" w:rsidR="00B929B0" w:rsidRPr="006316B2" w:rsidRDefault="00B929B0" w:rsidP="00B929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Logical channel Id has to be filled in </w:t>
            </w:r>
            <w:r w:rsidRPr="00772A0C">
              <w:rPr>
                <w:noProof/>
              </w:rPr>
              <w:t>cs_RadioBearer_Reconfig_DRBwithNRPDCPonEUTRA</w:t>
            </w:r>
          </w:p>
        </w:tc>
      </w:tr>
      <w:tr w:rsidR="00B929B0" w14:paraId="29660C99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4B33E" w14:textId="77777777" w:rsidR="00B929B0" w:rsidRDefault="00B929B0" w:rsidP="00B92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D496A" w14:textId="77777777" w:rsidR="00B929B0" w:rsidRPr="00CF39F2" w:rsidRDefault="00B929B0" w:rsidP="00B929B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929B0" w14:paraId="7EB87B96" w14:textId="77777777" w:rsidTr="00E97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E200D" w14:textId="77777777"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05DBB" w14:textId="77777777" w:rsidR="00B929B0" w:rsidRPr="00CF39F2" w:rsidRDefault="00B929B0" w:rsidP="00B929B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B929B0" w14:paraId="32172D12" w14:textId="77777777" w:rsidTr="00E97022">
        <w:tc>
          <w:tcPr>
            <w:tcW w:w="2694" w:type="dxa"/>
            <w:gridSpan w:val="2"/>
          </w:tcPr>
          <w:p w14:paraId="066A3397" w14:textId="77777777" w:rsidR="00B929B0" w:rsidRDefault="00B929B0" w:rsidP="00B92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49D257" w14:textId="77777777" w:rsidR="00B929B0" w:rsidRDefault="00B929B0" w:rsidP="00B92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14:paraId="289A9DD1" w14:textId="77777777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8E0BC" w14:textId="77777777"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253EE" w14:textId="77777777" w:rsidR="00B929B0" w:rsidRDefault="00B929B0" w:rsidP="00B929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7.1.3.3.1.ENDC, 7.1.3.3.2.ENDC, 7.1.3.3.3.ENDC and 8.2.2.6.1.ENDC</w:t>
            </w:r>
          </w:p>
        </w:tc>
      </w:tr>
      <w:tr w:rsidR="00B929B0" w14:paraId="71D5579A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511EC" w14:textId="77777777" w:rsidR="00B929B0" w:rsidRDefault="00B929B0" w:rsidP="00B92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D7103" w14:textId="77777777" w:rsidR="00B929B0" w:rsidRDefault="00B929B0" w:rsidP="00B92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14:paraId="227DC312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EB525" w14:textId="77777777"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80C35" w14:textId="77777777"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8916D6" w14:textId="77777777"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3DD175" w14:textId="77777777" w:rsidR="00B929B0" w:rsidRDefault="00B929B0" w:rsidP="00B929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993472" w14:textId="77777777" w:rsidR="00B929B0" w:rsidRDefault="00B929B0" w:rsidP="00B929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29B0" w14:paraId="79045861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15238" w14:textId="77777777"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C0F87" w14:textId="77777777"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C7813" w14:textId="77777777"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F7360F" w14:textId="77777777" w:rsidR="00B929B0" w:rsidRDefault="00B929B0" w:rsidP="00B929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1D064" w14:textId="77777777" w:rsidR="00B929B0" w:rsidRDefault="00B929B0" w:rsidP="00B929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29B0" w14:paraId="7EF564A1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F6917" w14:textId="77777777" w:rsidR="00B929B0" w:rsidRDefault="00B929B0" w:rsidP="00B929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F67E7" w14:textId="77777777"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1ECDE" w14:textId="77777777"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D90CB1" w14:textId="77777777" w:rsidR="00B929B0" w:rsidRDefault="00B929B0" w:rsidP="00B929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8A881" w14:textId="77777777" w:rsidR="00B929B0" w:rsidRDefault="00B929B0" w:rsidP="00B929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29B0" w14:paraId="459969A8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279CA" w14:textId="77777777" w:rsidR="00B929B0" w:rsidRDefault="00B929B0" w:rsidP="00B929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6F340" w14:textId="77777777"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ED948" w14:textId="77777777"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282E3" w14:textId="77777777" w:rsidR="00B929B0" w:rsidRDefault="00B929B0" w:rsidP="00B929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40F3D" w14:textId="77777777" w:rsidR="00B929B0" w:rsidRDefault="00B929B0" w:rsidP="00B929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29B0" w14:paraId="723DBCBA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72B59" w14:textId="77777777" w:rsidR="00B929B0" w:rsidRDefault="00B929B0" w:rsidP="00B929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6BC96" w14:textId="77777777" w:rsidR="00B929B0" w:rsidRDefault="00B929B0" w:rsidP="00B929B0">
            <w:pPr>
              <w:pStyle w:val="CRCoverPage"/>
              <w:spacing w:after="0"/>
              <w:rPr>
                <w:noProof/>
              </w:rPr>
            </w:pPr>
          </w:p>
        </w:tc>
      </w:tr>
      <w:tr w:rsidR="00B929B0" w14:paraId="3AB061FB" w14:textId="77777777" w:rsidTr="00E97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E1D89" w14:textId="77777777"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FF540" w14:textId="77777777" w:rsidR="00B929B0" w:rsidRDefault="00B929B0" w:rsidP="00B92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29B0" w:rsidRPr="008863B9" w14:paraId="2C9F1275" w14:textId="77777777" w:rsidTr="00E970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BA9D6" w14:textId="77777777" w:rsidR="00B929B0" w:rsidRPr="008863B9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9F2D71" w14:textId="77777777" w:rsidR="00B929B0" w:rsidRPr="008863B9" w:rsidRDefault="00B929B0" w:rsidP="00B929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29B0" w14:paraId="7F467B5B" w14:textId="77777777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3D423" w14:textId="77777777"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E4769" w14:textId="77777777" w:rsidR="00B929B0" w:rsidRDefault="00B929B0" w:rsidP="00B92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F747B2" w14:textId="77777777" w:rsidR="00B929B0" w:rsidRDefault="00B929B0" w:rsidP="00B929B0">
      <w:pPr>
        <w:rPr>
          <w:noProof/>
        </w:rPr>
      </w:pPr>
    </w:p>
    <w:p w14:paraId="2286586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6FA07A4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03D61A" w14:textId="77777777" w:rsidR="009478EE" w:rsidRDefault="009478EE" w:rsidP="009478EE">
      <w:pPr>
        <w:rPr>
          <w:noProof/>
        </w:rPr>
      </w:pPr>
    </w:p>
    <w:p w14:paraId="5B396DC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655466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53525F6" w14:textId="77777777" w:rsidR="006A113F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A113F" w:rsidRPr="006A600E">
        <w:rPr>
          <w:rFonts w:ascii="Arial" w:hAnsi="Arial" w:cs="Arial"/>
          <w:iCs/>
        </w:rPr>
        <w:t>Table of Contents</w:t>
      </w:r>
      <w:r w:rsidR="006A113F">
        <w:tab/>
      </w:r>
      <w:r w:rsidR="006A113F">
        <w:fldChar w:fldCharType="begin"/>
      </w:r>
      <w:r w:rsidR="006A113F">
        <w:instrText xml:space="preserve"> PAGEREF _Toc96554660 \h </w:instrText>
      </w:r>
      <w:r w:rsidR="006A113F">
        <w:fldChar w:fldCharType="separate"/>
      </w:r>
      <w:r w:rsidR="006A113F">
        <w:t>2</w:t>
      </w:r>
      <w:r w:rsidR="006A113F">
        <w:fldChar w:fldCharType="end"/>
      </w:r>
    </w:p>
    <w:p w14:paraId="22FE30D3" w14:textId="77777777" w:rsidR="006A113F" w:rsidRDefault="006A11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600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60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_Toc96554661 \h </w:instrText>
      </w:r>
      <w:r>
        <w:fldChar w:fldCharType="separate"/>
      </w:r>
      <w:r>
        <w:t>2</w:t>
      </w:r>
      <w:r>
        <w:fldChar w:fldCharType="end"/>
      </w:r>
    </w:p>
    <w:p w14:paraId="0CA3DC0F" w14:textId="77777777" w:rsidR="006A113F" w:rsidRDefault="006A113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600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600E">
        <w:rPr>
          <w:rFonts w:cs="Arial"/>
          <w:b/>
          <w:color w:val="000000"/>
          <w:lang w:eastAsia="en-GB"/>
        </w:rPr>
        <w:t xml:space="preserve">Correction to the </w:t>
      </w:r>
      <w:r w:rsidRPr="006A600E">
        <w:rPr>
          <w:rFonts w:cs="Arial"/>
          <w:b/>
          <w:bCs/>
          <w:color w:val="000000"/>
          <w:lang w:val="en-US" w:eastAsia="en-GB"/>
        </w:rPr>
        <w:t>template cs_RadioBearer_Reconfig_DRBwithNRPDCPonEUTRA</w:t>
      </w:r>
      <w:r>
        <w:tab/>
      </w:r>
      <w:r>
        <w:fldChar w:fldCharType="begin"/>
      </w:r>
      <w:r>
        <w:instrText xml:space="preserve"> PAGEREF _Toc96554662 \h </w:instrText>
      </w:r>
      <w:r>
        <w:fldChar w:fldCharType="separate"/>
      </w:r>
      <w:r>
        <w:t>2</w:t>
      </w:r>
      <w:r>
        <w:fldChar w:fldCharType="end"/>
      </w:r>
    </w:p>
    <w:p w14:paraId="053DD0EB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2F8473F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6554661"/>
      <w:r w:rsidRPr="00854C55">
        <w:rPr>
          <w:b/>
        </w:rPr>
        <w:t>Corrections required</w:t>
      </w:r>
      <w:bookmarkEnd w:id="1"/>
      <w:bookmarkEnd w:id="2"/>
      <w:bookmarkEnd w:id="3"/>
    </w:p>
    <w:p w14:paraId="07613468" w14:textId="77777777"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655466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4AAB">
        <w:rPr>
          <w:rFonts w:cs="Arial"/>
          <w:b/>
          <w:bCs/>
          <w:color w:val="000000"/>
          <w:lang w:val="en-US" w:eastAsia="en-GB"/>
        </w:rPr>
        <w:t xml:space="preserve">template </w:t>
      </w:r>
      <w:proofErr w:type="spellStart"/>
      <w:r w:rsidR="00F74AAB" w:rsidRPr="00F74AAB">
        <w:rPr>
          <w:rFonts w:cs="Arial"/>
          <w:b/>
          <w:bCs/>
          <w:color w:val="000000"/>
          <w:lang w:val="en-US" w:eastAsia="en-GB"/>
        </w:rPr>
        <w:t>cs_RadioBearer_Reconfig_DRBwithNRPDCPonEUTRA</w:t>
      </w:r>
      <w:bookmarkEnd w:id="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76BC82E8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2850" w14:textId="77777777" w:rsidR="00FB0A08" w:rsidRDefault="00083AF8" w:rsidP="00AC7A7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5730" w14:textId="77777777" w:rsidR="00FB0A08" w:rsidRPr="007F5C63" w:rsidRDefault="00083AF8" w:rsidP="00AC7A70">
            <w:pPr>
              <w:pStyle w:val="CRCoverPage"/>
              <w:spacing w:after="0"/>
              <w:rPr>
                <w:noProof/>
              </w:rPr>
            </w:pPr>
            <w:r w:rsidRPr="00083AF8">
              <w:rPr>
                <w:noProof/>
              </w:rPr>
              <w:t>cs_RadioBearer_Reconfig_DRBwithNRPDCPonEUTRA</w:t>
            </w:r>
          </w:p>
        </w:tc>
      </w:tr>
      <w:tr w:rsidR="00FB0A08" w14:paraId="574FBF5D" w14:textId="77777777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0082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54C3" w14:textId="77777777" w:rsidR="00FB0A08" w:rsidRPr="00AD4ADA" w:rsidRDefault="00730EE8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for the template </w:t>
            </w:r>
            <w:r w:rsidRPr="00772A0C">
              <w:rPr>
                <w:noProof/>
              </w:rPr>
              <w:t>cs_RadioBearer_Reconfig_DRBwithNRPDCPonEUTRA</w:t>
            </w:r>
            <w:r>
              <w:rPr>
                <w:noProof/>
              </w:rPr>
              <w:t xml:space="preserve"> , logical channel Id is not considered</w:t>
            </w:r>
          </w:p>
        </w:tc>
      </w:tr>
      <w:tr w:rsidR="00FB0A08" w14:paraId="6D480EE1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3CCF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ABDC" w14:textId="77777777" w:rsidR="00FB0A08" w:rsidRPr="001124B3" w:rsidRDefault="008A7CC5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Logical channel Id has to be filled in </w:t>
            </w:r>
            <w:r w:rsidRPr="00772A0C">
              <w:rPr>
                <w:noProof/>
              </w:rPr>
              <w:t>cs_RadioBearer_Reconfig_DRBwithNRPDCPonEUTRA</w:t>
            </w:r>
          </w:p>
        </w:tc>
      </w:tr>
      <w:tr w:rsidR="00FB0A08" w14:paraId="6F3C38EB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C687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D506" w14:textId="77777777" w:rsidR="00FB0A08" w:rsidRPr="00CC39F9" w:rsidRDefault="00E37970" w:rsidP="00AC7A70">
            <w:pPr>
              <w:spacing w:after="0"/>
              <w:rPr>
                <w:rFonts w:ascii="Arial" w:hAnsi="Arial" w:cs="Arial"/>
                <w:lang w:eastAsia="en-GB"/>
              </w:rPr>
            </w:pPr>
            <w:r w:rsidRPr="00E37970">
              <w:rPr>
                <w:rFonts w:ascii="Arial" w:hAnsi="Arial" w:cs="Arial"/>
                <w:lang w:eastAsia="en-GB"/>
              </w:rPr>
              <w:t>\ENDC\</w:t>
            </w:r>
            <w:proofErr w:type="spellStart"/>
            <w:r w:rsidRPr="00E37970">
              <w:rPr>
                <w:rFonts w:ascii="Arial" w:hAnsi="Arial" w:cs="Arial"/>
                <w:lang w:eastAsia="en-GB"/>
              </w:rPr>
              <w:t>Common_EUTRA</w:t>
            </w:r>
            <w:proofErr w:type="spellEnd"/>
            <w:r w:rsidRPr="00E37970">
              <w:rPr>
                <w:rFonts w:ascii="Arial" w:hAnsi="Arial" w:cs="Arial"/>
                <w:lang w:eastAsia="en-GB"/>
              </w:rPr>
              <w:t>\EUTRA38_ENDC_CommonProcedures.ttcn</w:t>
            </w:r>
          </w:p>
        </w:tc>
      </w:tr>
      <w:tr w:rsidR="00FB0A08" w14:paraId="7377C277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90B2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EA49" w14:textId="7DFE0E58" w:rsidR="00FB0A08" w:rsidRDefault="00FE2742" w:rsidP="00AC7A7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</w:t>
            </w:r>
          </w:p>
        </w:tc>
      </w:tr>
    </w:tbl>
    <w:p w14:paraId="546C482A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591953B0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BAC7E60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299636E3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F0E1" w14:textId="77777777" w:rsidR="00494DC7" w:rsidRPr="00494DC7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RadioBearer_Type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cs_RadioBearer_Reconfig_DRBwithNRPDCPonEUTRA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BDD6EF" w14:textId="77777777" w:rsidR="00494DC7" w:rsidRPr="00FE2742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</w:t>
            </w:r>
            <w:proofErr w:type="spellStart"/>
            <w:proofErr w:type="gramStart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</w:t>
            </w:r>
            <w:proofErr w:type="spellStart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>RLC_Configuration_Type</w:t>
            </w:r>
            <w:proofErr w:type="spellEnd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</w:t>
            </w:r>
            <w:proofErr w:type="spellStart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>p_RlcConfig</w:t>
            </w:r>
            <w:proofErr w:type="spellEnd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omit,</w:t>
            </w:r>
          </w:p>
          <w:p w14:paraId="5AEB5794" w14:textId="77777777" w:rsidR="00494DC7" w:rsidRPr="00FE2742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                             </w:t>
            </w:r>
            <w:proofErr w:type="spellStart"/>
            <w:proofErr w:type="gramStart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</w:t>
            </w:r>
            <w:proofErr w:type="spellStart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>MAC_Configuration_Type</w:t>
            </w:r>
            <w:proofErr w:type="spellEnd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</w:t>
            </w:r>
            <w:proofErr w:type="spellStart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>p_MacConfig</w:t>
            </w:r>
            <w:proofErr w:type="spellEnd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</w:t>
            </w:r>
          </w:p>
          <w:p w14:paraId="118BB0EB" w14:textId="77777777" w:rsidR="00494DC7" w:rsidRPr="00494DC7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                             </w:t>
            </w: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370EED48" w14:textId="77777777" w:rsidR="00494DC7" w:rsidRPr="00494DC7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  //@sic R5s190476 change 4.12: added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p_RlcConfig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p_MacConfig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52B1A8B0" w14:textId="77777777" w:rsidR="00494DC7" w:rsidRPr="00494DC7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  /* @status    APPROVED (ENDC) */</w:t>
            </w:r>
          </w:p>
          <w:p w14:paraId="04A1575C" w14:textId="77777777" w:rsidR="00494DC7" w:rsidRPr="00494DC7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cs_RadioBearer_Reconfig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cs_RadioBearerId_DRB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3CA11BB8" w14:textId="77777777" w:rsidR="00494DC7" w:rsidRPr="00494DC7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cs_PDCP_Configuration_NR_Terminating(cs_NR_PDCP_RbConfig_ParamsDRB),</w:t>
            </w:r>
          </w:p>
          <w:p w14:paraId="0BB13DA2" w14:textId="77777777" w:rsidR="00FB0A08" w:rsidRPr="00722896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p_RlcConfig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p_MacConfig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</w:tc>
      </w:tr>
    </w:tbl>
    <w:p w14:paraId="02C45D7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4241434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1A2E9E" w14:paraId="7A1B360E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512A" w14:textId="77777777" w:rsidR="00223C93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RadioBearer_Type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cs_RadioBearer_Reconfig_DRBwithNRPDCPonEUTRA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999C97" w14:textId="77777777" w:rsidR="00223C93" w:rsidRPr="00FE2742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</w:t>
            </w:r>
            <w:proofErr w:type="spellStart"/>
            <w:proofErr w:type="gramStart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</w:t>
            </w:r>
            <w:proofErr w:type="spellStart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>RLC_Configuration_Type</w:t>
            </w:r>
            <w:proofErr w:type="spellEnd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</w:t>
            </w:r>
            <w:proofErr w:type="spellStart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>p_RlcConfig</w:t>
            </w:r>
            <w:proofErr w:type="spellEnd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omit,</w:t>
            </w:r>
          </w:p>
          <w:p w14:paraId="4A1908A6" w14:textId="77777777" w:rsidR="00223C93" w:rsidRPr="00FE2742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                             </w:t>
            </w:r>
            <w:proofErr w:type="spellStart"/>
            <w:proofErr w:type="gramStart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</w:t>
            </w:r>
            <w:proofErr w:type="spellStart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>MAC_Configuration_Type</w:t>
            </w:r>
            <w:proofErr w:type="spellEnd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</w:t>
            </w:r>
            <w:proofErr w:type="spellStart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>p_MacConfig</w:t>
            </w:r>
            <w:proofErr w:type="spellEnd"/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</w:t>
            </w:r>
          </w:p>
          <w:p w14:paraId="3D6DA032" w14:textId="77777777" w:rsidR="00223C93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2742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                             </w:t>
            </w: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31A77A7A" w14:textId="77777777" w:rsidR="00223C93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 //@sic R5s190476 change 4.12: added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p_RlcConfig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p_MacConfig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01126BC6" w14:textId="77777777" w:rsidR="00223C93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 /* @status    APPROVED (ENDC) */</w:t>
            </w:r>
          </w:p>
          <w:p w14:paraId="3ABD290D" w14:textId="77777777" w:rsidR="00223C93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cs_RadioBearer_Reconfig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cs_RadioBearerId_DRB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05DCB251" w14:textId="77777777" w:rsidR="00223C93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cs_PDCP_Configuration_NR_Terminating(cs_NR_PDCP_RbConfig_ParamsDRB),</w:t>
            </w:r>
          </w:p>
          <w:p w14:paraId="7EB17D27" w14:textId="77777777" w:rsidR="00FB0A08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p_RlcConfig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p_MacConfig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5C57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p_DRB_Id+2</w:t>
            </w: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); //WA#WI=718254</w:t>
            </w:r>
          </w:p>
        </w:tc>
      </w:tr>
    </w:tbl>
    <w:p w14:paraId="00F59EB7" w14:textId="77777777" w:rsidR="00E82E80" w:rsidRPr="00B929B0" w:rsidRDefault="00E82E80" w:rsidP="00E82E8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69D68E0C" w14:textId="77777777" w:rsidR="00F96833" w:rsidRPr="00B929B0" w:rsidRDefault="00F96833" w:rsidP="00F457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RPr="00B929B0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A0EA2" w14:textId="77777777" w:rsidR="000978A9" w:rsidRDefault="000978A9">
      <w:r>
        <w:separator/>
      </w:r>
    </w:p>
  </w:endnote>
  <w:endnote w:type="continuationSeparator" w:id="0">
    <w:p w14:paraId="1F8DC74E" w14:textId="77777777" w:rsidR="000978A9" w:rsidRDefault="0009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B3055" w14:textId="77777777" w:rsidR="000978A9" w:rsidRDefault="000978A9">
      <w:r>
        <w:separator/>
      </w:r>
    </w:p>
  </w:footnote>
  <w:footnote w:type="continuationSeparator" w:id="0">
    <w:p w14:paraId="0837C766" w14:textId="77777777" w:rsidR="000978A9" w:rsidRDefault="00097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D1E1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E91EA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0DB75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89B3A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3CCC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1BC3"/>
    <w:rsid w:val="00054E62"/>
    <w:rsid w:val="00057DBD"/>
    <w:rsid w:val="000602A8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8356D"/>
    <w:rsid w:val="00083AF8"/>
    <w:rsid w:val="00084025"/>
    <w:rsid w:val="00084DD9"/>
    <w:rsid w:val="00085CA5"/>
    <w:rsid w:val="00086B57"/>
    <w:rsid w:val="00086DFC"/>
    <w:rsid w:val="00093BCD"/>
    <w:rsid w:val="000954D7"/>
    <w:rsid w:val="0009581D"/>
    <w:rsid w:val="00096F61"/>
    <w:rsid w:val="000978A9"/>
    <w:rsid w:val="000A1C38"/>
    <w:rsid w:val="000A30FB"/>
    <w:rsid w:val="000A4903"/>
    <w:rsid w:val="000A4AB6"/>
    <w:rsid w:val="000A55CC"/>
    <w:rsid w:val="000A6394"/>
    <w:rsid w:val="000A73AB"/>
    <w:rsid w:val="000A79C4"/>
    <w:rsid w:val="000B2AD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876"/>
    <w:rsid w:val="00101905"/>
    <w:rsid w:val="00101E79"/>
    <w:rsid w:val="001037D4"/>
    <w:rsid w:val="00103810"/>
    <w:rsid w:val="00103C72"/>
    <w:rsid w:val="0010735D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B84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61F"/>
    <w:rsid w:val="001609DB"/>
    <w:rsid w:val="00160E00"/>
    <w:rsid w:val="00162E72"/>
    <w:rsid w:val="00164CFC"/>
    <w:rsid w:val="00173835"/>
    <w:rsid w:val="001748D6"/>
    <w:rsid w:val="00176185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2E9E"/>
    <w:rsid w:val="001A3A40"/>
    <w:rsid w:val="001A3E1A"/>
    <w:rsid w:val="001A41BB"/>
    <w:rsid w:val="001A62F8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1407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23C93"/>
    <w:rsid w:val="002249E0"/>
    <w:rsid w:val="00232611"/>
    <w:rsid w:val="00232B70"/>
    <w:rsid w:val="00233AFC"/>
    <w:rsid w:val="002405A4"/>
    <w:rsid w:val="00240E70"/>
    <w:rsid w:val="00241A66"/>
    <w:rsid w:val="00242D7F"/>
    <w:rsid w:val="00245CA4"/>
    <w:rsid w:val="0024707C"/>
    <w:rsid w:val="002563B1"/>
    <w:rsid w:val="00256480"/>
    <w:rsid w:val="002564C6"/>
    <w:rsid w:val="0025679F"/>
    <w:rsid w:val="0026004D"/>
    <w:rsid w:val="002607CD"/>
    <w:rsid w:val="00260C7D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901A3"/>
    <w:rsid w:val="0029157F"/>
    <w:rsid w:val="002940D8"/>
    <w:rsid w:val="00295744"/>
    <w:rsid w:val="002977CB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5AF5"/>
    <w:rsid w:val="002E69D0"/>
    <w:rsid w:val="002F029B"/>
    <w:rsid w:val="002F3F5B"/>
    <w:rsid w:val="002F45F1"/>
    <w:rsid w:val="002F48D2"/>
    <w:rsid w:val="002F53B6"/>
    <w:rsid w:val="002F7D40"/>
    <w:rsid w:val="00300FAB"/>
    <w:rsid w:val="00305409"/>
    <w:rsid w:val="003068A6"/>
    <w:rsid w:val="00307CD1"/>
    <w:rsid w:val="00310217"/>
    <w:rsid w:val="0031061D"/>
    <w:rsid w:val="00312DE9"/>
    <w:rsid w:val="003166FE"/>
    <w:rsid w:val="003216F1"/>
    <w:rsid w:val="00322D46"/>
    <w:rsid w:val="00322EFF"/>
    <w:rsid w:val="00327B9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609EF"/>
    <w:rsid w:val="003614D1"/>
    <w:rsid w:val="0036231A"/>
    <w:rsid w:val="0036418A"/>
    <w:rsid w:val="0036509E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A7F68"/>
    <w:rsid w:val="003B0E73"/>
    <w:rsid w:val="003B79C8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4163"/>
    <w:rsid w:val="003E51C2"/>
    <w:rsid w:val="003E74A0"/>
    <w:rsid w:val="003F055F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37C8"/>
    <w:rsid w:val="00494DC7"/>
    <w:rsid w:val="00495060"/>
    <w:rsid w:val="00495E46"/>
    <w:rsid w:val="00496C8F"/>
    <w:rsid w:val="0049728D"/>
    <w:rsid w:val="004976F0"/>
    <w:rsid w:val="004A2AED"/>
    <w:rsid w:val="004A39FF"/>
    <w:rsid w:val="004A533C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56A7"/>
    <w:rsid w:val="004C5DAE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949"/>
    <w:rsid w:val="004F6175"/>
    <w:rsid w:val="004F661B"/>
    <w:rsid w:val="00503C1B"/>
    <w:rsid w:val="005045C7"/>
    <w:rsid w:val="0050517D"/>
    <w:rsid w:val="00506367"/>
    <w:rsid w:val="00506826"/>
    <w:rsid w:val="00506ACC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3927"/>
    <w:rsid w:val="00535483"/>
    <w:rsid w:val="0053550D"/>
    <w:rsid w:val="005371B9"/>
    <w:rsid w:val="0054198B"/>
    <w:rsid w:val="00544788"/>
    <w:rsid w:val="00547111"/>
    <w:rsid w:val="00547665"/>
    <w:rsid w:val="00550364"/>
    <w:rsid w:val="00550D1E"/>
    <w:rsid w:val="00550D59"/>
    <w:rsid w:val="00552878"/>
    <w:rsid w:val="00554E43"/>
    <w:rsid w:val="00554F8C"/>
    <w:rsid w:val="00556937"/>
    <w:rsid w:val="00557BF6"/>
    <w:rsid w:val="005613E0"/>
    <w:rsid w:val="0056378D"/>
    <w:rsid w:val="00564EDF"/>
    <w:rsid w:val="0056673A"/>
    <w:rsid w:val="00566F6F"/>
    <w:rsid w:val="00572AF5"/>
    <w:rsid w:val="00580EF6"/>
    <w:rsid w:val="00581ECE"/>
    <w:rsid w:val="0058240F"/>
    <w:rsid w:val="00582A39"/>
    <w:rsid w:val="00582FEC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A6679"/>
    <w:rsid w:val="005B1FCC"/>
    <w:rsid w:val="005B3792"/>
    <w:rsid w:val="005B4127"/>
    <w:rsid w:val="005B62B9"/>
    <w:rsid w:val="005B7AC3"/>
    <w:rsid w:val="005C0252"/>
    <w:rsid w:val="005C2D20"/>
    <w:rsid w:val="005C57D0"/>
    <w:rsid w:val="005D07BE"/>
    <w:rsid w:val="005D27CA"/>
    <w:rsid w:val="005D2B14"/>
    <w:rsid w:val="005D30BB"/>
    <w:rsid w:val="005D4396"/>
    <w:rsid w:val="005D58CD"/>
    <w:rsid w:val="005D6478"/>
    <w:rsid w:val="005D6F53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CEE"/>
    <w:rsid w:val="005F6102"/>
    <w:rsid w:val="005F740E"/>
    <w:rsid w:val="005F7FF7"/>
    <w:rsid w:val="00600458"/>
    <w:rsid w:val="006006C1"/>
    <w:rsid w:val="00606EDD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6C45"/>
    <w:rsid w:val="006270A9"/>
    <w:rsid w:val="006316B2"/>
    <w:rsid w:val="006357A5"/>
    <w:rsid w:val="00636849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113F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53CE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21325"/>
    <w:rsid w:val="00722896"/>
    <w:rsid w:val="00724EF9"/>
    <w:rsid w:val="0072522A"/>
    <w:rsid w:val="00730EE8"/>
    <w:rsid w:val="0073208D"/>
    <w:rsid w:val="00735405"/>
    <w:rsid w:val="0073742E"/>
    <w:rsid w:val="007374F7"/>
    <w:rsid w:val="0073773F"/>
    <w:rsid w:val="0074071C"/>
    <w:rsid w:val="0074257A"/>
    <w:rsid w:val="00742960"/>
    <w:rsid w:val="00742A03"/>
    <w:rsid w:val="007511D6"/>
    <w:rsid w:val="00752A62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2A0C"/>
    <w:rsid w:val="00773780"/>
    <w:rsid w:val="007746AB"/>
    <w:rsid w:val="00777C3F"/>
    <w:rsid w:val="007807B2"/>
    <w:rsid w:val="007834DD"/>
    <w:rsid w:val="0079074F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1B2D"/>
    <w:rsid w:val="007C2097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58BA"/>
    <w:rsid w:val="007E643A"/>
    <w:rsid w:val="007F0389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2953"/>
    <w:rsid w:val="0080392D"/>
    <w:rsid w:val="008040A8"/>
    <w:rsid w:val="00804C69"/>
    <w:rsid w:val="00804EC2"/>
    <w:rsid w:val="00807B85"/>
    <w:rsid w:val="00810296"/>
    <w:rsid w:val="00814CF6"/>
    <w:rsid w:val="00822A77"/>
    <w:rsid w:val="00824C2C"/>
    <w:rsid w:val="00825391"/>
    <w:rsid w:val="00827110"/>
    <w:rsid w:val="0082765A"/>
    <w:rsid w:val="008279FA"/>
    <w:rsid w:val="008322F4"/>
    <w:rsid w:val="00837183"/>
    <w:rsid w:val="00844A81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5541"/>
    <w:rsid w:val="00861EC3"/>
    <w:rsid w:val="008626E7"/>
    <w:rsid w:val="00864DAC"/>
    <w:rsid w:val="008667AF"/>
    <w:rsid w:val="0086761B"/>
    <w:rsid w:val="00870EE7"/>
    <w:rsid w:val="00872554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6D84"/>
    <w:rsid w:val="008A03D7"/>
    <w:rsid w:val="008A3054"/>
    <w:rsid w:val="008A45A6"/>
    <w:rsid w:val="008A60A2"/>
    <w:rsid w:val="008A7CC5"/>
    <w:rsid w:val="008B0905"/>
    <w:rsid w:val="008B2743"/>
    <w:rsid w:val="008B3B03"/>
    <w:rsid w:val="008C1E5A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7D7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E66"/>
    <w:rsid w:val="00966D6E"/>
    <w:rsid w:val="00973015"/>
    <w:rsid w:val="00974F0C"/>
    <w:rsid w:val="009777D9"/>
    <w:rsid w:val="00980F70"/>
    <w:rsid w:val="00982DFC"/>
    <w:rsid w:val="00983694"/>
    <w:rsid w:val="00985613"/>
    <w:rsid w:val="00986821"/>
    <w:rsid w:val="00990261"/>
    <w:rsid w:val="00990B3D"/>
    <w:rsid w:val="00991B88"/>
    <w:rsid w:val="009928B8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A21"/>
    <w:rsid w:val="009C07AB"/>
    <w:rsid w:val="009C1018"/>
    <w:rsid w:val="009C159B"/>
    <w:rsid w:val="009C22FE"/>
    <w:rsid w:val="009C39B2"/>
    <w:rsid w:val="009C4A00"/>
    <w:rsid w:val="009C4C52"/>
    <w:rsid w:val="009C65D6"/>
    <w:rsid w:val="009C6AD8"/>
    <w:rsid w:val="009C75AF"/>
    <w:rsid w:val="009C7C98"/>
    <w:rsid w:val="009D0C54"/>
    <w:rsid w:val="009D0E4E"/>
    <w:rsid w:val="009D476E"/>
    <w:rsid w:val="009D7147"/>
    <w:rsid w:val="009E0AE1"/>
    <w:rsid w:val="009E24DE"/>
    <w:rsid w:val="009E3297"/>
    <w:rsid w:val="009E34C0"/>
    <w:rsid w:val="009E59E3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0B5B"/>
    <w:rsid w:val="00A31D14"/>
    <w:rsid w:val="00A31EB1"/>
    <w:rsid w:val="00A33DA0"/>
    <w:rsid w:val="00A34271"/>
    <w:rsid w:val="00A37E73"/>
    <w:rsid w:val="00A40634"/>
    <w:rsid w:val="00A41750"/>
    <w:rsid w:val="00A44B28"/>
    <w:rsid w:val="00A46561"/>
    <w:rsid w:val="00A47E70"/>
    <w:rsid w:val="00A50CF0"/>
    <w:rsid w:val="00A52F6F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740"/>
    <w:rsid w:val="00A7410A"/>
    <w:rsid w:val="00A7416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1B01"/>
    <w:rsid w:val="00AE2836"/>
    <w:rsid w:val="00AE75FD"/>
    <w:rsid w:val="00AE7B1B"/>
    <w:rsid w:val="00AF3B0B"/>
    <w:rsid w:val="00AF5B9C"/>
    <w:rsid w:val="00B05D84"/>
    <w:rsid w:val="00B06B88"/>
    <w:rsid w:val="00B07742"/>
    <w:rsid w:val="00B07C51"/>
    <w:rsid w:val="00B107D2"/>
    <w:rsid w:val="00B10E9C"/>
    <w:rsid w:val="00B111F9"/>
    <w:rsid w:val="00B13880"/>
    <w:rsid w:val="00B14250"/>
    <w:rsid w:val="00B14E1C"/>
    <w:rsid w:val="00B175B1"/>
    <w:rsid w:val="00B17EC1"/>
    <w:rsid w:val="00B203F1"/>
    <w:rsid w:val="00B258BB"/>
    <w:rsid w:val="00B25DB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6AB6"/>
    <w:rsid w:val="00B5725C"/>
    <w:rsid w:val="00B648DF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29B0"/>
    <w:rsid w:val="00B9335B"/>
    <w:rsid w:val="00B94E2E"/>
    <w:rsid w:val="00B9592C"/>
    <w:rsid w:val="00B968C8"/>
    <w:rsid w:val="00BA048E"/>
    <w:rsid w:val="00BA2544"/>
    <w:rsid w:val="00BA2CD7"/>
    <w:rsid w:val="00BA3EC5"/>
    <w:rsid w:val="00BA51D9"/>
    <w:rsid w:val="00BA659F"/>
    <w:rsid w:val="00BA6B74"/>
    <w:rsid w:val="00BB1BF6"/>
    <w:rsid w:val="00BB2352"/>
    <w:rsid w:val="00BB5645"/>
    <w:rsid w:val="00BB5DFC"/>
    <w:rsid w:val="00BC25AF"/>
    <w:rsid w:val="00BC391C"/>
    <w:rsid w:val="00BC40B1"/>
    <w:rsid w:val="00BC5205"/>
    <w:rsid w:val="00BC79E3"/>
    <w:rsid w:val="00BD2241"/>
    <w:rsid w:val="00BD279D"/>
    <w:rsid w:val="00BD436E"/>
    <w:rsid w:val="00BD5005"/>
    <w:rsid w:val="00BD5479"/>
    <w:rsid w:val="00BD5B77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4271"/>
    <w:rsid w:val="00C057CB"/>
    <w:rsid w:val="00C07A7D"/>
    <w:rsid w:val="00C1082F"/>
    <w:rsid w:val="00C10D23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2AB2"/>
    <w:rsid w:val="00C3394C"/>
    <w:rsid w:val="00C34763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A9B"/>
    <w:rsid w:val="00C60C31"/>
    <w:rsid w:val="00C61535"/>
    <w:rsid w:val="00C62402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2F36"/>
    <w:rsid w:val="00C95985"/>
    <w:rsid w:val="00C9778B"/>
    <w:rsid w:val="00C979AE"/>
    <w:rsid w:val="00CA0B74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26F1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517A"/>
    <w:rsid w:val="00D66520"/>
    <w:rsid w:val="00D71279"/>
    <w:rsid w:val="00D720E3"/>
    <w:rsid w:val="00D7237E"/>
    <w:rsid w:val="00D7387B"/>
    <w:rsid w:val="00D757B0"/>
    <w:rsid w:val="00D76235"/>
    <w:rsid w:val="00D76811"/>
    <w:rsid w:val="00D80B6A"/>
    <w:rsid w:val="00D83EBA"/>
    <w:rsid w:val="00D85B62"/>
    <w:rsid w:val="00D86DC8"/>
    <w:rsid w:val="00D91571"/>
    <w:rsid w:val="00D96605"/>
    <w:rsid w:val="00DA0030"/>
    <w:rsid w:val="00DA0394"/>
    <w:rsid w:val="00DA1CDD"/>
    <w:rsid w:val="00DA356D"/>
    <w:rsid w:val="00DA5AA3"/>
    <w:rsid w:val="00DA6151"/>
    <w:rsid w:val="00DB1A9B"/>
    <w:rsid w:val="00DB3570"/>
    <w:rsid w:val="00DB3DEB"/>
    <w:rsid w:val="00DB4022"/>
    <w:rsid w:val="00DB6C54"/>
    <w:rsid w:val="00DC0D26"/>
    <w:rsid w:val="00DC13A2"/>
    <w:rsid w:val="00DC216E"/>
    <w:rsid w:val="00DC31B1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19B0"/>
    <w:rsid w:val="00DE237C"/>
    <w:rsid w:val="00DE2AB8"/>
    <w:rsid w:val="00DE2F99"/>
    <w:rsid w:val="00DE34CF"/>
    <w:rsid w:val="00DE477E"/>
    <w:rsid w:val="00DE569E"/>
    <w:rsid w:val="00DE58C6"/>
    <w:rsid w:val="00DE67FB"/>
    <w:rsid w:val="00DE7CE0"/>
    <w:rsid w:val="00DF0FB2"/>
    <w:rsid w:val="00DF343E"/>
    <w:rsid w:val="00DF6448"/>
    <w:rsid w:val="00DF69F6"/>
    <w:rsid w:val="00E029A5"/>
    <w:rsid w:val="00E04501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37970"/>
    <w:rsid w:val="00E44194"/>
    <w:rsid w:val="00E50D3D"/>
    <w:rsid w:val="00E52EA4"/>
    <w:rsid w:val="00E5305A"/>
    <w:rsid w:val="00E541FB"/>
    <w:rsid w:val="00E54C66"/>
    <w:rsid w:val="00E643BA"/>
    <w:rsid w:val="00E65529"/>
    <w:rsid w:val="00E66585"/>
    <w:rsid w:val="00E6738A"/>
    <w:rsid w:val="00E70968"/>
    <w:rsid w:val="00E716C1"/>
    <w:rsid w:val="00E717C5"/>
    <w:rsid w:val="00E71E1A"/>
    <w:rsid w:val="00E71E49"/>
    <w:rsid w:val="00E7248C"/>
    <w:rsid w:val="00E72DEB"/>
    <w:rsid w:val="00E74273"/>
    <w:rsid w:val="00E75469"/>
    <w:rsid w:val="00E75AF3"/>
    <w:rsid w:val="00E777D7"/>
    <w:rsid w:val="00E77B87"/>
    <w:rsid w:val="00E8107F"/>
    <w:rsid w:val="00E81450"/>
    <w:rsid w:val="00E814FE"/>
    <w:rsid w:val="00E819BC"/>
    <w:rsid w:val="00E82E80"/>
    <w:rsid w:val="00E83DFE"/>
    <w:rsid w:val="00E83E43"/>
    <w:rsid w:val="00E8672F"/>
    <w:rsid w:val="00E870EA"/>
    <w:rsid w:val="00E8742B"/>
    <w:rsid w:val="00E877C8"/>
    <w:rsid w:val="00E919C5"/>
    <w:rsid w:val="00E94182"/>
    <w:rsid w:val="00E9504A"/>
    <w:rsid w:val="00E96706"/>
    <w:rsid w:val="00E972AB"/>
    <w:rsid w:val="00E97CAA"/>
    <w:rsid w:val="00EA0779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222D"/>
    <w:rsid w:val="00EC24A6"/>
    <w:rsid w:val="00EC34D8"/>
    <w:rsid w:val="00EC49CE"/>
    <w:rsid w:val="00EC4E6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D7C"/>
    <w:rsid w:val="00EF13FD"/>
    <w:rsid w:val="00EF1AB4"/>
    <w:rsid w:val="00EF1BA2"/>
    <w:rsid w:val="00EF2028"/>
    <w:rsid w:val="00EF423E"/>
    <w:rsid w:val="00EF67F0"/>
    <w:rsid w:val="00EF75CB"/>
    <w:rsid w:val="00F0037F"/>
    <w:rsid w:val="00F0098D"/>
    <w:rsid w:val="00F03645"/>
    <w:rsid w:val="00F06779"/>
    <w:rsid w:val="00F11469"/>
    <w:rsid w:val="00F12C50"/>
    <w:rsid w:val="00F13EB3"/>
    <w:rsid w:val="00F15505"/>
    <w:rsid w:val="00F173A4"/>
    <w:rsid w:val="00F1767D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FCE"/>
    <w:rsid w:val="00F623F0"/>
    <w:rsid w:val="00F62AB4"/>
    <w:rsid w:val="00F637A3"/>
    <w:rsid w:val="00F63CFF"/>
    <w:rsid w:val="00F65E51"/>
    <w:rsid w:val="00F6796E"/>
    <w:rsid w:val="00F73479"/>
    <w:rsid w:val="00F74AAB"/>
    <w:rsid w:val="00F75DFD"/>
    <w:rsid w:val="00F763CA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0A08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7B"/>
    <w:rsid w:val="00FD22E5"/>
    <w:rsid w:val="00FD3F6B"/>
    <w:rsid w:val="00FD44EF"/>
    <w:rsid w:val="00FE0C37"/>
    <w:rsid w:val="00FE2742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D1962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3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D6A70-C67E-4B4B-B750-B75429E0E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2022-02-28T20:37:00Z</dcterms:created>
  <dcterms:modified xsi:type="dcterms:W3CDTF">2022-02-28T20:41:00Z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