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43DFDFC4" w:rsidR="00745C21" w:rsidRDefault="00745C21" w:rsidP="00683841">
      <w:pPr>
        <w:pStyle w:val="CRCoverPage"/>
        <w:tabs>
          <w:tab w:val="right" w:pos="9639"/>
        </w:tabs>
        <w:spacing w:after="0"/>
        <w:rPr>
          <w:b/>
          <w:i/>
          <w:noProof/>
          <w:sz w:val="28"/>
        </w:rPr>
      </w:pPr>
      <w:r w:rsidRPr="00D03794">
        <w:rPr>
          <w:b/>
          <w:noProof/>
          <w:sz w:val="24"/>
        </w:rPr>
        <w:t>3GPP TSG-RAN5 Meeting #202</w:t>
      </w:r>
      <w:r>
        <w:rPr>
          <w:b/>
          <w:noProof/>
          <w:sz w:val="24"/>
        </w:rPr>
        <w:t>2</w:t>
      </w:r>
      <w:r w:rsidRPr="00D03794">
        <w:rPr>
          <w:b/>
          <w:noProof/>
          <w:sz w:val="24"/>
        </w:rPr>
        <w:t>-TTCN email</w:t>
      </w:r>
      <w:r>
        <w:rPr>
          <w:b/>
          <w:i/>
          <w:noProof/>
          <w:sz w:val="28"/>
        </w:rPr>
        <w:tab/>
      </w:r>
      <w:r w:rsidR="003873A9">
        <w:rPr>
          <w:b/>
          <w:i/>
          <w:noProof/>
          <w:sz w:val="28"/>
        </w:rPr>
        <w:fldChar w:fldCharType="begin"/>
      </w:r>
      <w:r w:rsidR="003873A9">
        <w:rPr>
          <w:b/>
          <w:i/>
          <w:noProof/>
          <w:sz w:val="28"/>
        </w:rPr>
        <w:instrText xml:space="preserve"> DOCPROPERTY  Tdoc#  \* MERGEFORMAT </w:instrText>
      </w:r>
      <w:r w:rsidR="003873A9">
        <w:rPr>
          <w:b/>
          <w:i/>
          <w:noProof/>
          <w:sz w:val="28"/>
        </w:rPr>
        <w:fldChar w:fldCharType="separate"/>
      </w:r>
      <w:r>
        <w:rPr>
          <w:b/>
          <w:i/>
          <w:noProof/>
          <w:sz w:val="28"/>
        </w:rPr>
        <w:t>R5s22</w:t>
      </w:r>
      <w:r w:rsidR="00423AB6">
        <w:rPr>
          <w:b/>
          <w:i/>
          <w:noProof/>
          <w:sz w:val="28"/>
        </w:rPr>
        <w:t>031</w:t>
      </w:r>
      <w:r w:rsidR="005D5B00">
        <w:rPr>
          <w:b/>
          <w:i/>
          <w:noProof/>
          <w:sz w:val="28"/>
        </w:rPr>
        <w:t>7</w:t>
      </w:r>
      <w:r w:rsidR="003873A9">
        <w:rPr>
          <w:b/>
          <w:i/>
          <w:noProof/>
          <w:sz w:val="28"/>
        </w:rPr>
        <w:fldChar w:fldCharType="end"/>
      </w:r>
    </w:p>
    <w:p w14:paraId="210A5493" w14:textId="77777777" w:rsidR="00745C21" w:rsidRDefault="003873A9" w:rsidP="00745C2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45C21" w:rsidRPr="00BA51D9">
        <w:rPr>
          <w:b/>
          <w:noProof/>
          <w:sz w:val="24"/>
        </w:rPr>
        <w:t>Online</w:t>
      </w:r>
      <w:r>
        <w:rPr>
          <w:b/>
          <w:noProof/>
          <w:sz w:val="24"/>
        </w:rPr>
        <w:fldChar w:fldCharType="end"/>
      </w:r>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45C21">
        <w:rPr>
          <w:b/>
          <w:noProof/>
          <w:sz w:val="24"/>
        </w:rPr>
        <w:t>13</w:t>
      </w:r>
      <w:r w:rsidR="00745C21" w:rsidRPr="00BA51D9">
        <w:rPr>
          <w:b/>
          <w:noProof/>
          <w:sz w:val="24"/>
        </w:rPr>
        <w:t>th Dec 20</w:t>
      </w:r>
      <w:r w:rsidR="00745C21">
        <w:rPr>
          <w:b/>
          <w:noProof/>
          <w:sz w:val="24"/>
        </w:rPr>
        <w:t>21</w:t>
      </w:r>
      <w:r>
        <w:rPr>
          <w:b/>
          <w:noProof/>
          <w:sz w:val="24"/>
        </w:rPr>
        <w:fldChar w:fldCharType="end"/>
      </w:r>
      <w:r w:rsidR="00745C2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745C21" w:rsidRPr="00BA51D9">
        <w:rPr>
          <w:b/>
          <w:noProof/>
          <w:sz w:val="24"/>
        </w:rPr>
        <w:t>31st Dec 202</w:t>
      </w:r>
      <w:r w:rsidR="00745C21">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18A813" w:rsidR="001E41F3" w:rsidRPr="00410371" w:rsidRDefault="003873A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3AB6">
              <w:rPr>
                <w:b/>
                <w:noProof/>
                <w:sz w:val="28"/>
              </w:rPr>
              <w:t>38.523-</w:t>
            </w:r>
            <w:r w:rsidR="005047B0">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E00AAE" w:rsidR="001E41F3" w:rsidRPr="00410371" w:rsidRDefault="003873A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23AB6">
              <w:rPr>
                <w:b/>
                <w:noProof/>
                <w:sz w:val="28"/>
              </w:rPr>
              <w:t>239</w:t>
            </w:r>
            <w:r>
              <w:rPr>
                <w:b/>
                <w:noProof/>
                <w:sz w:val="28"/>
              </w:rPr>
              <w:fldChar w:fldCharType="end"/>
            </w:r>
            <w:r w:rsidR="005D5B00">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3DB0F2" w:rsidR="001E41F3" w:rsidRPr="00410371" w:rsidRDefault="003873A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23AB6">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465A98" w:rsidR="001E41F3" w:rsidRDefault="005D5B00" w:rsidP="00423AB6">
            <w:pPr>
              <w:pStyle w:val="CRCoverPage"/>
              <w:spacing w:after="0"/>
              <w:rPr>
                <w:noProof/>
              </w:rPr>
            </w:pPr>
            <w:r w:rsidRPr="005D5B00">
              <w:t>NR5GC FR1 : Addition of NR5GC Rel-16 RRC test case 8.1.4.4.1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0D5364" w:rsidR="001E41F3" w:rsidRDefault="00423AB6" w:rsidP="00423AB6">
            <w:pPr>
              <w:pStyle w:val="CRCoverPage"/>
              <w:spacing w:after="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BED6D9" w:rsidR="001E41F3" w:rsidRDefault="000B166E" w:rsidP="000B166E">
            <w:pPr>
              <w:pStyle w:val="CRCoverPage"/>
              <w:spacing w:after="0"/>
              <w:rPr>
                <w:noProof/>
              </w:rPr>
            </w:pPr>
            <w:r w:rsidRPr="000B166E">
              <w:t>NR_Mob_enh-UEConTest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585034" w:rsidR="001E41F3" w:rsidRDefault="00423AB6" w:rsidP="00423AB6">
            <w:pPr>
              <w:pStyle w:val="CRCoverPage"/>
              <w:spacing w:after="0"/>
              <w:rPr>
                <w:noProof/>
              </w:rPr>
            </w:pPr>
            <w:r>
              <w:t xml:space="preserve"> </w:t>
            </w:r>
            <w:r>
              <w:rPr>
                <w:noProof/>
              </w:rPr>
              <w:t>2022-02-15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138784" w:rsidR="001E41F3" w:rsidRDefault="00423AB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261FFF" w:rsidR="001E41F3" w:rsidRDefault="00423AB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FC9250" w:rsidR="001E41F3" w:rsidRDefault="00423AB6" w:rsidP="00423AB6">
            <w:pPr>
              <w:pStyle w:val="CRCoverPage"/>
              <w:spacing w:after="0"/>
              <w:ind w:left="100"/>
              <w:rPr>
                <w:noProof/>
              </w:rPr>
            </w:pPr>
            <w:r>
              <w:rPr>
                <w:noProof/>
              </w:rPr>
              <w:t xml:space="preserve">To add </w:t>
            </w:r>
            <w:r>
              <w:t xml:space="preserve">NR5GC </w:t>
            </w:r>
            <w:r w:rsidR="005D5B00">
              <w:t>Rel-16 RRC</w:t>
            </w:r>
            <w:r>
              <w:t xml:space="preserve"> test case </w:t>
            </w:r>
            <w:r w:rsidR="005D5B00">
              <w:t>8.1.4.4.1</w:t>
            </w:r>
            <w:r>
              <w:t xml:space="preserve"> </w:t>
            </w:r>
            <w:r>
              <w:rPr>
                <w:noProof/>
              </w:rPr>
              <w:t>to  the 5G/NR5GC ATS for FR1 path.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62A05" w14:paraId="21016551" w14:textId="77777777" w:rsidTr="00547111">
        <w:tc>
          <w:tcPr>
            <w:tcW w:w="2694" w:type="dxa"/>
            <w:gridSpan w:val="2"/>
            <w:tcBorders>
              <w:left w:val="single" w:sz="4" w:space="0" w:color="auto"/>
            </w:tcBorders>
          </w:tcPr>
          <w:p w14:paraId="49433147" w14:textId="77777777" w:rsidR="00662A05" w:rsidRDefault="00662A05" w:rsidP="00662A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4D1352" w14:textId="7ADCF2C0" w:rsidR="004F1599" w:rsidRDefault="004F1599" w:rsidP="004F1599">
            <w:pPr>
              <w:pStyle w:val="CRCoverPage"/>
              <w:spacing w:after="0"/>
              <w:ind w:left="100"/>
              <w:rPr>
                <w:noProof/>
              </w:rPr>
            </w:pPr>
            <w:r>
              <w:rPr>
                <w:noProof/>
              </w:rPr>
              <w:t>This document lists all changes applied to</w:t>
            </w:r>
            <w:r>
              <w:t xml:space="preserve">NR5GC </w:t>
            </w:r>
            <w:r w:rsidR="005D5B00">
              <w:t>Rel-16 RRC</w:t>
            </w:r>
            <w:r>
              <w:t xml:space="preserve"> test case </w:t>
            </w:r>
            <w:r w:rsidR="005D5B00">
              <w:t>8.1.4.4.1</w:t>
            </w:r>
            <w:r>
              <w:t xml:space="preserve"> </w:t>
            </w:r>
            <w:r>
              <w:rPr>
                <w:noProof/>
              </w:rPr>
              <w:t>required for approval. See detailed change description for further information</w:t>
            </w:r>
          </w:p>
          <w:p w14:paraId="31C656EC" w14:textId="77777777" w:rsidR="00662A05" w:rsidRDefault="00662A05" w:rsidP="00662A05">
            <w:pPr>
              <w:pStyle w:val="CRCoverPage"/>
              <w:spacing w:after="0"/>
              <w:ind w:left="100"/>
              <w:rPr>
                <w:noProof/>
              </w:rPr>
            </w:pPr>
          </w:p>
        </w:tc>
      </w:tr>
      <w:tr w:rsidR="00662A05" w14:paraId="1F886379" w14:textId="77777777" w:rsidTr="00547111">
        <w:tc>
          <w:tcPr>
            <w:tcW w:w="2694" w:type="dxa"/>
            <w:gridSpan w:val="2"/>
            <w:tcBorders>
              <w:left w:val="single" w:sz="4" w:space="0" w:color="auto"/>
            </w:tcBorders>
          </w:tcPr>
          <w:p w14:paraId="4D989623" w14:textId="77777777" w:rsidR="00662A05" w:rsidRDefault="00662A05" w:rsidP="00662A05">
            <w:pPr>
              <w:pStyle w:val="CRCoverPage"/>
              <w:spacing w:after="0"/>
              <w:rPr>
                <w:b/>
                <w:i/>
                <w:noProof/>
                <w:sz w:val="8"/>
                <w:szCs w:val="8"/>
              </w:rPr>
            </w:pPr>
          </w:p>
        </w:tc>
        <w:tc>
          <w:tcPr>
            <w:tcW w:w="6946" w:type="dxa"/>
            <w:gridSpan w:val="9"/>
            <w:tcBorders>
              <w:right w:val="single" w:sz="4" w:space="0" w:color="auto"/>
            </w:tcBorders>
          </w:tcPr>
          <w:p w14:paraId="71C4A204" w14:textId="77777777" w:rsidR="00662A05" w:rsidRDefault="00662A05" w:rsidP="00662A05">
            <w:pPr>
              <w:pStyle w:val="CRCoverPage"/>
              <w:spacing w:after="0"/>
              <w:rPr>
                <w:noProof/>
                <w:sz w:val="8"/>
                <w:szCs w:val="8"/>
              </w:rPr>
            </w:pPr>
          </w:p>
        </w:tc>
      </w:tr>
      <w:tr w:rsidR="00662A05" w14:paraId="678D7BF9" w14:textId="77777777" w:rsidTr="00547111">
        <w:tc>
          <w:tcPr>
            <w:tcW w:w="2694" w:type="dxa"/>
            <w:gridSpan w:val="2"/>
            <w:tcBorders>
              <w:left w:val="single" w:sz="4" w:space="0" w:color="auto"/>
              <w:bottom w:val="single" w:sz="4" w:space="0" w:color="auto"/>
            </w:tcBorders>
          </w:tcPr>
          <w:p w14:paraId="4E5CE1B6" w14:textId="77777777" w:rsidR="00662A05" w:rsidRDefault="00662A05" w:rsidP="00662A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F2D778" w:rsidR="00662A05" w:rsidRDefault="004F1599" w:rsidP="004F1599">
            <w:pPr>
              <w:pStyle w:val="CRCoverPage"/>
              <w:spacing w:after="0"/>
              <w:ind w:left="100"/>
              <w:rPr>
                <w:noProof/>
              </w:rPr>
            </w:pPr>
            <w:r>
              <w:rPr>
                <w:noProof/>
              </w:rPr>
              <w:t>Test case will not be added to ATS</w:t>
            </w:r>
          </w:p>
        </w:tc>
      </w:tr>
      <w:tr w:rsidR="00662A05" w14:paraId="034AF533" w14:textId="77777777" w:rsidTr="00547111">
        <w:tc>
          <w:tcPr>
            <w:tcW w:w="2694" w:type="dxa"/>
            <w:gridSpan w:val="2"/>
          </w:tcPr>
          <w:p w14:paraId="39D9EB5B" w14:textId="77777777" w:rsidR="00662A05" w:rsidRDefault="00662A05" w:rsidP="00662A05">
            <w:pPr>
              <w:pStyle w:val="CRCoverPage"/>
              <w:spacing w:after="0"/>
              <w:rPr>
                <w:b/>
                <w:i/>
                <w:noProof/>
                <w:sz w:val="8"/>
                <w:szCs w:val="8"/>
              </w:rPr>
            </w:pPr>
          </w:p>
        </w:tc>
        <w:tc>
          <w:tcPr>
            <w:tcW w:w="6946" w:type="dxa"/>
            <w:gridSpan w:val="9"/>
          </w:tcPr>
          <w:p w14:paraId="7826CB1C" w14:textId="77777777" w:rsidR="00662A05" w:rsidRDefault="00662A05" w:rsidP="00662A05">
            <w:pPr>
              <w:pStyle w:val="CRCoverPage"/>
              <w:spacing w:after="0"/>
              <w:rPr>
                <w:noProof/>
                <w:sz w:val="8"/>
                <w:szCs w:val="8"/>
              </w:rPr>
            </w:pPr>
          </w:p>
        </w:tc>
      </w:tr>
      <w:tr w:rsidR="00662A05" w14:paraId="6A17D7AC" w14:textId="77777777" w:rsidTr="00547111">
        <w:tc>
          <w:tcPr>
            <w:tcW w:w="2694" w:type="dxa"/>
            <w:gridSpan w:val="2"/>
            <w:tcBorders>
              <w:top w:val="single" w:sz="4" w:space="0" w:color="auto"/>
              <w:left w:val="single" w:sz="4" w:space="0" w:color="auto"/>
            </w:tcBorders>
          </w:tcPr>
          <w:p w14:paraId="6DAD5B19" w14:textId="77777777" w:rsidR="00662A05" w:rsidRDefault="00662A05" w:rsidP="00662A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F81B2A" w:rsidR="00662A05" w:rsidRDefault="005D5B00" w:rsidP="00662A05">
            <w:pPr>
              <w:pStyle w:val="CRCoverPage"/>
              <w:spacing w:after="0"/>
              <w:ind w:left="100"/>
              <w:rPr>
                <w:noProof/>
              </w:rPr>
            </w:pPr>
            <w:r>
              <w:rPr>
                <w:noProof/>
              </w:rPr>
              <w:t>8.1.4.4.1</w:t>
            </w:r>
            <w:r w:rsidR="00662A05">
              <w:rPr>
                <w:noProof/>
              </w:rPr>
              <w:t>.NR5GC</w:t>
            </w:r>
          </w:p>
        </w:tc>
      </w:tr>
      <w:tr w:rsidR="00662A05" w14:paraId="56E1E6C3" w14:textId="77777777" w:rsidTr="00547111">
        <w:tc>
          <w:tcPr>
            <w:tcW w:w="2694" w:type="dxa"/>
            <w:gridSpan w:val="2"/>
            <w:tcBorders>
              <w:left w:val="single" w:sz="4" w:space="0" w:color="auto"/>
            </w:tcBorders>
          </w:tcPr>
          <w:p w14:paraId="2FB9DE77" w14:textId="77777777" w:rsidR="00662A05" w:rsidRDefault="00662A05" w:rsidP="00662A05">
            <w:pPr>
              <w:pStyle w:val="CRCoverPage"/>
              <w:spacing w:after="0"/>
              <w:rPr>
                <w:b/>
                <w:i/>
                <w:noProof/>
                <w:sz w:val="8"/>
                <w:szCs w:val="8"/>
              </w:rPr>
            </w:pPr>
          </w:p>
        </w:tc>
        <w:tc>
          <w:tcPr>
            <w:tcW w:w="6946" w:type="dxa"/>
            <w:gridSpan w:val="9"/>
            <w:tcBorders>
              <w:right w:val="single" w:sz="4" w:space="0" w:color="auto"/>
            </w:tcBorders>
          </w:tcPr>
          <w:p w14:paraId="0898542D" w14:textId="77777777" w:rsidR="00662A05" w:rsidRDefault="00662A05" w:rsidP="00662A05">
            <w:pPr>
              <w:pStyle w:val="CRCoverPage"/>
              <w:spacing w:after="0"/>
              <w:rPr>
                <w:noProof/>
                <w:sz w:val="8"/>
                <w:szCs w:val="8"/>
              </w:rPr>
            </w:pPr>
          </w:p>
        </w:tc>
      </w:tr>
      <w:tr w:rsidR="00662A05" w14:paraId="76F95A8B" w14:textId="77777777" w:rsidTr="00547111">
        <w:tc>
          <w:tcPr>
            <w:tcW w:w="2694" w:type="dxa"/>
            <w:gridSpan w:val="2"/>
            <w:tcBorders>
              <w:left w:val="single" w:sz="4" w:space="0" w:color="auto"/>
            </w:tcBorders>
          </w:tcPr>
          <w:p w14:paraId="335EAB52" w14:textId="77777777" w:rsidR="00662A05" w:rsidRDefault="00662A05" w:rsidP="00662A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62A05" w:rsidRDefault="00662A05" w:rsidP="00662A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62A05" w:rsidRDefault="00662A05" w:rsidP="00662A05">
            <w:pPr>
              <w:pStyle w:val="CRCoverPage"/>
              <w:spacing w:after="0"/>
              <w:jc w:val="center"/>
              <w:rPr>
                <w:b/>
                <w:caps/>
                <w:noProof/>
              </w:rPr>
            </w:pPr>
            <w:r>
              <w:rPr>
                <w:b/>
                <w:caps/>
                <w:noProof/>
              </w:rPr>
              <w:t>N</w:t>
            </w:r>
          </w:p>
        </w:tc>
        <w:tc>
          <w:tcPr>
            <w:tcW w:w="2977" w:type="dxa"/>
            <w:gridSpan w:val="4"/>
          </w:tcPr>
          <w:p w14:paraId="304CCBCB" w14:textId="77777777" w:rsidR="00662A05" w:rsidRDefault="00662A05" w:rsidP="00662A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62A05" w:rsidRDefault="00662A05" w:rsidP="00662A05">
            <w:pPr>
              <w:pStyle w:val="CRCoverPage"/>
              <w:spacing w:after="0"/>
              <w:ind w:left="99"/>
              <w:rPr>
                <w:noProof/>
              </w:rPr>
            </w:pPr>
          </w:p>
        </w:tc>
      </w:tr>
      <w:tr w:rsidR="00662A05" w14:paraId="34ACE2EB" w14:textId="77777777" w:rsidTr="00547111">
        <w:tc>
          <w:tcPr>
            <w:tcW w:w="2694" w:type="dxa"/>
            <w:gridSpan w:val="2"/>
            <w:tcBorders>
              <w:left w:val="single" w:sz="4" w:space="0" w:color="auto"/>
            </w:tcBorders>
          </w:tcPr>
          <w:p w14:paraId="571382F3" w14:textId="77777777" w:rsidR="00662A05" w:rsidRDefault="00662A05" w:rsidP="00662A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62A05" w:rsidRDefault="00662A05" w:rsidP="00662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662A05" w:rsidRDefault="00662A05" w:rsidP="00662A05">
            <w:pPr>
              <w:pStyle w:val="CRCoverPage"/>
              <w:spacing w:after="0"/>
              <w:jc w:val="center"/>
              <w:rPr>
                <w:b/>
                <w:caps/>
                <w:noProof/>
              </w:rPr>
            </w:pPr>
            <w:r>
              <w:rPr>
                <w:b/>
                <w:caps/>
                <w:noProof/>
              </w:rPr>
              <w:t>X</w:t>
            </w:r>
          </w:p>
        </w:tc>
        <w:tc>
          <w:tcPr>
            <w:tcW w:w="2977" w:type="dxa"/>
            <w:gridSpan w:val="4"/>
          </w:tcPr>
          <w:p w14:paraId="7DB274D8" w14:textId="77777777" w:rsidR="00662A05" w:rsidRDefault="00662A05" w:rsidP="00662A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62A05" w:rsidRDefault="00662A05" w:rsidP="00662A05">
            <w:pPr>
              <w:pStyle w:val="CRCoverPage"/>
              <w:spacing w:after="0"/>
              <w:ind w:left="99"/>
              <w:rPr>
                <w:noProof/>
              </w:rPr>
            </w:pPr>
            <w:r>
              <w:rPr>
                <w:noProof/>
              </w:rPr>
              <w:t xml:space="preserve">TS/TR ... CR ... </w:t>
            </w:r>
          </w:p>
        </w:tc>
      </w:tr>
      <w:tr w:rsidR="00662A05" w14:paraId="446DDBAC" w14:textId="77777777" w:rsidTr="00547111">
        <w:tc>
          <w:tcPr>
            <w:tcW w:w="2694" w:type="dxa"/>
            <w:gridSpan w:val="2"/>
            <w:tcBorders>
              <w:left w:val="single" w:sz="4" w:space="0" w:color="auto"/>
            </w:tcBorders>
          </w:tcPr>
          <w:p w14:paraId="678A1AA6" w14:textId="77777777" w:rsidR="00662A05" w:rsidRDefault="00662A05" w:rsidP="00662A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6E0C3C" w:rsidR="00662A05" w:rsidRDefault="00662A05" w:rsidP="00662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36D3F5" w:rsidR="00662A05" w:rsidRDefault="005D5B00" w:rsidP="00662A05">
            <w:pPr>
              <w:pStyle w:val="CRCoverPage"/>
              <w:spacing w:after="0"/>
              <w:jc w:val="center"/>
              <w:rPr>
                <w:b/>
                <w:caps/>
                <w:noProof/>
              </w:rPr>
            </w:pPr>
            <w:r>
              <w:rPr>
                <w:b/>
                <w:caps/>
                <w:noProof/>
              </w:rPr>
              <w:t>X</w:t>
            </w:r>
          </w:p>
        </w:tc>
        <w:tc>
          <w:tcPr>
            <w:tcW w:w="2977" w:type="dxa"/>
            <w:gridSpan w:val="4"/>
          </w:tcPr>
          <w:p w14:paraId="1A4306D9" w14:textId="77777777" w:rsidR="00662A05" w:rsidRDefault="00662A05" w:rsidP="00662A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D83668" w:rsidR="00662A05" w:rsidRDefault="00662A05" w:rsidP="00662A05">
            <w:pPr>
              <w:pStyle w:val="CRCoverPage"/>
              <w:spacing w:after="0"/>
              <w:ind w:left="99"/>
              <w:rPr>
                <w:noProof/>
              </w:rPr>
            </w:pPr>
          </w:p>
        </w:tc>
      </w:tr>
      <w:tr w:rsidR="00662A05" w14:paraId="55C714D2" w14:textId="77777777" w:rsidTr="00547111">
        <w:tc>
          <w:tcPr>
            <w:tcW w:w="2694" w:type="dxa"/>
            <w:gridSpan w:val="2"/>
            <w:tcBorders>
              <w:left w:val="single" w:sz="4" w:space="0" w:color="auto"/>
            </w:tcBorders>
          </w:tcPr>
          <w:p w14:paraId="45913E62" w14:textId="77777777" w:rsidR="00662A05" w:rsidRDefault="00662A05" w:rsidP="00662A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62A05" w:rsidRDefault="00662A05" w:rsidP="00662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662A05" w:rsidRDefault="00662A05" w:rsidP="00662A05">
            <w:pPr>
              <w:pStyle w:val="CRCoverPage"/>
              <w:spacing w:after="0"/>
              <w:jc w:val="center"/>
              <w:rPr>
                <w:b/>
                <w:caps/>
                <w:noProof/>
              </w:rPr>
            </w:pPr>
            <w:r>
              <w:rPr>
                <w:b/>
                <w:caps/>
                <w:noProof/>
              </w:rPr>
              <w:t>X</w:t>
            </w:r>
          </w:p>
        </w:tc>
        <w:tc>
          <w:tcPr>
            <w:tcW w:w="2977" w:type="dxa"/>
            <w:gridSpan w:val="4"/>
          </w:tcPr>
          <w:p w14:paraId="1B4FF921" w14:textId="77777777" w:rsidR="00662A05" w:rsidRDefault="00662A05" w:rsidP="00662A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62A05" w:rsidRDefault="00662A05" w:rsidP="00662A05">
            <w:pPr>
              <w:pStyle w:val="CRCoverPage"/>
              <w:spacing w:after="0"/>
              <w:ind w:left="99"/>
              <w:rPr>
                <w:noProof/>
              </w:rPr>
            </w:pPr>
            <w:r>
              <w:rPr>
                <w:noProof/>
              </w:rPr>
              <w:t xml:space="preserve">TS/TR ... CR ... </w:t>
            </w:r>
          </w:p>
        </w:tc>
      </w:tr>
      <w:tr w:rsidR="00662A05" w14:paraId="60DF82CC" w14:textId="77777777" w:rsidTr="008863B9">
        <w:tc>
          <w:tcPr>
            <w:tcW w:w="2694" w:type="dxa"/>
            <w:gridSpan w:val="2"/>
            <w:tcBorders>
              <w:left w:val="single" w:sz="4" w:space="0" w:color="auto"/>
            </w:tcBorders>
          </w:tcPr>
          <w:p w14:paraId="517696CD" w14:textId="77777777" w:rsidR="00662A05" w:rsidRDefault="00662A05" w:rsidP="00662A05">
            <w:pPr>
              <w:pStyle w:val="CRCoverPage"/>
              <w:spacing w:after="0"/>
              <w:rPr>
                <w:b/>
                <w:i/>
                <w:noProof/>
              </w:rPr>
            </w:pPr>
          </w:p>
        </w:tc>
        <w:tc>
          <w:tcPr>
            <w:tcW w:w="6946" w:type="dxa"/>
            <w:gridSpan w:val="9"/>
            <w:tcBorders>
              <w:right w:val="single" w:sz="4" w:space="0" w:color="auto"/>
            </w:tcBorders>
          </w:tcPr>
          <w:p w14:paraId="4D84207F" w14:textId="77777777" w:rsidR="00662A05" w:rsidRDefault="00662A05" w:rsidP="00662A05">
            <w:pPr>
              <w:pStyle w:val="CRCoverPage"/>
              <w:spacing w:after="0"/>
              <w:rPr>
                <w:noProof/>
              </w:rPr>
            </w:pPr>
          </w:p>
        </w:tc>
      </w:tr>
      <w:tr w:rsidR="00662A05" w14:paraId="556B87B6" w14:textId="77777777" w:rsidTr="008863B9">
        <w:tc>
          <w:tcPr>
            <w:tcW w:w="2694" w:type="dxa"/>
            <w:gridSpan w:val="2"/>
            <w:tcBorders>
              <w:left w:val="single" w:sz="4" w:space="0" w:color="auto"/>
              <w:bottom w:val="single" w:sz="4" w:space="0" w:color="auto"/>
            </w:tcBorders>
          </w:tcPr>
          <w:p w14:paraId="79A9C411" w14:textId="77777777" w:rsidR="00662A05" w:rsidRDefault="00662A05" w:rsidP="00662A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62A05" w:rsidRDefault="00662A05" w:rsidP="00662A05">
            <w:pPr>
              <w:pStyle w:val="CRCoverPage"/>
              <w:spacing w:after="0"/>
              <w:ind w:left="100"/>
              <w:rPr>
                <w:noProof/>
              </w:rPr>
            </w:pPr>
          </w:p>
        </w:tc>
      </w:tr>
      <w:tr w:rsidR="00662A05" w:rsidRPr="008863B9" w14:paraId="45BFE792" w14:textId="77777777" w:rsidTr="008863B9">
        <w:tc>
          <w:tcPr>
            <w:tcW w:w="2694" w:type="dxa"/>
            <w:gridSpan w:val="2"/>
            <w:tcBorders>
              <w:top w:val="single" w:sz="4" w:space="0" w:color="auto"/>
              <w:bottom w:val="single" w:sz="4" w:space="0" w:color="auto"/>
            </w:tcBorders>
          </w:tcPr>
          <w:p w14:paraId="194242DD" w14:textId="77777777" w:rsidR="00662A05" w:rsidRPr="008863B9" w:rsidRDefault="00662A05" w:rsidP="00662A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62A05" w:rsidRPr="008863B9" w:rsidRDefault="00662A05" w:rsidP="00662A05">
            <w:pPr>
              <w:pStyle w:val="CRCoverPage"/>
              <w:spacing w:after="0"/>
              <w:ind w:left="100"/>
              <w:rPr>
                <w:noProof/>
                <w:sz w:val="8"/>
                <w:szCs w:val="8"/>
              </w:rPr>
            </w:pPr>
          </w:p>
        </w:tc>
      </w:tr>
      <w:tr w:rsidR="00662A0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62A05" w:rsidRDefault="00662A05" w:rsidP="00662A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62A05" w:rsidRDefault="00662A05" w:rsidP="00662A0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1" w:name="_Toc95813260"/>
      <w:r w:rsidRPr="00D83A7A">
        <w:rPr>
          <w:rStyle w:val="Emphasis"/>
          <w:rFonts w:cs="Arial"/>
          <w:i w:val="0"/>
        </w:rPr>
        <w:lastRenderedPageBreak/>
        <w:t>Table of Contents</w:t>
      </w:r>
      <w:bookmarkEnd w:id="1"/>
    </w:p>
    <w:p w14:paraId="7E817121" w14:textId="29FCBAA1" w:rsidR="006842C0" w:rsidRDefault="00007D89">
      <w:pPr>
        <w:pStyle w:val="TOC1"/>
        <w:rPr>
          <w:rFonts w:asciiTheme="minorHAnsi"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6842C0" w:rsidRPr="00F946C0">
        <w:rPr>
          <w:rFonts w:cs="Arial"/>
          <w:iCs/>
        </w:rPr>
        <w:t>Table of Contents</w:t>
      </w:r>
      <w:r w:rsidR="006842C0">
        <w:tab/>
      </w:r>
      <w:r w:rsidR="006842C0">
        <w:fldChar w:fldCharType="begin"/>
      </w:r>
      <w:r w:rsidR="006842C0">
        <w:instrText xml:space="preserve"> PAGEREF _Toc95813260 \h </w:instrText>
      </w:r>
      <w:r w:rsidR="006842C0">
        <w:fldChar w:fldCharType="separate"/>
      </w:r>
      <w:r w:rsidR="006842C0">
        <w:t>2</w:t>
      </w:r>
      <w:r w:rsidR="006842C0">
        <w:fldChar w:fldCharType="end"/>
      </w:r>
    </w:p>
    <w:p w14:paraId="46DDECFC" w14:textId="45F35C04" w:rsidR="006842C0" w:rsidRDefault="006842C0">
      <w:pPr>
        <w:pStyle w:val="TOC1"/>
        <w:rPr>
          <w:rFonts w:asciiTheme="minorHAnsi" w:hAnsiTheme="minorHAnsi" w:cstheme="minorBidi"/>
          <w:szCs w:val="22"/>
          <w:lang w:val="en-US"/>
        </w:rPr>
      </w:pPr>
      <w:r>
        <w:rPr>
          <w:lang w:eastAsia="ja-JP"/>
        </w:rPr>
        <w:t>1</w:t>
      </w:r>
      <w:r>
        <w:rPr>
          <w:rFonts w:asciiTheme="minorHAnsi" w:hAnsiTheme="minorHAnsi" w:cstheme="minorBidi"/>
          <w:szCs w:val="22"/>
          <w:lang w:val="en-US"/>
        </w:rPr>
        <w:tab/>
      </w:r>
      <w:r w:rsidRPr="00F946C0">
        <w:rPr>
          <w:b/>
          <w:lang w:eastAsia="ja-JP"/>
        </w:rPr>
        <w:t>Overview</w:t>
      </w:r>
      <w:r>
        <w:tab/>
      </w:r>
      <w:r>
        <w:fldChar w:fldCharType="begin"/>
      </w:r>
      <w:r>
        <w:instrText xml:space="preserve"> PAGEREF _Toc95813261 \h </w:instrText>
      </w:r>
      <w:r>
        <w:fldChar w:fldCharType="separate"/>
      </w:r>
      <w:r>
        <w:t>3</w:t>
      </w:r>
      <w:r>
        <w:fldChar w:fldCharType="end"/>
      </w:r>
    </w:p>
    <w:p w14:paraId="4AD94BE6" w14:textId="7C8A52B9" w:rsidR="006842C0" w:rsidRDefault="006842C0">
      <w:pPr>
        <w:pStyle w:val="TOC2"/>
        <w:rPr>
          <w:rFonts w:asciiTheme="minorHAnsi" w:hAnsiTheme="minorHAnsi" w:cstheme="minorBidi"/>
          <w:sz w:val="22"/>
          <w:szCs w:val="22"/>
          <w:lang w:val="en-US"/>
        </w:rPr>
      </w:pPr>
      <w:r w:rsidRPr="00F946C0">
        <w:rPr>
          <w:b/>
        </w:rPr>
        <w:t>1.1</w:t>
      </w:r>
      <w:r>
        <w:rPr>
          <w:rFonts w:asciiTheme="minorHAnsi" w:hAnsiTheme="minorHAnsi" w:cstheme="minorBidi"/>
          <w:sz w:val="22"/>
          <w:szCs w:val="22"/>
          <w:lang w:val="en-US"/>
        </w:rPr>
        <w:tab/>
      </w:r>
      <w:r w:rsidRPr="00F946C0">
        <w:rPr>
          <w:b/>
        </w:rPr>
        <w:t>Verification Test Summary</w:t>
      </w:r>
      <w:r>
        <w:tab/>
      </w:r>
      <w:r>
        <w:fldChar w:fldCharType="begin"/>
      </w:r>
      <w:r>
        <w:instrText xml:space="preserve"> PAGEREF _Toc95813262 \h </w:instrText>
      </w:r>
      <w:r>
        <w:fldChar w:fldCharType="separate"/>
      </w:r>
      <w:r>
        <w:t>3</w:t>
      </w:r>
      <w:r>
        <w:fldChar w:fldCharType="end"/>
      </w:r>
    </w:p>
    <w:p w14:paraId="0D4193EB" w14:textId="5C3D12DA" w:rsidR="006842C0" w:rsidRDefault="006842C0">
      <w:pPr>
        <w:pStyle w:val="TOC1"/>
        <w:rPr>
          <w:rFonts w:asciiTheme="minorHAnsi" w:hAnsiTheme="minorHAnsi" w:cstheme="minorBidi"/>
          <w:szCs w:val="22"/>
          <w:lang w:val="en-US"/>
        </w:rPr>
      </w:pPr>
      <w:r w:rsidRPr="00F946C0">
        <w:rPr>
          <w:b/>
        </w:rPr>
        <w:t>2</w:t>
      </w:r>
      <w:r>
        <w:rPr>
          <w:rFonts w:asciiTheme="minorHAnsi" w:hAnsiTheme="minorHAnsi" w:cstheme="minorBidi"/>
          <w:szCs w:val="22"/>
          <w:lang w:val="en-US"/>
        </w:rPr>
        <w:tab/>
      </w:r>
      <w:r w:rsidRPr="00F946C0">
        <w:rPr>
          <w:b/>
        </w:rPr>
        <w:t>Corrections required</w:t>
      </w:r>
      <w:r>
        <w:tab/>
      </w:r>
      <w:r>
        <w:fldChar w:fldCharType="begin"/>
      </w:r>
      <w:r>
        <w:instrText xml:space="preserve"> PAGEREF _Toc95813263 \h </w:instrText>
      </w:r>
      <w:r>
        <w:fldChar w:fldCharType="separate"/>
      </w:r>
      <w:r>
        <w:t>3</w:t>
      </w:r>
      <w:r>
        <w:fldChar w:fldCharType="end"/>
      </w:r>
    </w:p>
    <w:p w14:paraId="27D45E49" w14:textId="4ECE8DE8" w:rsidR="006842C0" w:rsidRDefault="006842C0">
      <w:pPr>
        <w:pStyle w:val="TOC2"/>
        <w:rPr>
          <w:rFonts w:asciiTheme="minorHAnsi" w:hAnsiTheme="minorHAnsi" w:cstheme="minorBidi"/>
          <w:sz w:val="22"/>
          <w:szCs w:val="22"/>
          <w:lang w:val="en-US"/>
        </w:rPr>
      </w:pPr>
      <w:r w:rsidRPr="00F946C0">
        <w:rPr>
          <w:b/>
          <w:lang w:val="pt-BR"/>
        </w:rPr>
        <w:t>2.1</w:t>
      </w:r>
      <w:r>
        <w:rPr>
          <w:rFonts w:asciiTheme="minorHAnsi" w:hAnsiTheme="minorHAnsi" w:cstheme="minorBidi"/>
          <w:sz w:val="22"/>
          <w:szCs w:val="22"/>
          <w:lang w:val="en-US"/>
        </w:rPr>
        <w:tab/>
      </w:r>
      <w:r w:rsidRPr="00F946C0">
        <w:rPr>
          <w:b/>
          <w:lang w:val="pt-BR"/>
        </w:rPr>
        <w:t>Change 1</w:t>
      </w:r>
      <w:r>
        <w:tab/>
      </w:r>
      <w:r>
        <w:fldChar w:fldCharType="begin"/>
      </w:r>
      <w:r>
        <w:instrText xml:space="preserve"> PAGEREF _Toc95813264 \h </w:instrText>
      </w:r>
      <w:r>
        <w:fldChar w:fldCharType="separate"/>
      </w:r>
      <w:r>
        <w:t>3</w:t>
      </w:r>
      <w:r>
        <w:fldChar w:fldCharType="end"/>
      </w:r>
    </w:p>
    <w:p w14:paraId="1931EE0A" w14:textId="0CB6C806" w:rsidR="006842C0" w:rsidRDefault="006842C0">
      <w:pPr>
        <w:pStyle w:val="TOC2"/>
        <w:rPr>
          <w:rFonts w:asciiTheme="minorHAnsi" w:hAnsiTheme="minorHAnsi" w:cstheme="minorBidi"/>
          <w:sz w:val="22"/>
          <w:szCs w:val="22"/>
          <w:lang w:val="en-US"/>
        </w:rPr>
      </w:pPr>
      <w:r w:rsidRPr="00F946C0">
        <w:rPr>
          <w:b/>
          <w:lang w:val="pt-BR"/>
        </w:rPr>
        <w:t>2.2</w:t>
      </w:r>
      <w:r>
        <w:rPr>
          <w:rFonts w:asciiTheme="minorHAnsi" w:hAnsiTheme="minorHAnsi" w:cstheme="minorBidi"/>
          <w:sz w:val="22"/>
          <w:szCs w:val="22"/>
          <w:lang w:val="en-US"/>
        </w:rPr>
        <w:tab/>
      </w:r>
      <w:r w:rsidRPr="00F946C0">
        <w:rPr>
          <w:b/>
          <w:lang w:val="pt-BR"/>
        </w:rPr>
        <w:t xml:space="preserve">Change </w:t>
      </w:r>
      <w:r w:rsidRPr="00F946C0">
        <w:rPr>
          <w:b/>
          <w:lang w:val="en-US"/>
        </w:rPr>
        <w:t>2</w:t>
      </w:r>
      <w:r>
        <w:tab/>
      </w:r>
      <w:r>
        <w:fldChar w:fldCharType="begin"/>
      </w:r>
      <w:r>
        <w:instrText xml:space="preserve"> PAGEREF _Toc95813265 \h </w:instrText>
      </w:r>
      <w:r>
        <w:fldChar w:fldCharType="separate"/>
      </w:r>
      <w:r>
        <w:t>5</w:t>
      </w:r>
      <w:r>
        <w:fldChar w:fldCharType="end"/>
      </w:r>
    </w:p>
    <w:p w14:paraId="2B85AF1B" w14:textId="2105A8BA" w:rsidR="006842C0" w:rsidRDefault="006842C0">
      <w:pPr>
        <w:pStyle w:val="TOC1"/>
        <w:rPr>
          <w:rFonts w:asciiTheme="minorHAnsi" w:hAnsiTheme="minorHAnsi" w:cstheme="minorBidi"/>
          <w:szCs w:val="22"/>
          <w:lang w:val="en-US"/>
        </w:rPr>
      </w:pPr>
      <w:r w:rsidRPr="00F946C0">
        <w:rPr>
          <w:rFonts w:cs="Arial"/>
          <w:b/>
        </w:rPr>
        <w:t>3</w:t>
      </w:r>
      <w:r>
        <w:rPr>
          <w:rFonts w:asciiTheme="minorHAnsi" w:hAnsiTheme="minorHAnsi" w:cstheme="minorBidi"/>
          <w:szCs w:val="22"/>
          <w:lang w:val="en-US"/>
        </w:rPr>
        <w:tab/>
      </w:r>
      <w:r w:rsidRPr="00F946C0">
        <w:rPr>
          <w:rFonts w:cs="Arial"/>
          <w:b/>
        </w:rPr>
        <w:t>Branches executed</w:t>
      </w:r>
      <w:r>
        <w:tab/>
      </w:r>
      <w:r>
        <w:fldChar w:fldCharType="begin"/>
      </w:r>
      <w:r>
        <w:instrText xml:space="preserve"> PAGEREF _Toc95813266 \h </w:instrText>
      </w:r>
      <w:r>
        <w:fldChar w:fldCharType="separate"/>
      </w:r>
      <w:r>
        <w:t>12</w:t>
      </w:r>
      <w:r>
        <w:fldChar w:fldCharType="end"/>
      </w:r>
    </w:p>
    <w:p w14:paraId="429B5E7F" w14:textId="44A4E304" w:rsidR="006842C0" w:rsidRDefault="006842C0">
      <w:pPr>
        <w:pStyle w:val="TOC1"/>
        <w:rPr>
          <w:rFonts w:asciiTheme="minorHAnsi" w:hAnsiTheme="minorHAnsi" w:cstheme="minorBidi"/>
          <w:szCs w:val="22"/>
          <w:lang w:val="en-US"/>
        </w:rPr>
      </w:pPr>
      <w:r w:rsidRPr="00F946C0">
        <w:rPr>
          <w:rFonts w:cs="Arial"/>
          <w:b/>
        </w:rPr>
        <w:t>4</w:t>
      </w:r>
      <w:r>
        <w:rPr>
          <w:rFonts w:asciiTheme="minorHAnsi" w:hAnsiTheme="minorHAnsi" w:cstheme="minorBidi"/>
          <w:szCs w:val="22"/>
          <w:lang w:val="en-US"/>
        </w:rPr>
        <w:tab/>
      </w:r>
      <w:r w:rsidRPr="00F946C0">
        <w:rPr>
          <w:rFonts w:cs="Arial"/>
          <w:b/>
        </w:rPr>
        <w:t>Execution Log Files</w:t>
      </w:r>
      <w:r>
        <w:tab/>
      </w:r>
      <w:r>
        <w:fldChar w:fldCharType="begin"/>
      </w:r>
      <w:r>
        <w:instrText xml:space="preserve"> PAGEREF _Toc95813267 \h </w:instrText>
      </w:r>
      <w:r>
        <w:fldChar w:fldCharType="separate"/>
      </w:r>
      <w:r>
        <w:t>13</w:t>
      </w:r>
      <w:r>
        <w:fldChar w:fldCharType="end"/>
      </w:r>
    </w:p>
    <w:p w14:paraId="5D85171C" w14:textId="4CD491A3" w:rsidR="006842C0" w:rsidRDefault="006842C0">
      <w:pPr>
        <w:pStyle w:val="TOC2"/>
        <w:rPr>
          <w:rFonts w:asciiTheme="minorHAnsi" w:hAnsiTheme="minorHAnsi" w:cstheme="minorBidi"/>
          <w:sz w:val="22"/>
          <w:szCs w:val="22"/>
          <w:lang w:val="en-US"/>
        </w:rPr>
      </w:pPr>
      <w:r w:rsidRPr="00F946C0">
        <w:rPr>
          <w:rFonts w:cs="Arial"/>
          <w:b/>
        </w:rPr>
        <w:t>4.1</w:t>
      </w:r>
      <w:r>
        <w:rPr>
          <w:rFonts w:asciiTheme="minorHAnsi" w:hAnsiTheme="minorHAnsi" w:cstheme="minorBidi"/>
          <w:sz w:val="22"/>
          <w:szCs w:val="22"/>
          <w:lang w:val="en-US"/>
        </w:rPr>
        <w:tab/>
      </w:r>
      <w:r w:rsidRPr="00F946C0">
        <w:rPr>
          <w:rFonts w:cs="Arial"/>
          <w:b/>
        </w:rPr>
        <w:t>HiSilicon Balong 5000</w:t>
      </w:r>
      <w:r>
        <w:tab/>
      </w:r>
      <w:r>
        <w:fldChar w:fldCharType="begin"/>
      </w:r>
      <w:r>
        <w:instrText xml:space="preserve"> PAGEREF _Toc95813268 \h </w:instrText>
      </w:r>
      <w:r>
        <w:fldChar w:fldCharType="separate"/>
      </w:r>
      <w:r>
        <w:t>13</w:t>
      </w:r>
      <w:r>
        <w:fldChar w:fldCharType="end"/>
      </w:r>
    </w:p>
    <w:p w14:paraId="55D4795E" w14:textId="78134313" w:rsidR="006842C0" w:rsidRDefault="006842C0">
      <w:pPr>
        <w:pStyle w:val="TOC1"/>
        <w:rPr>
          <w:rFonts w:asciiTheme="minorHAnsi" w:hAnsiTheme="minorHAnsi" w:cstheme="minorBidi"/>
          <w:szCs w:val="22"/>
          <w:lang w:val="en-US"/>
        </w:rPr>
      </w:pPr>
      <w:r w:rsidRPr="00F946C0">
        <w:rPr>
          <w:rFonts w:cs="Arial"/>
          <w:b/>
        </w:rPr>
        <w:t>5</w:t>
      </w:r>
      <w:r>
        <w:rPr>
          <w:rFonts w:asciiTheme="minorHAnsi" w:hAnsiTheme="minorHAnsi" w:cstheme="minorBidi"/>
          <w:szCs w:val="22"/>
          <w:lang w:val="en-US"/>
        </w:rPr>
        <w:tab/>
      </w:r>
      <w:r w:rsidRPr="00F946C0">
        <w:rPr>
          <w:rFonts w:cs="Arial"/>
          <w:b/>
        </w:rPr>
        <w:t>References</w:t>
      </w:r>
      <w:r>
        <w:tab/>
      </w:r>
      <w:r>
        <w:fldChar w:fldCharType="begin"/>
      </w:r>
      <w:r>
        <w:instrText xml:space="preserve"> PAGEREF _Toc95813269 \h </w:instrText>
      </w:r>
      <w:r>
        <w:fldChar w:fldCharType="separate"/>
      </w:r>
      <w:r>
        <w:t>13</w:t>
      </w:r>
      <w:r>
        <w:fldChar w:fldCharType="end"/>
      </w:r>
    </w:p>
    <w:p w14:paraId="325A0C2F" w14:textId="5340F013" w:rsidR="00007D89" w:rsidRDefault="00007D89" w:rsidP="00007D89">
      <w:pPr>
        <w:rPr>
          <w:b/>
          <w:sz w:val="24"/>
          <w:lang w:eastAsia="ja-JP"/>
        </w:rPr>
      </w:pPr>
      <w:r>
        <w:rPr>
          <w:rFonts w:cs="Arial"/>
          <w:noProof/>
        </w:rPr>
        <w:fldChar w:fldCharType="end"/>
      </w:r>
      <w:r>
        <w:rPr>
          <w:lang w:val="pt-BR"/>
        </w:rPr>
        <w:br w:type="page"/>
      </w:r>
    </w:p>
    <w:p w14:paraId="60CF11B4" w14:textId="295017F8" w:rsidR="00662A05" w:rsidRDefault="00007D89" w:rsidP="00662A05">
      <w:pPr>
        <w:pStyle w:val="Heading1"/>
        <w:numPr>
          <w:ilvl w:val="0"/>
          <w:numId w:val="1"/>
        </w:numPr>
        <w:autoSpaceDN w:val="0"/>
        <w:rPr>
          <w:lang w:eastAsia="ja-JP"/>
        </w:rPr>
      </w:pPr>
      <w:bookmarkStart w:id="2" w:name="_Toc122434485"/>
      <w:bookmarkStart w:id="3" w:name="_Toc95813261"/>
      <w:r w:rsidRPr="00662A05">
        <w:rPr>
          <w:b/>
          <w:lang w:eastAsia="ja-JP"/>
        </w:rPr>
        <w:lastRenderedPageBreak/>
        <w:t>Overview</w:t>
      </w:r>
      <w:bookmarkEnd w:id="2"/>
      <w:bookmarkEnd w:id="3"/>
    </w:p>
    <w:p w14:paraId="45016F00" w14:textId="3603120E" w:rsidR="00007D89" w:rsidRPr="00662A05" w:rsidRDefault="00007D89" w:rsidP="00007D89">
      <w:pPr>
        <w:pBdr>
          <w:top w:val="single" w:sz="4" w:space="1" w:color="00B050"/>
          <w:left w:val="single" w:sz="4" w:space="4" w:color="00B050"/>
          <w:bottom w:val="single" w:sz="4" w:space="1" w:color="00B050"/>
          <w:right w:val="single" w:sz="4" w:space="4" w:color="00B050"/>
        </w:pBdr>
        <w:rPr>
          <w:rFonts w:cs="Arial"/>
          <w:lang w:eastAsia="en-GB"/>
        </w:rPr>
      </w:pPr>
      <w:r w:rsidRPr="00662A05">
        <w:rPr>
          <w:rFonts w:cs="Arial"/>
        </w:rPr>
        <w:t xml:space="preserve">This document lists all the essential changes needed to correct problems in the TTCN implementation of test case </w:t>
      </w:r>
      <w:r w:rsidR="005D5B00">
        <w:rPr>
          <w:rFonts w:cs="Arial"/>
        </w:rPr>
        <w:t>8.1.4.4.1</w:t>
      </w:r>
      <w:r w:rsidRPr="00662A05">
        <w:rPr>
          <w:rFonts w:cs="Arial"/>
        </w:rPr>
        <w:t xml:space="preserve"> which is part of the </w:t>
      </w:r>
      <w:r w:rsidR="00662A05" w:rsidRPr="00662A05">
        <w:rPr>
          <w:rFonts w:cs="Arial"/>
        </w:rPr>
        <w:t>5G NR5GC</w:t>
      </w:r>
      <w:r w:rsidRPr="00662A05">
        <w:rPr>
          <w:rFonts w:cs="Arial"/>
        </w:rPr>
        <w:t xml:space="preserve"> test suite. </w:t>
      </w:r>
    </w:p>
    <w:p w14:paraId="630C1A41" w14:textId="77777777" w:rsidR="00007D89" w:rsidRPr="00662A05" w:rsidRDefault="00007D89" w:rsidP="00007D89">
      <w:pPr>
        <w:pBdr>
          <w:top w:val="single" w:sz="4" w:space="1" w:color="00B050"/>
          <w:left w:val="single" w:sz="4" w:space="4" w:color="00B050"/>
          <w:bottom w:val="single" w:sz="4" w:space="1" w:color="00B050"/>
          <w:right w:val="single" w:sz="4" w:space="4" w:color="00B050"/>
        </w:pBdr>
        <w:rPr>
          <w:rFonts w:cs="Arial"/>
          <w:lang w:eastAsia="ja-JP"/>
        </w:rPr>
      </w:pPr>
      <w:r w:rsidRPr="00662A05">
        <w:rPr>
          <w:rFonts w:cs="Arial"/>
        </w:rPr>
        <w:t>With these changes applied the test case can be demonstrated to run with one or more UEs (see section 4). E</w:t>
      </w:r>
      <w:r w:rsidRPr="00662A05">
        <w:rPr>
          <w:rFonts w:cs="Arial"/>
          <w:lang w:eastAsia="ja-JP"/>
        </w:rPr>
        <w:t xml:space="preserve">xecution log files are provided as evidence. </w:t>
      </w:r>
    </w:p>
    <w:p w14:paraId="625825D9" w14:textId="47ED01A6" w:rsidR="00007D89" w:rsidRPr="00662A05"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sidRPr="00662A05">
        <w:rPr>
          <w:rFonts w:cs="Arial"/>
          <w:b/>
          <w:sz w:val="24"/>
          <w:lang w:eastAsia="ja-JP"/>
        </w:rPr>
        <w:t>Contact:</w:t>
      </w:r>
      <w:r w:rsidRPr="00662A05">
        <w:rPr>
          <w:rFonts w:cs="Arial"/>
          <w:b/>
          <w:sz w:val="24"/>
          <w:lang w:eastAsia="ja-JP"/>
        </w:rPr>
        <w:tab/>
      </w:r>
      <w:r w:rsidR="00662A05" w:rsidRPr="00662A05">
        <w:rPr>
          <w:rFonts w:cs="Arial"/>
          <w:sz w:val="24"/>
          <w:lang w:eastAsia="ja-JP"/>
        </w:rPr>
        <w:t>Shaun Harry</w:t>
      </w:r>
      <w:r w:rsidRPr="00662A05">
        <w:rPr>
          <w:rFonts w:cs="Arial"/>
          <w:sz w:val="24"/>
          <w:lang w:eastAsia="ja-JP"/>
        </w:rPr>
        <w:br/>
      </w:r>
      <w:r w:rsidRPr="00662A05">
        <w:rPr>
          <w:rFonts w:cs="Arial"/>
          <w:b/>
          <w:lang w:eastAsia="ja-JP"/>
        </w:rPr>
        <w:tab/>
      </w:r>
      <w:r w:rsidR="00662A05" w:rsidRPr="00662A05">
        <w:rPr>
          <w:rFonts w:cs="Arial"/>
          <w:b/>
          <w:lang w:eastAsia="ja-JP"/>
        </w:rPr>
        <w:t>shaun.harry@keysight.com</w:t>
      </w:r>
    </w:p>
    <w:p w14:paraId="6AB0E7CC" w14:textId="2BDC9597" w:rsidR="00007D89" w:rsidRPr="00662A05" w:rsidRDefault="00007D89" w:rsidP="00007D89">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4" w:name="_Toc95813262"/>
      <w:r w:rsidRPr="00662A05">
        <w:rPr>
          <w:b/>
        </w:rPr>
        <w:t>Verification Test Summary</w:t>
      </w:r>
      <w:bookmarkEnd w:id="4"/>
      <w:r w:rsidRPr="00662A05">
        <w:rPr>
          <w:b/>
        </w:rPr>
        <w:t xml:space="preserve"> </w:t>
      </w:r>
    </w:p>
    <w:p w14:paraId="1FB96184" w14:textId="4A040F90" w:rsidR="00007D89" w:rsidRPr="00662A05"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662A05">
        <w:rPr>
          <w:rFonts w:cs="Arial"/>
          <w:b/>
          <w:lang w:eastAsia="ja-JP"/>
        </w:rPr>
        <w:t xml:space="preserve">Test Case: </w:t>
      </w:r>
      <w:r w:rsidRPr="00662A05">
        <w:rPr>
          <w:rFonts w:cs="Arial"/>
          <w:b/>
          <w:lang w:eastAsia="ja-JP"/>
        </w:rPr>
        <w:tab/>
      </w:r>
      <w:r w:rsidR="005D5B00">
        <w:rPr>
          <w:rFonts w:cs="Arial"/>
          <w:lang w:eastAsia="ja-JP"/>
        </w:rPr>
        <w:t>8.1.4.4.1</w:t>
      </w:r>
    </w:p>
    <w:p w14:paraId="763E129C" w14:textId="00B444B6" w:rsidR="00662A05" w:rsidRPr="00662A05" w:rsidRDefault="00007D89" w:rsidP="00662A05">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662A05">
        <w:rPr>
          <w:rFonts w:cs="Arial"/>
          <w:b/>
          <w:lang w:eastAsia="ja-JP"/>
        </w:rPr>
        <w:t>ATS Version:</w:t>
      </w:r>
      <w:r w:rsidRPr="00662A05">
        <w:rPr>
          <w:rFonts w:cs="Arial"/>
          <w:b/>
          <w:lang w:eastAsia="ja-JP"/>
        </w:rPr>
        <w:tab/>
      </w:r>
      <w:r w:rsidR="00662A05" w:rsidRPr="00662A05">
        <w:rPr>
          <w:rFonts w:cs="Arial"/>
          <w:lang w:eastAsia="ja-JP"/>
        </w:rPr>
        <w:t>iwd-TTCN3-B2020-09_D12wk49</w:t>
      </w:r>
      <w:r w:rsidR="00662A05">
        <w:rPr>
          <w:rFonts w:cs="Arial"/>
          <w:lang w:eastAsia="ja-JP"/>
        </w:rPr>
        <w:tab/>
      </w:r>
    </w:p>
    <w:p w14:paraId="5935975D" w14:textId="77777777" w:rsidR="00662A05" w:rsidRPr="00662A05" w:rsidRDefault="00007D89" w:rsidP="00662A05">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662A05">
        <w:rPr>
          <w:rFonts w:cs="Arial"/>
          <w:b/>
          <w:lang w:eastAsia="ja-JP"/>
        </w:rPr>
        <w:t>System Simulator used:</w:t>
      </w:r>
      <w:r w:rsidRPr="00662A05">
        <w:rPr>
          <w:rFonts w:cs="Arial"/>
          <w:b/>
          <w:lang w:eastAsia="ja-JP"/>
        </w:rPr>
        <w:tab/>
      </w:r>
      <w:r w:rsidR="00662A05" w:rsidRPr="00662A05">
        <w:rPr>
          <w:rFonts w:cs="Arial"/>
          <w:lang w:eastAsia="ja-JP"/>
        </w:rPr>
        <w:t>Keysight S8704A Protocol Conformance Toolset</w:t>
      </w:r>
    </w:p>
    <w:p w14:paraId="200AF2F0" w14:textId="6C01D4AE" w:rsidR="00007D89" w:rsidRPr="00662A05"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662A05">
        <w:rPr>
          <w:rFonts w:cs="Arial"/>
          <w:b/>
          <w:lang w:eastAsia="ja-JP"/>
        </w:rPr>
        <w:t>UE used:</w:t>
      </w:r>
      <w:r w:rsidRPr="00662A05">
        <w:rPr>
          <w:rFonts w:cs="Arial"/>
          <w:b/>
          <w:lang w:eastAsia="ja-JP"/>
        </w:rPr>
        <w:tab/>
      </w:r>
      <w:r w:rsidR="005D5B00">
        <w:rPr>
          <w:rFonts w:cs="Arial"/>
          <w:b/>
          <w:lang w:eastAsia="ja-JP"/>
        </w:rPr>
        <w:t xml:space="preserve">Samsung </w:t>
      </w:r>
      <w:r w:rsidR="005D5B00" w:rsidRPr="005D5B00">
        <w:rPr>
          <w:rFonts w:cs="Arial"/>
          <w:b/>
          <w:lang w:eastAsia="ja-JP"/>
        </w:rPr>
        <w:t>SM-G996B</w:t>
      </w:r>
    </w:p>
    <w:p w14:paraId="5F16AF30" w14:textId="77777777" w:rsidR="00007D89"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044BA1A7" w14:textId="77777777" w:rsidR="00007D89" w:rsidRDefault="00007D89" w:rsidP="00007D89"/>
    <w:p w14:paraId="0D70BD53" w14:textId="0EAA67FB" w:rsidR="00007D89" w:rsidRDefault="00007D89" w:rsidP="00FC2058">
      <w:pPr>
        <w:pStyle w:val="Heading1"/>
        <w:numPr>
          <w:ilvl w:val="0"/>
          <w:numId w:val="1"/>
        </w:numPr>
        <w:overflowPunct w:val="0"/>
        <w:autoSpaceDE w:val="0"/>
        <w:autoSpaceDN w:val="0"/>
        <w:adjustRightInd w:val="0"/>
        <w:rPr>
          <w:b/>
        </w:rPr>
      </w:pPr>
      <w:bookmarkStart w:id="5" w:name="_Toc122434488"/>
      <w:bookmarkStart w:id="6" w:name="_Toc295288959"/>
      <w:bookmarkStart w:id="7" w:name="_Toc95813263"/>
      <w:r w:rsidRPr="00854C55">
        <w:rPr>
          <w:b/>
        </w:rPr>
        <w:t>Corrections require</w:t>
      </w:r>
      <w:bookmarkEnd w:id="5"/>
      <w:bookmarkEnd w:id="6"/>
      <w:r w:rsidR="00FC2058">
        <w:rPr>
          <w:b/>
        </w:rPr>
        <w:t>d</w:t>
      </w:r>
      <w:bookmarkEnd w:id="7"/>
    </w:p>
    <w:p w14:paraId="3A63BBA9" w14:textId="32E57338" w:rsidR="00564DEC" w:rsidRPr="00564DEC" w:rsidRDefault="00564DEC" w:rsidP="00564DEC">
      <w:r>
        <w:t>In addition to the below changes, the common changes of R5s220271 are also required and applied.</w:t>
      </w:r>
    </w:p>
    <w:p w14:paraId="3D5077EF" w14:textId="4E1EF113" w:rsidR="00564DEC" w:rsidRDefault="00564DEC" w:rsidP="00564DEC">
      <w:pPr>
        <w:keepNext/>
        <w:keepLines/>
        <w:spacing w:before="180"/>
        <w:outlineLvl w:val="1"/>
        <w:rPr>
          <w:lang w:val="en-US" w:eastAsia="en-GB"/>
        </w:rPr>
      </w:pPr>
      <w:r>
        <w:rPr>
          <w:rFonts w:ascii="Arial" w:hAnsi="Arial" w:cs="Arial"/>
          <w:sz w:val="28"/>
          <w:szCs w:val="28"/>
          <w:lang w:eastAsia="x-none"/>
        </w:rPr>
        <w:t xml:space="preserve">2.1 </w:t>
      </w:r>
      <w:r w:rsidRPr="00E751F5">
        <w:rPr>
          <w:rFonts w:ascii="Arial" w:hAnsi="Arial" w:cs="Arial"/>
          <w:sz w:val="28"/>
          <w:szCs w:val="28"/>
          <w:lang w:eastAsia="x-none"/>
        </w:rPr>
        <w:t xml:space="preserve">Change </w:t>
      </w:r>
      <w:r>
        <w:rPr>
          <w:rFonts w:ascii="Arial" w:hAnsi="Arial" w:cs="Arial"/>
          <w:sz w:val="28"/>
          <w:szCs w:val="28"/>
          <w:lang w:eastAsia="x-none"/>
        </w:rPr>
        <w:t>1</w:t>
      </w:r>
    </w:p>
    <w:tbl>
      <w:tblPr>
        <w:tblW w:w="9645" w:type="dxa"/>
        <w:tblInd w:w="70" w:type="dxa"/>
        <w:tblCellMar>
          <w:left w:w="0" w:type="dxa"/>
          <w:right w:w="0" w:type="dxa"/>
        </w:tblCellMar>
        <w:tblLook w:val="04A0" w:firstRow="1" w:lastRow="0" w:firstColumn="1" w:lastColumn="0" w:noHBand="0" w:noVBand="1"/>
      </w:tblPr>
      <w:tblGrid>
        <w:gridCol w:w="1986"/>
        <w:gridCol w:w="7659"/>
      </w:tblGrid>
      <w:tr w:rsidR="00564DEC" w14:paraId="4D2E56EC" w14:textId="77777777" w:rsidTr="00683841">
        <w:trPr>
          <w:trHeight w:val="447"/>
        </w:trPr>
        <w:tc>
          <w:tcPr>
            <w:tcW w:w="1985"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14:paraId="5315D840" w14:textId="77777777" w:rsidR="00564DEC" w:rsidRDefault="00564DEC" w:rsidP="00683841">
            <w:pPr>
              <w:spacing w:before="40" w:after="40"/>
              <w:rPr>
                <w:rFonts w:ascii="Arial" w:hAnsi="Arial" w:cs="Arial"/>
                <w:b/>
                <w:bCs/>
              </w:rPr>
            </w:pPr>
            <w:r>
              <w:rPr>
                <w:rFonts w:ascii="Arial" w:hAnsi="Arial" w:cs="Arial"/>
                <w:b/>
                <w:bCs/>
              </w:rPr>
              <w:t>Function name</w:t>
            </w:r>
          </w:p>
        </w:tc>
        <w:tc>
          <w:tcPr>
            <w:tcW w:w="7654"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0815F395" w14:textId="77777777" w:rsidR="00564DEC" w:rsidRDefault="00564DEC" w:rsidP="00683841">
            <w:pPr>
              <w:rPr>
                <w:sz w:val="22"/>
                <w:szCs w:val="22"/>
              </w:rPr>
            </w:pPr>
            <w:r>
              <w:t>fl_TC_8_1_4_4_1_TestBody</w:t>
            </w:r>
            <w:r w:rsidRPr="0049287B">
              <w:rPr>
                <w:rFonts w:ascii="Arial" w:hAnsi="Arial" w:cs="Arial"/>
                <w:lang w:val="en-SG"/>
              </w:rPr>
              <w:t xml:space="preserve"> ()</w:t>
            </w:r>
          </w:p>
        </w:tc>
      </w:tr>
      <w:tr w:rsidR="00564DEC" w14:paraId="0DBD01FF" w14:textId="77777777" w:rsidTr="00683841">
        <w:trPr>
          <w:trHeight w:val="452"/>
        </w:trPr>
        <w:tc>
          <w:tcPr>
            <w:tcW w:w="198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5C973A1" w14:textId="77777777" w:rsidR="00564DEC" w:rsidRDefault="00564DEC" w:rsidP="00683841">
            <w:pPr>
              <w:spacing w:before="40" w:after="40"/>
              <w:rPr>
                <w:rFonts w:ascii="Arial" w:hAnsi="Arial" w:cs="Arial"/>
                <w:b/>
                <w:bCs/>
              </w:rPr>
            </w:pPr>
            <w:r>
              <w:rPr>
                <w:rFonts w:ascii="Arial" w:hAnsi="Arial" w:cs="Arial"/>
                <w:b/>
                <w:bCs/>
              </w:rPr>
              <w:t>Reason for change</w:t>
            </w:r>
          </w:p>
        </w:tc>
        <w:tc>
          <w:tcPr>
            <w:tcW w:w="7654" w:type="dxa"/>
            <w:tcBorders>
              <w:top w:val="nil"/>
              <w:left w:val="nil"/>
              <w:bottom w:val="single" w:sz="8" w:space="0" w:color="auto"/>
              <w:right w:val="single" w:sz="8" w:space="0" w:color="auto"/>
            </w:tcBorders>
            <w:tcMar>
              <w:top w:w="0" w:type="dxa"/>
              <w:left w:w="70" w:type="dxa"/>
              <w:bottom w:w="0" w:type="dxa"/>
              <w:right w:w="70" w:type="dxa"/>
            </w:tcMar>
            <w:hideMark/>
          </w:tcPr>
          <w:p w14:paraId="1C659D70" w14:textId="1A1DE917" w:rsidR="00564DEC" w:rsidRPr="00886692" w:rsidRDefault="00564DEC" w:rsidP="00564DEC">
            <w:pPr>
              <w:numPr>
                <w:ilvl w:val="0"/>
                <w:numId w:val="10"/>
              </w:numPr>
              <w:rPr>
                <w:rFonts w:ascii="Arial" w:hAnsi="Arial" w:cs="Arial"/>
              </w:rPr>
            </w:pPr>
            <w:r w:rsidRPr="00886692">
              <w:rPr>
                <w:rFonts w:ascii="Arial" w:hAnsi="Arial" w:cs="Arial"/>
              </w:rPr>
              <w:t>At step 2, 10 &amp; 17, The SS transmits an RRCReconfiguration message including ConditionalReconfiguration. Security Keys are not updated as per the specific message contents. Hence there is no need for SS to regenerate the Security Keys. However corresponding parameter of function f_NR5GC_CHO_RRCReconfiguration_SSConfig is set as true by default to indicate Key has been refreshed.</w:t>
            </w:r>
          </w:p>
          <w:p w14:paraId="0155A324" w14:textId="4C6BD2B0" w:rsidR="00564DEC" w:rsidRPr="00886692" w:rsidRDefault="00564DEC" w:rsidP="00564DEC">
            <w:pPr>
              <w:numPr>
                <w:ilvl w:val="0"/>
                <w:numId w:val="10"/>
              </w:numPr>
              <w:rPr>
                <w:rFonts w:ascii="Arial" w:hAnsi="Arial" w:cs="Arial"/>
              </w:rPr>
            </w:pPr>
            <w:r w:rsidRPr="00886692">
              <w:rPr>
                <w:rFonts w:ascii="Arial" w:hAnsi="Arial" w:cs="Arial"/>
              </w:rPr>
              <w:t>RACH preamble is expected at step #3 ,#11, &amp; step 18. However in</w:t>
            </w:r>
            <w:r w:rsidR="00886692">
              <w:rPr>
                <w:rFonts w:ascii="Arial" w:hAnsi="Arial" w:cs="Arial"/>
              </w:rPr>
              <w:t xml:space="preserve"> </w:t>
            </w:r>
            <w:r w:rsidRPr="00886692">
              <w:rPr>
                <w:rFonts w:ascii="Arial" w:hAnsi="Arial" w:cs="Arial"/>
              </w:rPr>
              <w:t>order for the TTCN to handle this, RACH preamble reception need</w:t>
            </w:r>
            <w:r w:rsidR="00886692">
              <w:rPr>
                <w:rFonts w:ascii="Arial" w:hAnsi="Arial" w:cs="Arial"/>
              </w:rPr>
              <w:t>s</w:t>
            </w:r>
            <w:r w:rsidRPr="00886692">
              <w:rPr>
                <w:rFonts w:ascii="Arial" w:hAnsi="Arial" w:cs="Arial"/>
              </w:rPr>
              <w:t xml:space="preserve"> to be enabled before receiving and disabled after receiving the RACH.</w:t>
            </w:r>
          </w:p>
          <w:p w14:paraId="4D603A33" w14:textId="0883E369" w:rsidR="00564DEC" w:rsidRPr="00886692" w:rsidRDefault="00564DEC" w:rsidP="00564DEC">
            <w:pPr>
              <w:numPr>
                <w:ilvl w:val="0"/>
                <w:numId w:val="10"/>
              </w:numPr>
              <w:rPr>
                <w:rFonts w:ascii="Arial" w:hAnsi="Arial" w:cs="Arial"/>
              </w:rPr>
            </w:pPr>
            <w:r w:rsidRPr="00886692">
              <w:rPr>
                <w:rFonts w:ascii="Arial" w:hAnsi="Arial" w:cs="Arial"/>
              </w:rPr>
              <w:t>At Step 9: The SS transmits an RRCReconfiguration message including MeasConfig and ConditionalReconfiguration to set NR Cell 1 and NR Cell 4 as target candidate cells and configure event A5 as trigger event in NR cell 2.  Measurement Object ID shall be added for NR Cell 2 rather than NR Cell 1. p_SourceCellId &amp; p_TargetCellId shall be NR Cell 2 &amp; NR Cell 4 rather than NR Cell 1 &amp; 2.</w:t>
            </w:r>
          </w:p>
          <w:p w14:paraId="7FA5911D" w14:textId="46B7F4A2" w:rsidR="00564DEC" w:rsidRPr="00233AF7" w:rsidRDefault="00564DEC" w:rsidP="00564DEC">
            <w:pPr>
              <w:numPr>
                <w:ilvl w:val="0"/>
                <w:numId w:val="10"/>
              </w:numPr>
              <w:rPr>
                <w:rFonts w:ascii="Arial" w:hAnsi="Arial" w:cs="Arial"/>
              </w:rPr>
            </w:pPr>
            <w:r w:rsidRPr="00886692">
              <w:rPr>
                <w:rFonts w:ascii="Arial" w:hAnsi="Arial" w:cs="Arial"/>
              </w:rPr>
              <w:t>At Step 16: The SS transmits an RRCReconfiguration message including MeasConfig and ConditionalReconfiguration for intra-frequency event A3 and A5 in NR cell 4.  Measurement Object ID shall be added for NR Cell 4 rather than NR Cell 1</w:t>
            </w:r>
          </w:p>
        </w:tc>
      </w:tr>
      <w:tr w:rsidR="00564DEC" w14:paraId="6D7BE2F5" w14:textId="77777777" w:rsidTr="00683841">
        <w:tc>
          <w:tcPr>
            <w:tcW w:w="198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7023BE0" w14:textId="77777777" w:rsidR="00564DEC" w:rsidRDefault="00564DEC" w:rsidP="00683841">
            <w:pPr>
              <w:spacing w:before="40" w:after="40"/>
              <w:rPr>
                <w:rFonts w:ascii="Arial" w:hAnsi="Arial" w:cs="Arial"/>
                <w:b/>
                <w:bCs/>
              </w:rPr>
            </w:pPr>
            <w:r>
              <w:rPr>
                <w:rFonts w:ascii="Arial" w:hAnsi="Arial" w:cs="Arial"/>
                <w:b/>
                <w:bCs/>
              </w:rPr>
              <w:t>Summary of change</w:t>
            </w:r>
          </w:p>
        </w:tc>
        <w:tc>
          <w:tcPr>
            <w:tcW w:w="7654" w:type="dxa"/>
            <w:tcBorders>
              <w:top w:val="nil"/>
              <w:left w:val="nil"/>
              <w:bottom w:val="single" w:sz="8" w:space="0" w:color="auto"/>
              <w:right w:val="single" w:sz="8" w:space="0" w:color="auto"/>
            </w:tcBorders>
            <w:tcMar>
              <w:top w:w="0" w:type="dxa"/>
              <w:left w:w="70" w:type="dxa"/>
              <w:bottom w:w="0" w:type="dxa"/>
              <w:right w:w="70" w:type="dxa"/>
            </w:tcMar>
          </w:tcPr>
          <w:p w14:paraId="1BBFC89C" w14:textId="0FBBC318" w:rsidR="00564DEC" w:rsidRPr="00886692" w:rsidRDefault="00564DEC" w:rsidP="00564DEC">
            <w:pPr>
              <w:pStyle w:val="CRCoverPage"/>
              <w:numPr>
                <w:ilvl w:val="0"/>
                <w:numId w:val="11"/>
              </w:numPr>
              <w:spacing w:after="0"/>
              <w:rPr>
                <w:lang w:val="en-SG"/>
              </w:rPr>
            </w:pPr>
            <w:r>
              <w:rPr>
                <w:lang w:val="en-SG"/>
              </w:rPr>
              <w:t xml:space="preserve">Modified parameter </w:t>
            </w:r>
            <w:r w:rsidRPr="001731DD">
              <w:t>p_RBConfig_KeyChange</w:t>
            </w:r>
            <w:r>
              <w:rPr>
                <w:lang w:val="en-SG"/>
              </w:rPr>
              <w:t xml:space="preserve"> in function call </w:t>
            </w:r>
            <w:r>
              <w:t>f_NR5GC_CHO_RRCReconfiguration_SSConfig() to false inorder not to regenerate the security Keys. ( Step 2,  10 &amp; 17)</w:t>
            </w:r>
          </w:p>
          <w:p w14:paraId="162A5419" w14:textId="77777777" w:rsidR="00886692" w:rsidRPr="00233AF7" w:rsidRDefault="00886692" w:rsidP="00886692">
            <w:pPr>
              <w:pStyle w:val="CRCoverPage"/>
              <w:spacing w:after="0"/>
              <w:ind w:left="720"/>
              <w:rPr>
                <w:lang w:val="en-SG"/>
              </w:rPr>
            </w:pPr>
          </w:p>
          <w:p w14:paraId="0D1BAAFB" w14:textId="77777777" w:rsidR="00886692" w:rsidRDefault="00564DEC" w:rsidP="00886692">
            <w:pPr>
              <w:pStyle w:val="CRCoverPage"/>
              <w:numPr>
                <w:ilvl w:val="0"/>
                <w:numId w:val="11"/>
              </w:numPr>
              <w:spacing w:after="0"/>
              <w:rPr>
                <w:lang w:val="en-SG"/>
              </w:rPr>
            </w:pPr>
            <w:r>
              <w:rPr>
                <w:lang w:val="en-SG"/>
              </w:rPr>
              <w:t>Function calls are applied to enable and disable reception of RACH around steps 3, 11 &amp; 18</w:t>
            </w:r>
          </w:p>
          <w:p w14:paraId="797B27C9" w14:textId="77777777" w:rsidR="00886692" w:rsidRDefault="00886692" w:rsidP="00886692">
            <w:pPr>
              <w:pStyle w:val="ListParagraph"/>
            </w:pPr>
          </w:p>
          <w:p w14:paraId="6AF748C0" w14:textId="04B24A9A" w:rsidR="00564DEC" w:rsidRPr="00886692" w:rsidRDefault="00564DEC" w:rsidP="00886692">
            <w:pPr>
              <w:pStyle w:val="CRCoverPage"/>
              <w:numPr>
                <w:ilvl w:val="0"/>
                <w:numId w:val="11"/>
              </w:numPr>
              <w:spacing w:after="0"/>
              <w:rPr>
                <w:lang w:val="en-SG"/>
              </w:rPr>
            </w:pPr>
            <w:r>
              <w:lastRenderedPageBreak/>
              <w:t xml:space="preserve">Step 9: Measurement Object ID is corrected to use NR Cell 2 rather than NR Cell 1. </w:t>
            </w:r>
            <w:r w:rsidRPr="00DC3CD2">
              <w:t>p_SourceCellId</w:t>
            </w:r>
            <w:r>
              <w:t xml:space="preserve"> &amp; </w:t>
            </w:r>
            <w:r w:rsidRPr="00DC3CD2">
              <w:t>p_</w:t>
            </w:r>
            <w:r>
              <w:t>Target</w:t>
            </w:r>
            <w:r w:rsidRPr="00DC3CD2">
              <w:t>CellId</w:t>
            </w:r>
            <w:r>
              <w:t xml:space="preserve"> is corrected to use NR Cell 2 &amp; NR Cell 4 rather than NR Cell 1 &amp; 2.</w:t>
            </w:r>
          </w:p>
          <w:p w14:paraId="4B83FA15" w14:textId="77777777" w:rsidR="00886692" w:rsidRDefault="00886692" w:rsidP="00886692">
            <w:pPr>
              <w:pStyle w:val="ListParagraph"/>
              <w:rPr>
                <w:lang w:val="en-SG"/>
              </w:rPr>
            </w:pPr>
          </w:p>
          <w:p w14:paraId="46E49DBB" w14:textId="77777777" w:rsidR="00886692" w:rsidRPr="00886692" w:rsidRDefault="00886692" w:rsidP="00886692">
            <w:pPr>
              <w:pStyle w:val="CRCoverPage"/>
              <w:spacing w:after="0"/>
              <w:ind w:left="720"/>
              <w:rPr>
                <w:lang w:val="en-SG"/>
              </w:rPr>
            </w:pPr>
          </w:p>
          <w:p w14:paraId="2BAED707" w14:textId="77777777" w:rsidR="00564DEC" w:rsidRDefault="00564DEC" w:rsidP="00564DEC">
            <w:pPr>
              <w:pStyle w:val="CRCoverPage"/>
              <w:numPr>
                <w:ilvl w:val="0"/>
                <w:numId w:val="11"/>
              </w:numPr>
              <w:spacing w:after="0"/>
              <w:rPr>
                <w:lang w:val="en-SG"/>
              </w:rPr>
            </w:pPr>
            <w:r>
              <w:t>Step 16: Measurement Object ID is corrected to use NR Cell 4 rather than NR Cell 1.</w:t>
            </w:r>
          </w:p>
        </w:tc>
      </w:tr>
      <w:tr w:rsidR="00564DEC" w14:paraId="5B6CA031" w14:textId="77777777" w:rsidTr="00683841">
        <w:tc>
          <w:tcPr>
            <w:tcW w:w="198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4BED2C8" w14:textId="77777777" w:rsidR="00564DEC" w:rsidRDefault="00564DEC" w:rsidP="00683841">
            <w:pPr>
              <w:spacing w:before="40" w:after="40"/>
              <w:rPr>
                <w:rFonts w:ascii="Arial" w:hAnsi="Arial" w:cs="Arial"/>
                <w:b/>
                <w:bCs/>
              </w:rPr>
            </w:pPr>
            <w:r>
              <w:rPr>
                <w:rFonts w:ascii="Arial" w:hAnsi="Arial" w:cs="Arial"/>
                <w:b/>
                <w:bCs/>
              </w:rPr>
              <w:lastRenderedPageBreak/>
              <w:t>TTCN module</w:t>
            </w:r>
          </w:p>
        </w:tc>
        <w:tc>
          <w:tcPr>
            <w:tcW w:w="7654" w:type="dxa"/>
            <w:tcBorders>
              <w:top w:val="nil"/>
              <w:left w:val="nil"/>
              <w:bottom w:val="single" w:sz="8" w:space="0" w:color="auto"/>
              <w:right w:val="single" w:sz="8" w:space="0" w:color="auto"/>
            </w:tcBorders>
            <w:tcMar>
              <w:top w:w="0" w:type="dxa"/>
              <w:left w:w="70" w:type="dxa"/>
              <w:bottom w:w="0" w:type="dxa"/>
              <w:right w:w="70" w:type="dxa"/>
            </w:tcMar>
            <w:hideMark/>
          </w:tcPr>
          <w:p w14:paraId="67A90D35" w14:textId="77777777" w:rsidR="00564DEC" w:rsidRDefault="00564DEC" w:rsidP="00683841">
            <w:pPr>
              <w:rPr>
                <w:rFonts w:ascii="Arial" w:hAnsi="Arial" w:cs="Arial"/>
              </w:rPr>
            </w:pPr>
            <w:r w:rsidRPr="00031072">
              <w:rPr>
                <w:rFonts w:ascii="Arial" w:hAnsi="Arial" w:cs="Arial"/>
              </w:rPr>
              <w:t>RRC_Conditional_Handover_NR5GC.ttcn</w:t>
            </w:r>
          </w:p>
        </w:tc>
      </w:tr>
      <w:tr w:rsidR="00564DEC" w14:paraId="3B100C1B" w14:textId="77777777" w:rsidTr="00683841">
        <w:tc>
          <w:tcPr>
            <w:tcW w:w="198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14A4DE4" w14:textId="77777777" w:rsidR="00564DEC" w:rsidRDefault="00564DEC" w:rsidP="00683841">
            <w:pPr>
              <w:spacing w:before="40" w:after="40"/>
              <w:rPr>
                <w:rFonts w:ascii="Arial" w:hAnsi="Arial" w:cs="Arial"/>
                <w:b/>
                <w:bCs/>
                <w:highlight w:val="cyan"/>
              </w:rPr>
            </w:pPr>
            <w:r>
              <w:rPr>
                <w:rFonts w:ascii="Arial" w:hAnsi="Arial" w:cs="Arial"/>
                <w:b/>
                <w:bCs/>
              </w:rPr>
              <w:t>MCC160 Comment</w:t>
            </w:r>
          </w:p>
        </w:tc>
        <w:tc>
          <w:tcPr>
            <w:tcW w:w="7654" w:type="dxa"/>
            <w:tcBorders>
              <w:top w:val="nil"/>
              <w:left w:val="nil"/>
              <w:bottom w:val="single" w:sz="8" w:space="0" w:color="auto"/>
              <w:right w:val="single" w:sz="8" w:space="0" w:color="auto"/>
            </w:tcBorders>
            <w:tcMar>
              <w:top w:w="0" w:type="dxa"/>
              <w:left w:w="70" w:type="dxa"/>
              <w:bottom w:w="0" w:type="dxa"/>
              <w:right w:w="70" w:type="dxa"/>
            </w:tcMar>
          </w:tcPr>
          <w:p w14:paraId="5E3F8252" w14:textId="70DA2CA9" w:rsidR="00683841" w:rsidRPr="0044691E" w:rsidRDefault="00683841" w:rsidP="00683841">
            <w:pPr>
              <w:pStyle w:val="ListParagraph"/>
              <w:numPr>
                <w:ilvl w:val="0"/>
                <w:numId w:val="12"/>
              </w:numPr>
              <w:rPr>
                <w:rFonts w:ascii="Arial" w:hAnsi="Arial" w:cs="Arial"/>
                <w:highlight w:val="red"/>
                <w:lang w:eastAsia="zh-CN"/>
              </w:rPr>
            </w:pPr>
            <w:r w:rsidRPr="0044691E">
              <w:rPr>
                <w:rFonts w:ascii="Arial" w:hAnsi="Arial" w:cs="Arial"/>
                <w:highlight w:val="red"/>
                <w:lang w:eastAsia="zh-CN"/>
              </w:rPr>
              <w:t xml:space="preserve">Not </w:t>
            </w:r>
            <w:r w:rsidRPr="0044691E">
              <w:rPr>
                <w:rFonts w:ascii="Arial" w:hAnsi="Arial" w:cs="Arial" w:hint="eastAsia"/>
                <w:highlight w:val="red"/>
                <w:lang w:eastAsia="zh-CN"/>
              </w:rPr>
              <w:t>Accepted</w:t>
            </w:r>
            <w:r w:rsidRPr="0044691E">
              <w:rPr>
                <w:rFonts w:ascii="Arial" w:hAnsi="Arial" w:cs="Arial"/>
                <w:highlight w:val="red"/>
                <w:lang w:eastAsia="zh-CN"/>
              </w:rPr>
              <w:t>, according</w:t>
            </w:r>
            <w:r w:rsidRPr="00683841">
              <w:rPr>
                <w:rFonts w:ascii="Arial" w:hAnsi="Arial" w:cs="Arial"/>
                <w:highlight w:val="red"/>
                <w:lang w:eastAsia="zh-CN"/>
              </w:rPr>
              <w:t xml:space="preserve"> to Table 8.1.4.4.1.3.3-8, </w:t>
            </w:r>
            <w:r>
              <w:rPr>
                <w:rFonts w:ascii="Arial" w:hAnsi="Arial" w:cs="Arial"/>
                <w:highlight w:val="red"/>
                <w:lang w:eastAsia="zh-CN"/>
              </w:rPr>
              <w:t>this testcase</w:t>
            </w:r>
            <w:r w:rsidRPr="0044691E">
              <w:rPr>
                <w:rFonts w:ascii="Arial" w:hAnsi="Arial" w:cs="Arial"/>
                <w:highlight w:val="red"/>
                <w:lang w:eastAsia="zh-CN"/>
              </w:rPr>
              <w:t xml:space="preserve"> called the RRCReconfiguration-HO </w:t>
            </w:r>
            <w:r>
              <w:rPr>
                <w:rFonts w:ascii="Arial" w:hAnsi="Arial" w:cs="Arial"/>
                <w:highlight w:val="red"/>
                <w:lang w:eastAsia="zh-CN"/>
              </w:rPr>
              <w:t xml:space="preserve">configuration </w:t>
            </w:r>
            <w:r w:rsidRPr="0044691E">
              <w:rPr>
                <w:rFonts w:ascii="Arial" w:hAnsi="Arial" w:cs="Arial"/>
                <w:highlight w:val="red"/>
                <w:lang w:eastAsia="zh-CN"/>
              </w:rPr>
              <w:t>with condition RBConfig_KeyChange. So the key need to refresh.</w:t>
            </w:r>
          </w:p>
          <w:p w14:paraId="6B3C39BE" w14:textId="49C4F705" w:rsidR="00683841" w:rsidRDefault="00683841" w:rsidP="00683841">
            <w:pPr>
              <w:pStyle w:val="ListParagraph"/>
              <w:numPr>
                <w:ilvl w:val="0"/>
                <w:numId w:val="12"/>
              </w:numPr>
              <w:rPr>
                <w:rFonts w:ascii="Arial" w:hAnsi="Arial" w:cs="Arial"/>
                <w:highlight w:val="cyan"/>
                <w:lang w:eastAsia="zh-CN"/>
              </w:rPr>
            </w:pPr>
            <w:r>
              <w:rPr>
                <w:rFonts w:ascii="Arial" w:hAnsi="Arial" w:cs="Arial"/>
                <w:highlight w:val="cyan"/>
                <w:lang w:eastAsia="zh-CN"/>
              </w:rPr>
              <w:t>Acc</w:t>
            </w:r>
            <w:r w:rsidRPr="00683841">
              <w:rPr>
                <w:rFonts w:ascii="Arial" w:hAnsi="Arial" w:cs="Arial"/>
                <w:highlight w:val="cyan"/>
                <w:lang w:eastAsia="zh-CN"/>
              </w:rPr>
              <w:t>epted in principle, enable and check the Rach indication according to the comment from ROHDE &amp; SCHWARZ</w:t>
            </w:r>
          </w:p>
          <w:p w14:paraId="4B419507" w14:textId="2C8071AF" w:rsidR="00683841" w:rsidRDefault="00A07635" w:rsidP="00683841">
            <w:pPr>
              <w:pStyle w:val="ListParagraph"/>
              <w:numPr>
                <w:ilvl w:val="0"/>
                <w:numId w:val="12"/>
              </w:numPr>
              <w:rPr>
                <w:rFonts w:ascii="Arial" w:hAnsi="Arial" w:cs="Arial"/>
                <w:highlight w:val="cyan"/>
                <w:lang w:eastAsia="zh-CN"/>
              </w:rPr>
            </w:pPr>
            <w:r>
              <w:rPr>
                <w:rFonts w:ascii="Arial" w:hAnsi="Arial" w:cs="Arial"/>
                <w:highlight w:val="cyan"/>
                <w:lang w:eastAsia="zh-CN"/>
              </w:rPr>
              <w:t>Accepted</w:t>
            </w:r>
          </w:p>
          <w:p w14:paraId="4A9B18B7" w14:textId="27CED56A" w:rsidR="00683841" w:rsidRPr="00DD62C1" w:rsidRDefault="00DD62C1" w:rsidP="00DD62C1">
            <w:pPr>
              <w:pStyle w:val="ListParagraph"/>
              <w:numPr>
                <w:ilvl w:val="0"/>
                <w:numId w:val="12"/>
              </w:numPr>
              <w:rPr>
                <w:rFonts w:ascii="Arial" w:hAnsi="Arial" w:cs="Arial"/>
                <w:highlight w:val="cyan"/>
                <w:lang w:eastAsia="zh-CN"/>
              </w:rPr>
            </w:pPr>
            <w:r>
              <w:rPr>
                <w:rFonts w:ascii="Arial" w:hAnsi="Arial" w:cs="Arial"/>
                <w:highlight w:val="cyan"/>
                <w:lang w:eastAsia="zh-CN"/>
              </w:rPr>
              <w:t>Accepted</w:t>
            </w:r>
          </w:p>
        </w:tc>
      </w:tr>
    </w:tbl>
    <w:p w14:paraId="71AD49AA" w14:textId="77777777" w:rsidR="00564DEC" w:rsidRPr="00441AF6" w:rsidRDefault="00564DEC" w:rsidP="00564DEC">
      <w:pPr>
        <w:rPr>
          <w:rFonts w:eastAsia="Calibri"/>
          <w:lang w:val="en-US"/>
        </w:rPr>
      </w:pPr>
    </w:p>
    <w:p w14:paraId="1FEFE124" w14:textId="77777777" w:rsidR="00564DEC" w:rsidRDefault="00564DEC" w:rsidP="00564DEC">
      <w:pPr>
        <w:rPr>
          <w:rFonts w:ascii="Calibri" w:hAnsi="Calibri" w:cs="Calibri"/>
          <w:sz w:val="22"/>
          <w:szCs w:val="22"/>
          <w:lang w:val="en-US"/>
        </w:rPr>
      </w:pPr>
      <w:r>
        <w:rPr>
          <w:lang w:val="en-US"/>
        </w:rPr>
        <w:t>Before Change</w:t>
      </w:r>
    </w:p>
    <w:tbl>
      <w:tblPr>
        <w:tblW w:w="0" w:type="auto"/>
        <w:tblCellMar>
          <w:left w:w="0" w:type="dxa"/>
          <w:right w:w="0" w:type="dxa"/>
        </w:tblCellMar>
        <w:tblLook w:val="04A0" w:firstRow="1" w:lastRow="0" w:firstColumn="1" w:lastColumn="0" w:noHBand="0" w:noVBand="1"/>
      </w:tblPr>
      <w:tblGrid>
        <w:gridCol w:w="9619"/>
      </w:tblGrid>
      <w:tr w:rsidR="00564DEC" w14:paraId="1D8E539C" w14:textId="77777777" w:rsidTr="00683841">
        <w:tc>
          <w:tcPr>
            <w:tcW w:w="98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9CE896" w14:textId="77777777" w:rsidR="00564DEC" w:rsidRDefault="00564DEC" w:rsidP="00683841">
            <w:pPr>
              <w:ind w:firstLine="195"/>
            </w:pPr>
          </w:p>
          <w:p w14:paraId="2E939969" w14:textId="77777777" w:rsidR="00564DEC" w:rsidRDefault="00564DEC" w:rsidP="00683841">
            <w:pPr>
              <w:ind w:firstLine="195"/>
            </w:pPr>
            <w:r>
              <w:t>function fl_TC_8_1_4_4_1_TestBody() runs on NR5GC_PTC</w:t>
            </w:r>
          </w:p>
          <w:p w14:paraId="6F711F98" w14:textId="77777777" w:rsidR="00564DEC" w:rsidRDefault="00564DEC" w:rsidP="00683841">
            <w:pPr>
              <w:ind w:firstLine="195"/>
            </w:pPr>
            <w:r>
              <w:t xml:space="preserve">  {</w:t>
            </w:r>
          </w:p>
          <w:p w14:paraId="61D5EAE0" w14:textId="77777777" w:rsidR="00564DEC" w:rsidRDefault="00564DEC" w:rsidP="00683841">
            <w:pPr>
              <w:ind w:firstLine="195"/>
            </w:pPr>
            <w:r>
              <w:t xml:space="preserve">    var template (value) NR_CellPowerList_Type v_CellPowerList_AtT1;</w:t>
            </w:r>
          </w:p>
          <w:p w14:paraId="66A07980" w14:textId="77777777" w:rsidR="00564DEC" w:rsidRDefault="00564DEC" w:rsidP="00683841">
            <w:pPr>
              <w:ind w:firstLine="195"/>
            </w:pPr>
            <w:r>
              <w:t xml:space="preserve">    var template (value) NR_CellPowerList_Type v_CellPowerList_AtT2;</w:t>
            </w:r>
          </w:p>
          <w:p w14:paraId="35621372" w14:textId="77777777" w:rsidR="00564DEC" w:rsidRDefault="00564DEC" w:rsidP="00683841">
            <w:pPr>
              <w:ind w:firstLine="195"/>
            </w:pPr>
            <w:r>
              <w:t xml:space="preserve">    var template (value) NR_CellPowerList_Type v_CellPowerList_AtT3;</w:t>
            </w:r>
          </w:p>
          <w:p w14:paraId="0E90BE21" w14:textId="77777777" w:rsidR="00564DEC" w:rsidRDefault="00564DEC" w:rsidP="00683841">
            <w:pPr>
              <w:ind w:firstLine="195"/>
            </w:pPr>
            <w:r>
              <w:t xml:space="preserve">    //var NR_AbsoluteCellPower_Type v_CellPower_Serving_FR1;</w:t>
            </w:r>
          </w:p>
          <w:p w14:paraId="61DAB6ED" w14:textId="77777777" w:rsidR="00564DEC" w:rsidRDefault="00564DEC" w:rsidP="00683841">
            <w:pPr>
              <w:ind w:firstLine="195"/>
            </w:pPr>
            <w:r>
              <w:t xml:space="preserve">    var NR_AbsoluteCellPower_Type v_CellPower_EntryCondition_FR1;</w:t>
            </w:r>
          </w:p>
          <w:p w14:paraId="1EA8921E" w14:textId="77777777" w:rsidR="00564DEC" w:rsidRDefault="00564DEC" w:rsidP="00683841">
            <w:pPr>
              <w:ind w:firstLine="195"/>
            </w:pPr>
            <w:r>
              <w:t xml:space="preserve">    var NR_AbsoluteCellPower_Type v_CellPower_Leaving_FR1;</w:t>
            </w:r>
          </w:p>
          <w:p w14:paraId="43FA5194" w14:textId="77777777" w:rsidR="00564DEC" w:rsidRDefault="00564DEC" w:rsidP="00683841">
            <w:pPr>
              <w:ind w:firstLine="195"/>
            </w:pPr>
            <w:r>
              <w:t xml:space="preserve">    var RSRP_Range v_Rsrp;</w:t>
            </w:r>
          </w:p>
          <w:p w14:paraId="75187BF2" w14:textId="77777777" w:rsidR="00564DEC" w:rsidRDefault="00564DEC" w:rsidP="00683841">
            <w:pPr>
              <w:ind w:firstLine="195"/>
            </w:pPr>
            <w:r>
              <w:t xml:space="preserve">    var RSRP_Range v_RsrpThres1;</w:t>
            </w:r>
          </w:p>
          <w:p w14:paraId="4757E34E" w14:textId="77777777" w:rsidR="00564DEC" w:rsidRDefault="00564DEC" w:rsidP="00683841">
            <w:pPr>
              <w:ind w:firstLine="195"/>
            </w:pPr>
            <w:r>
              <w:t xml:space="preserve">    var RSRP_Range v_RsrpThres2;</w:t>
            </w:r>
          </w:p>
          <w:p w14:paraId="11B812DC" w14:textId="77777777" w:rsidR="00564DEC" w:rsidRDefault="00564DEC" w:rsidP="00683841">
            <w:pPr>
              <w:ind w:firstLine="195"/>
            </w:pPr>
            <w:r>
              <w:t xml:space="preserve">    var integer v_DRBId;</w:t>
            </w:r>
          </w:p>
          <w:p w14:paraId="5DB84E7F" w14:textId="77777777" w:rsidR="00564DEC" w:rsidRDefault="00564DEC" w:rsidP="00683841">
            <w:pPr>
              <w:ind w:firstLine="195"/>
            </w:pPr>
            <w:r>
              <w:t xml:space="preserve">    var template (value) ReportConfigToAddModList v_ReportConfigList;</w:t>
            </w:r>
          </w:p>
          <w:p w14:paraId="02A85068" w14:textId="77777777" w:rsidR="00564DEC" w:rsidRDefault="00564DEC" w:rsidP="00683841">
            <w:pPr>
              <w:ind w:firstLine="195"/>
            </w:pPr>
            <w:r>
              <w:t xml:space="preserve">    var template (value) MeasConfig v_MeasConfig_Step_1;</w:t>
            </w:r>
          </w:p>
          <w:p w14:paraId="0E215956" w14:textId="77777777" w:rsidR="00564DEC" w:rsidRDefault="00564DEC" w:rsidP="00683841">
            <w:pPr>
              <w:ind w:firstLine="195"/>
            </w:pPr>
            <w:r>
              <w:t xml:space="preserve">    var template (value) MeasConfig v_MeasConfig_Step_9;</w:t>
            </w:r>
          </w:p>
          <w:p w14:paraId="306CEA86" w14:textId="77777777" w:rsidR="00564DEC" w:rsidRDefault="00564DEC" w:rsidP="00683841">
            <w:pPr>
              <w:ind w:firstLine="195"/>
            </w:pPr>
            <w:r>
              <w:t xml:space="preserve">    var template (value) MeasConfig v_MeasConfig_Step_16;</w:t>
            </w:r>
          </w:p>
          <w:p w14:paraId="5D6DDC96" w14:textId="77777777" w:rsidR="00564DEC" w:rsidRDefault="00564DEC" w:rsidP="00683841">
            <w:pPr>
              <w:ind w:firstLine="195"/>
            </w:pPr>
            <w:r>
              <w:t xml:space="preserve">    var template (value) ConditionalReconfiguration_r16 v_ConditionalReconfiguration_r16_Step_1;</w:t>
            </w:r>
          </w:p>
          <w:p w14:paraId="5AB45263" w14:textId="77777777" w:rsidR="00564DEC" w:rsidRDefault="00564DEC" w:rsidP="00683841">
            <w:pPr>
              <w:ind w:firstLine="195"/>
            </w:pPr>
            <w:r>
              <w:t xml:space="preserve">    var template (value) ConditionalReconfiguration_r16 v_ConditionalReconfiguration_r16_Step_9;</w:t>
            </w:r>
          </w:p>
          <w:p w14:paraId="52C98F62" w14:textId="77777777" w:rsidR="00564DEC" w:rsidRDefault="00564DEC" w:rsidP="00683841">
            <w:pPr>
              <w:ind w:firstLine="195"/>
            </w:pPr>
            <w:r>
              <w:t xml:space="preserve">    var template (value) ConditionalReconfiguration_r16 v_ConditionalReconfiguration_r16_Step_16;</w:t>
            </w:r>
          </w:p>
          <w:p w14:paraId="198E8044" w14:textId="77777777" w:rsidR="00564DEC" w:rsidRDefault="00564DEC" w:rsidP="00683841">
            <w:pPr>
              <w:ind w:firstLine="195"/>
            </w:pPr>
            <w:r>
              <w:t xml:space="preserve">    var template (value) NR_DRBInfoList_Type v_DRBInfoList := f_NR5GC_MobileInfo_GetDRBInfoList();</w:t>
            </w:r>
          </w:p>
          <w:p w14:paraId="0ADB6621" w14:textId="77777777" w:rsidR="00564DEC" w:rsidRDefault="00564DEC" w:rsidP="00683841">
            <w:pPr>
              <w:ind w:firstLine="195"/>
            </w:pPr>
            <w:r>
              <w:t xml:space="preserve">    var PDUSessionInfoList_Type v_PDUSessionInfoList := f_NR5GC_MobileInfo_GetSessionInfoList();</w:t>
            </w:r>
          </w:p>
          <w:p w14:paraId="1DE9C706" w14:textId="77777777" w:rsidR="00564DEC" w:rsidRDefault="00564DEC" w:rsidP="00683841">
            <w:pPr>
              <w:ind w:firstLine="195"/>
            </w:pPr>
            <w:r>
              <w:lastRenderedPageBreak/>
              <w:t xml:space="preserve">    timer t_Watchdog := 10.0;</w:t>
            </w:r>
          </w:p>
          <w:p w14:paraId="2C84EC26" w14:textId="77777777" w:rsidR="00564DEC" w:rsidRDefault="00564DEC" w:rsidP="00683841">
            <w:pPr>
              <w:ind w:firstLine="195"/>
            </w:pPr>
          </w:p>
          <w:p w14:paraId="026445C6" w14:textId="77777777" w:rsidR="00564DEC" w:rsidRDefault="00564DEC" w:rsidP="00683841">
            <w:pPr>
              <w:ind w:firstLine="195"/>
            </w:pPr>
            <w:r>
              <w:t xml:space="preserve">    //Power levels of NR cell 1, NR cell 2 and NR cell 4 FR1 acc. Table 8.1.4.4.1.3.2-1, Table 8.1.4.4.1.3.2-2 FFS</w:t>
            </w:r>
          </w:p>
          <w:p w14:paraId="5BD579D8" w14:textId="77777777" w:rsidR="00564DEC" w:rsidRDefault="00564DEC" w:rsidP="00683841">
            <w:pPr>
              <w:ind w:firstLine="195"/>
            </w:pPr>
            <w:r>
              <w:t xml:space="preserve">    /*         |   Cell 1   |  Cell 2  |  Cell 4</w:t>
            </w:r>
          </w:p>
          <w:p w14:paraId="27B0472A" w14:textId="77777777" w:rsidR="00564DEC" w:rsidRDefault="00564DEC" w:rsidP="00683841">
            <w:pPr>
              <w:ind w:firstLine="195"/>
            </w:pPr>
            <w:r>
              <w:t xml:space="preserve">     * -----------------------------------------</w:t>
            </w:r>
          </w:p>
          <w:p w14:paraId="30A6CBC2" w14:textId="77777777" w:rsidR="00564DEC" w:rsidRDefault="00564DEC" w:rsidP="00683841">
            <w:pPr>
              <w:ind w:firstLine="195"/>
            </w:pPr>
            <w:r>
              <w:t xml:space="preserve">     *   T0    |    -82     |   -91    |   -91</w:t>
            </w:r>
          </w:p>
          <w:p w14:paraId="09E39F7B" w14:textId="77777777" w:rsidR="00564DEC" w:rsidRDefault="00564DEC" w:rsidP="00683841">
            <w:pPr>
              <w:ind w:firstLine="195"/>
            </w:pPr>
            <w:r>
              <w:t xml:space="preserve">     * -----------------------------------------</w:t>
            </w:r>
          </w:p>
          <w:p w14:paraId="7C69E887" w14:textId="77777777" w:rsidR="00564DEC" w:rsidRDefault="00564DEC" w:rsidP="00683841">
            <w:pPr>
              <w:ind w:firstLine="195"/>
            </w:pPr>
            <w:r>
              <w:t xml:space="preserve">     *   T1    |    -91     |   -79    |   -91</w:t>
            </w:r>
          </w:p>
          <w:p w14:paraId="060A81C0" w14:textId="77777777" w:rsidR="00564DEC" w:rsidRDefault="00564DEC" w:rsidP="00683841">
            <w:pPr>
              <w:ind w:firstLine="195"/>
            </w:pPr>
            <w:r>
              <w:t xml:space="preserve">     * -----------------------------------------</w:t>
            </w:r>
          </w:p>
          <w:p w14:paraId="5C205C38" w14:textId="77777777" w:rsidR="00564DEC" w:rsidRDefault="00564DEC" w:rsidP="00683841">
            <w:pPr>
              <w:ind w:firstLine="195"/>
            </w:pPr>
            <w:r>
              <w:t xml:space="preserve">     *   T2    |    -91     |   -91    |   -79</w:t>
            </w:r>
          </w:p>
          <w:p w14:paraId="607EB665" w14:textId="77777777" w:rsidR="00564DEC" w:rsidRDefault="00564DEC" w:rsidP="00683841">
            <w:pPr>
              <w:ind w:firstLine="195"/>
            </w:pPr>
            <w:r>
              <w:t xml:space="preserve">     * -----------------------------------------</w:t>
            </w:r>
          </w:p>
          <w:p w14:paraId="782829AA" w14:textId="77777777" w:rsidR="00564DEC" w:rsidRDefault="00564DEC" w:rsidP="00683841">
            <w:pPr>
              <w:ind w:firstLine="195"/>
            </w:pPr>
            <w:r>
              <w:t xml:space="preserve">     *   T3    |    -79     |   -91    |   -91</w:t>
            </w:r>
          </w:p>
          <w:p w14:paraId="37D34AF5" w14:textId="77777777" w:rsidR="00564DEC" w:rsidRDefault="00564DEC" w:rsidP="00683841">
            <w:pPr>
              <w:ind w:firstLine="195"/>
            </w:pPr>
            <w:r>
              <w:t xml:space="preserve">     */</w:t>
            </w:r>
          </w:p>
          <w:p w14:paraId="3FEF5792" w14:textId="77777777" w:rsidR="00564DEC" w:rsidRDefault="00564DEC" w:rsidP="00683841">
            <w:pPr>
              <w:ind w:firstLine="195"/>
            </w:pPr>
          </w:p>
          <w:p w14:paraId="5BFF4937" w14:textId="77777777" w:rsidR="00564DEC" w:rsidRDefault="00564DEC" w:rsidP="00683841">
            <w:pPr>
              <w:ind w:firstLine="195"/>
            </w:pPr>
            <w:r>
              <w:t xml:space="preserve">   // v_CellPower_Serving_FR1 := -82;</w:t>
            </w:r>
          </w:p>
          <w:p w14:paraId="6BA8A044" w14:textId="77777777" w:rsidR="00564DEC" w:rsidRDefault="00564DEC" w:rsidP="00683841">
            <w:pPr>
              <w:ind w:firstLine="195"/>
            </w:pPr>
            <w:r>
              <w:t xml:space="preserve">    v_CellPower_Leaving_FR1 := -91;</w:t>
            </w:r>
          </w:p>
          <w:p w14:paraId="3F193003" w14:textId="77777777" w:rsidR="00564DEC" w:rsidRDefault="00564DEC" w:rsidP="00683841">
            <w:pPr>
              <w:ind w:firstLine="195"/>
            </w:pPr>
            <w:r>
              <w:t xml:space="preserve">    v_CellPower_EntryCondition_FR1 := -79;</w:t>
            </w:r>
          </w:p>
          <w:p w14:paraId="4453BEBA" w14:textId="77777777" w:rsidR="00564DEC" w:rsidRDefault="00564DEC" w:rsidP="00683841">
            <w:pPr>
              <w:ind w:firstLine="195"/>
            </w:pPr>
          </w:p>
          <w:p w14:paraId="5BC8C507" w14:textId="77777777" w:rsidR="00564DEC" w:rsidRDefault="00564DEC" w:rsidP="00683841">
            <w:pPr>
              <w:ind w:firstLine="195"/>
            </w:pPr>
            <w:r>
              <w:t xml:space="preserve">    v_CellPowerList_AtT1 := {cs_NR_CellPower(nr_Cell1, v_CellPower_Leaving_FR1, tsc_NR_NonSuitableOffCellSSS_EPRE),  // FR2 is FFS</w:t>
            </w:r>
          </w:p>
          <w:p w14:paraId="403B871E" w14:textId="77777777" w:rsidR="00564DEC" w:rsidRDefault="00564DEC" w:rsidP="00683841">
            <w:pPr>
              <w:ind w:firstLine="195"/>
            </w:pPr>
            <w:r>
              <w:t xml:space="preserve">                             cs_NR_CellPower(nr_Cell2, v_CellPower_EntryCondition_FR1, tsc_NR_NonSuitableOffCellSSS_EPRE), // FR2 is FFS</w:t>
            </w:r>
          </w:p>
          <w:p w14:paraId="46BB611D" w14:textId="77777777" w:rsidR="00564DEC" w:rsidRDefault="00564DEC" w:rsidP="00683841">
            <w:pPr>
              <w:ind w:firstLine="195"/>
            </w:pPr>
            <w:r>
              <w:t xml:space="preserve">                             cs_NR_CellPower(nr_Cell4, v_CellPower_Leaving_FR1, tsc_NR_NonSuitableOffCellSSS_EPRE)}; // FR2 is FFS</w:t>
            </w:r>
          </w:p>
          <w:p w14:paraId="1D897FDC" w14:textId="77777777" w:rsidR="00564DEC" w:rsidRDefault="00564DEC" w:rsidP="00683841">
            <w:pPr>
              <w:ind w:firstLine="195"/>
            </w:pPr>
            <w:r>
              <w:t xml:space="preserve">    v_CellPowerList_AtT2 := {cs_NR_CellPower(nr_Cell1, v_CellPower_Leaving_FR1, tsc_NR_NonSuitableOffCellSSS_EPRE),  // FR2 is FFS</w:t>
            </w:r>
          </w:p>
          <w:p w14:paraId="3EFAEB18" w14:textId="77777777" w:rsidR="00564DEC" w:rsidRDefault="00564DEC" w:rsidP="00683841">
            <w:pPr>
              <w:ind w:firstLine="195"/>
            </w:pPr>
            <w:r>
              <w:t xml:space="preserve">                             cs_NR_CellPower(nr_Cell2, v_CellPower_Leaving_FR1, tsc_NR_NonSuitableOffCellSSS_EPRE),  // FR2 is FFS</w:t>
            </w:r>
          </w:p>
          <w:p w14:paraId="3B19DF32" w14:textId="77777777" w:rsidR="00564DEC" w:rsidRDefault="00564DEC" w:rsidP="00683841">
            <w:pPr>
              <w:ind w:firstLine="195"/>
            </w:pPr>
            <w:r>
              <w:t xml:space="preserve">                             cs_NR_CellPower(nr_Cell4, v_CellPower_EntryCondition_FR1, tsc_NR_NonSuitableOffCellSSS_EPRE)}; // FR2 is FFS</w:t>
            </w:r>
          </w:p>
          <w:p w14:paraId="6A945515" w14:textId="77777777" w:rsidR="00564DEC" w:rsidRDefault="00564DEC" w:rsidP="00683841">
            <w:pPr>
              <w:ind w:firstLine="195"/>
            </w:pPr>
            <w:r>
              <w:t xml:space="preserve">    v_CellPowerList_AtT3 := {cs_NR_CellPower(nr_Cell1, v_CellPower_EntryCondition_FR1, tsc_NR_NonSuitableOffCellSSS_EPRE),  // FR2 is FFS</w:t>
            </w:r>
          </w:p>
          <w:p w14:paraId="5790F140" w14:textId="77777777" w:rsidR="00564DEC" w:rsidRDefault="00564DEC" w:rsidP="00683841">
            <w:pPr>
              <w:ind w:firstLine="195"/>
            </w:pPr>
            <w:r>
              <w:t xml:space="preserve">                             cs_NR_CellPower(nr_Cell2, v_CellPower_Leaving_FR1, tsc_NR_NonSuitableOffCellSSS_EPRE),  // FR2 is FFS</w:t>
            </w:r>
          </w:p>
          <w:p w14:paraId="6E84104B" w14:textId="77777777" w:rsidR="00564DEC" w:rsidRDefault="00564DEC" w:rsidP="00683841">
            <w:pPr>
              <w:ind w:firstLine="195"/>
            </w:pPr>
            <w:r>
              <w:t xml:space="preserve">                             cs_NR_CellPower(nr_Cell4, v_CellPower_Leaving_FR1, tsc_NR_NonSuitableOffCellSSS_EPRE)}; // FR2 is FFS</w:t>
            </w:r>
          </w:p>
          <w:p w14:paraId="5B720A9A" w14:textId="77777777" w:rsidR="00564DEC" w:rsidRDefault="00564DEC" w:rsidP="00683841">
            <w:pPr>
              <w:ind w:firstLine="195"/>
            </w:pPr>
          </w:p>
          <w:p w14:paraId="410D8B70" w14:textId="77777777" w:rsidR="00564DEC" w:rsidRDefault="00564DEC" w:rsidP="00683841">
            <w:pPr>
              <w:ind w:firstLine="195"/>
            </w:pPr>
            <w:r>
              <w:t xml:space="preserve">    if(f_NR_CellInfo_GetIsFR1(nr_Cell1)){</w:t>
            </w:r>
          </w:p>
          <w:p w14:paraId="3FAB2B31" w14:textId="77777777" w:rsidR="00564DEC" w:rsidRDefault="00564DEC" w:rsidP="00683841">
            <w:pPr>
              <w:ind w:firstLine="195"/>
            </w:pPr>
            <w:r>
              <w:lastRenderedPageBreak/>
              <w:t xml:space="preserve">       v_Rsrp := 2;</w:t>
            </w:r>
          </w:p>
          <w:p w14:paraId="24A4D909" w14:textId="77777777" w:rsidR="00564DEC" w:rsidRDefault="00564DEC" w:rsidP="00683841">
            <w:pPr>
              <w:ind w:firstLine="195"/>
            </w:pPr>
            <w:r>
              <w:t xml:space="preserve">       v_RsrpThres1 := 76;</w:t>
            </w:r>
          </w:p>
          <w:p w14:paraId="6326E6C3" w14:textId="77777777" w:rsidR="00564DEC" w:rsidRDefault="00564DEC" w:rsidP="00683841">
            <w:pPr>
              <w:ind w:firstLine="195"/>
            </w:pPr>
            <w:r>
              <w:t xml:space="preserve">       v_RsrpThres2 := 70;</w:t>
            </w:r>
          </w:p>
          <w:p w14:paraId="666FC564" w14:textId="77777777" w:rsidR="00564DEC" w:rsidRDefault="00564DEC" w:rsidP="00683841">
            <w:pPr>
              <w:ind w:firstLine="195"/>
            </w:pPr>
            <w:r>
              <w:t xml:space="preserve">    }</w:t>
            </w:r>
          </w:p>
          <w:p w14:paraId="68F48583" w14:textId="77777777" w:rsidR="00564DEC" w:rsidRDefault="00564DEC" w:rsidP="00683841">
            <w:pPr>
              <w:ind w:firstLine="195"/>
            </w:pPr>
            <w:r>
              <w:t xml:space="preserve">    else{</w:t>
            </w:r>
          </w:p>
          <w:p w14:paraId="07B2D9EB" w14:textId="77777777" w:rsidR="00564DEC" w:rsidRDefault="00564DEC" w:rsidP="00683841">
            <w:pPr>
              <w:ind w:firstLine="195"/>
            </w:pPr>
            <w:r>
              <w:t xml:space="preserve">       v_Rsrp := 2;          //FFS dummy value FR2</w:t>
            </w:r>
          </w:p>
          <w:p w14:paraId="735ED25A" w14:textId="77777777" w:rsidR="00564DEC" w:rsidRDefault="00564DEC" w:rsidP="00683841">
            <w:pPr>
              <w:ind w:firstLine="195"/>
            </w:pPr>
            <w:r>
              <w:t xml:space="preserve">       v_RsrpThres1 := 76;   //FFS dummy value FR2</w:t>
            </w:r>
          </w:p>
          <w:p w14:paraId="17B8B990" w14:textId="77777777" w:rsidR="00564DEC" w:rsidRDefault="00564DEC" w:rsidP="00683841">
            <w:pPr>
              <w:ind w:firstLine="195"/>
            </w:pPr>
            <w:r>
              <w:t xml:space="preserve">       v_RsrpThres2 := 70;   //FFS dummy value FR2</w:t>
            </w:r>
          </w:p>
          <w:p w14:paraId="24B38E53" w14:textId="77777777" w:rsidR="00564DEC" w:rsidRDefault="00564DEC" w:rsidP="00683841">
            <w:pPr>
              <w:ind w:firstLine="195"/>
            </w:pPr>
            <w:r>
              <w:t xml:space="preserve">    }</w:t>
            </w:r>
          </w:p>
          <w:p w14:paraId="1767C4CC" w14:textId="77777777" w:rsidR="00564DEC" w:rsidRDefault="00564DEC" w:rsidP="00683841">
            <w:pPr>
              <w:ind w:firstLine="195"/>
            </w:pPr>
          </w:p>
          <w:p w14:paraId="02F573E5" w14:textId="77777777" w:rsidR="00564DEC" w:rsidRDefault="00564DEC" w:rsidP="00683841">
            <w:pPr>
              <w:ind w:firstLine="195"/>
            </w:pPr>
            <w:r>
              <w:t xml:space="preserve">    //@siclog "Steps 1-2" siclog@</w:t>
            </w:r>
          </w:p>
          <w:p w14:paraId="1D6BCAFF" w14:textId="77777777" w:rsidR="00564DEC" w:rsidRDefault="00564DEC" w:rsidP="00683841">
            <w:pPr>
              <w:ind w:firstLine="195"/>
            </w:pPr>
            <w:r>
              <w:t xml:space="preserve">    //The SS transmits an RRCReconfiguration message including MeasConfig and ConditionalReconfiguration to set NR Cell 2 and NR Cell 4 as target candidate cells and configure event A3 as trigger event in NR cell 1.</w:t>
            </w:r>
          </w:p>
          <w:p w14:paraId="4B5751F5" w14:textId="77777777" w:rsidR="00564DEC" w:rsidRDefault="00564DEC" w:rsidP="00683841">
            <w:pPr>
              <w:ind w:firstLine="195"/>
            </w:pPr>
            <w:r>
              <w:t xml:space="preserve">    //The UE transmits an RRCReconfigurationComplete message in NR cell 1.</w:t>
            </w:r>
          </w:p>
          <w:p w14:paraId="6FF0131F" w14:textId="77777777" w:rsidR="00564DEC" w:rsidRDefault="00564DEC" w:rsidP="00683841">
            <w:pPr>
              <w:ind w:firstLine="195"/>
            </w:pPr>
            <w:r>
              <w:t xml:space="preserve">    v_ReportConfigList    := {cs_NR_ReportConfigToAddMod_NR(tsc_NR_IdReportConfigId1, cs_38508_CondTriggerConfig(v_Rsrp)),</w:t>
            </w:r>
          </w:p>
          <w:p w14:paraId="681A7469" w14:textId="77777777" w:rsidR="00564DEC" w:rsidRDefault="00564DEC" w:rsidP="00683841">
            <w:pPr>
              <w:ind w:firstLine="195"/>
            </w:pPr>
            <w:r>
              <w:t xml:space="preserve">                              cs_NR_ReportConfigToAddMod_NR(tsc_NR_IdReportConfigId2, cs_38508_CondTriggerConfig_EventA5(v_RsrpThres1, v_RsrpThres2))};</w:t>
            </w:r>
          </w:p>
          <w:p w14:paraId="59F0CC91" w14:textId="77777777" w:rsidR="00564DEC" w:rsidRDefault="00564DEC" w:rsidP="00683841">
            <w:pPr>
              <w:ind w:firstLine="195"/>
            </w:pPr>
            <w:r>
              <w:t xml:space="preserve">    v_MeasConfig_Step_1   :=  f_NR_GenerateMeasurementConfigNR({cs_MeasObjectId1(nr_Cell1)}, v_ReportConfigList, {cs_NR_MeasId_Config_id1_obj1_conf1}, -, -, -, -);</w:t>
            </w:r>
          </w:p>
          <w:p w14:paraId="05E4AA26" w14:textId="77777777" w:rsidR="00564DEC" w:rsidRDefault="00564DEC" w:rsidP="00683841">
            <w:pPr>
              <w:ind w:firstLine="195"/>
            </w:pPr>
            <w:r>
              <w:t xml:space="preserve">    v_ConditionalReconfiguration_r16_Step_1 := cs_ConditionalReconfiguration_r16( -,</w:t>
            </w:r>
          </w:p>
          <w:p w14:paraId="3060349E" w14:textId="77777777" w:rsidR="00564DEC" w:rsidRDefault="00564DEC" w:rsidP="00683841">
            <w:pPr>
              <w:ind w:firstLine="195"/>
            </w:pPr>
            <w:r>
              <w:t xml:space="preserve">                                                                                  cs_CondReconfigToAddModList_r16_2EntryCR_1EntryMI(1, tsc_NR_MeasId1, f_NR_GenerateCondRRCReconfig_r16_Octetstring(nr_Cell2),</w:t>
            </w:r>
          </w:p>
          <w:p w14:paraId="75CF6FCE" w14:textId="77777777" w:rsidR="00564DEC" w:rsidRDefault="00564DEC" w:rsidP="00683841">
            <w:pPr>
              <w:ind w:firstLine="195"/>
            </w:pPr>
            <w:r>
              <w:t xml:space="preserve">                                                                                                                                    2, tsc_NR_MeasId1, f_NR_GenerateCondRRCReconfig_r16_Octetstring(nr_Cell4)));</w:t>
            </w:r>
          </w:p>
          <w:p w14:paraId="32012CF2" w14:textId="77777777" w:rsidR="00564DEC" w:rsidRPr="005D213C" w:rsidRDefault="00564DEC" w:rsidP="00683841">
            <w:pPr>
              <w:ind w:firstLine="195"/>
              <w:rPr>
                <w:highlight w:val="yellow"/>
              </w:rPr>
            </w:pPr>
            <w:r>
              <w:t xml:space="preserve">    </w:t>
            </w:r>
            <w:r w:rsidRPr="005D213C">
              <w:rPr>
                <w:highlight w:val="yellow"/>
              </w:rPr>
              <w:t>f_NR5GC_CHO_RRCReconfiguration_SSConfig( nr_Cell1,</w:t>
            </w:r>
          </w:p>
          <w:p w14:paraId="7226042C" w14:textId="77777777" w:rsidR="00564DEC" w:rsidRPr="005D213C" w:rsidRDefault="00564DEC" w:rsidP="00683841">
            <w:pPr>
              <w:ind w:firstLine="195"/>
              <w:rPr>
                <w:highlight w:val="yellow"/>
              </w:rPr>
            </w:pPr>
            <w:r w:rsidRPr="005D213C">
              <w:rPr>
                <w:highlight w:val="yellow"/>
              </w:rPr>
              <w:t xml:space="preserve">                                             nr_Cell2,</w:t>
            </w:r>
          </w:p>
          <w:p w14:paraId="377AF808" w14:textId="77777777" w:rsidR="00564DEC" w:rsidRPr="005D213C" w:rsidRDefault="00564DEC" w:rsidP="00683841">
            <w:pPr>
              <w:ind w:firstLine="195"/>
              <w:rPr>
                <w:highlight w:val="yellow"/>
              </w:rPr>
            </w:pPr>
            <w:r w:rsidRPr="005D213C">
              <w:rPr>
                <w:highlight w:val="yellow"/>
              </w:rPr>
              <w:t xml:space="preserve">                                             v_DRBInfoList,</w:t>
            </w:r>
          </w:p>
          <w:p w14:paraId="038A220D" w14:textId="77777777" w:rsidR="00564DEC" w:rsidRPr="005D213C" w:rsidRDefault="00564DEC" w:rsidP="00683841">
            <w:pPr>
              <w:ind w:firstLine="195"/>
              <w:rPr>
                <w:highlight w:val="yellow"/>
              </w:rPr>
            </w:pPr>
            <w:r w:rsidRPr="005D213C">
              <w:rPr>
                <w:highlight w:val="yellow"/>
              </w:rPr>
              <w:t xml:space="preserve">                                             -,-,</w:t>
            </w:r>
          </w:p>
          <w:p w14:paraId="654909B6" w14:textId="77777777" w:rsidR="00564DEC" w:rsidRPr="005D213C" w:rsidRDefault="00564DEC" w:rsidP="00683841">
            <w:pPr>
              <w:ind w:firstLine="195"/>
              <w:rPr>
                <w:highlight w:val="yellow"/>
              </w:rPr>
            </w:pPr>
            <w:r w:rsidRPr="005D213C">
              <w:rPr>
                <w:highlight w:val="yellow"/>
              </w:rPr>
              <w:t xml:space="preserve">                                             cs_38508_RRCReconfiguration_CHO(-,v_MeasConfig_Step_1, v_ConditionalReconfiguration_r16_Step_1),</w:t>
            </w:r>
          </w:p>
          <w:p w14:paraId="3E0685C6" w14:textId="77777777" w:rsidR="00564DEC" w:rsidRDefault="00564DEC" w:rsidP="00683841">
            <w:pPr>
              <w:ind w:firstLine="195"/>
            </w:pPr>
            <w:r w:rsidRPr="005D213C">
              <w:rPr>
                <w:highlight w:val="yellow"/>
              </w:rPr>
              <w:t xml:space="preserve">                                             -, -, -);</w:t>
            </w:r>
            <w:r>
              <w:t xml:space="preserve"> </w:t>
            </w:r>
          </w:p>
          <w:p w14:paraId="1B46E409" w14:textId="77777777" w:rsidR="00564DEC" w:rsidRDefault="00564DEC" w:rsidP="00683841">
            <w:pPr>
              <w:ind w:firstLine="195"/>
            </w:pPr>
          </w:p>
          <w:p w14:paraId="09A6DE5A" w14:textId="77777777" w:rsidR="00564DEC" w:rsidRDefault="00564DEC" w:rsidP="00683841">
            <w:pPr>
              <w:ind w:firstLine="195"/>
            </w:pPr>
            <w:r>
              <w:t xml:space="preserve">    //@siclog "Step 3" siclog@</w:t>
            </w:r>
          </w:p>
          <w:p w14:paraId="61ACD532" w14:textId="77777777" w:rsidR="00564DEC" w:rsidRDefault="00564DEC" w:rsidP="00683841">
            <w:pPr>
              <w:ind w:firstLine="195"/>
            </w:pPr>
            <w:r>
              <w:t xml:space="preserve">    //Check: Does the UE initiate a random access procedure transmitting Preamble in NR Cell 2 or in NR cell 4 within 10s?</w:t>
            </w:r>
          </w:p>
          <w:p w14:paraId="3E7BC956" w14:textId="77777777" w:rsidR="00564DEC" w:rsidRDefault="00564DEC" w:rsidP="00683841">
            <w:pPr>
              <w:ind w:firstLine="195"/>
            </w:pPr>
            <w:r>
              <w:t xml:space="preserve">    t_Watchdog.start;</w:t>
            </w:r>
          </w:p>
          <w:p w14:paraId="2DE7D0D8" w14:textId="77777777" w:rsidR="00564DEC" w:rsidRDefault="00564DEC" w:rsidP="00683841">
            <w:pPr>
              <w:ind w:firstLine="195"/>
            </w:pPr>
            <w:r>
              <w:t xml:space="preserve">    alt {</w:t>
            </w:r>
          </w:p>
          <w:p w14:paraId="3143B7D3" w14:textId="77777777" w:rsidR="00564DEC" w:rsidRDefault="00564DEC" w:rsidP="00683841">
            <w:pPr>
              <w:ind w:firstLine="195"/>
            </w:pPr>
            <w:r>
              <w:lastRenderedPageBreak/>
              <w:t xml:space="preserve">        []SYSIND.receive(car_NR_PRACH_Preamble_IND(nr_Cell2, cr_TimingInfo_Any, ?))</w:t>
            </w:r>
          </w:p>
          <w:p w14:paraId="0DEFECD3" w14:textId="77777777" w:rsidR="00564DEC" w:rsidRDefault="00564DEC" w:rsidP="00683841">
            <w:pPr>
              <w:ind w:firstLine="195"/>
            </w:pPr>
            <w:r>
              <w:t xml:space="preserve">        {</w:t>
            </w:r>
          </w:p>
          <w:p w14:paraId="485D25F5" w14:textId="77777777" w:rsidR="00564DEC" w:rsidRDefault="00564DEC" w:rsidP="00683841">
            <w:pPr>
              <w:ind w:firstLine="195"/>
            </w:pPr>
            <w:r>
              <w:t xml:space="preserve">            f_NR_SetVerdictFailOrInconc(__FILE__, __LINE__, "Step 3, PRACH sent by UE ");</w:t>
            </w:r>
          </w:p>
          <w:p w14:paraId="3885F089" w14:textId="77777777" w:rsidR="00564DEC" w:rsidRDefault="00564DEC" w:rsidP="00683841">
            <w:pPr>
              <w:ind w:firstLine="195"/>
            </w:pPr>
            <w:r>
              <w:t xml:space="preserve">        }</w:t>
            </w:r>
          </w:p>
          <w:p w14:paraId="05698B05" w14:textId="77777777" w:rsidR="00564DEC" w:rsidRDefault="00564DEC" w:rsidP="00683841">
            <w:pPr>
              <w:ind w:firstLine="195"/>
            </w:pPr>
            <w:r>
              <w:t xml:space="preserve">        []t_Watchdog.timeout</w:t>
            </w:r>
          </w:p>
          <w:p w14:paraId="3D06EABA" w14:textId="77777777" w:rsidR="00564DEC" w:rsidRDefault="00564DEC" w:rsidP="00683841">
            <w:pPr>
              <w:ind w:firstLine="195"/>
            </w:pPr>
            <w:r>
              <w:t xml:space="preserve">        {</w:t>
            </w:r>
          </w:p>
          <w:p w14:paraId="4D67A5FB" w14:textId="77777777" w:rsidR="00564DEC" w:rsidRDefault="00564DEC" w:rsidP="00683841">
            <w:pPr>
              <w:ind w:firstLine="195"/>
            </w:pPr>
            <w:r>
              <w:t xml:space="preserve">            f_NR_PreliminaryPass(__FILE__, __LINE__, "Step 3");</w:t>
            </w:r>
          </w:p>
          <w:p w14:paraId="1C5761CE" w14:textId="77777777" w:rsidR="00564DEC" w:rsidRDefault="00564DEC" w:rsidP="00683841">
            <w:pPr>
              <w:ind w:firstLine="195"/>
            </w:pPr>
            <w:r>
              <w:t xml:space="preserve">        }</w:t>
            </w:r>
          </w:p>
          <w:p w14:paraId="5F4FEA96" w14:textId="77777777" w:rsidR="00564DEC" w:rsidRDefault="00564DEC" w:rsidP="00683841">
            <w:pPr>
              <w:ind w:firstLine="195"/>
            </w:pPr>
            <w:r>
              <w:t xml:space="preserve">    };</w:t>
            </w:r>
          </w:p>
          <w:p w14:paraId="17E752AA" w14:textId="77777777" w:rsidR="00564DEC" w:rsidRDefault="00564DEC" w:rsidP="00683841">
            <w:pPr>
              <w:ind w:firstLine="195"/>
            </w:pPr>
          </w:p>
          <w:p w14:paraId="205AF2E4" w14:textId="77777777" w:rsidR="00564DEC" w:rsidRDefault="00564DEC" w:rsidP="00683841">
            <w:pPr>
              <w:ind w:firstLine="195"/>
            </w:pPr>
            <w:r>
              <w:t xml:space="preserve">    //@siclog "Step 4" siclog@</w:t>
            </w:r>
          </w:p>
          <w:p w14:paraId="5C24D1F8" w14:textId="77777777" w:rsidR="00564DEC" w:rsidRDefault="00564DEC" w:rsidP="00683841">
            <w:pPr>
              <w:ind w:firstLine="195"/>
            </w:pPr>
            <w:r>
              <w:t xml:space="preserve">    //SS adjusts the cell-specific reference signal level according to row "T1"</w:t>
            </w:r>
          </w:p>
          <w:p w14:paraId="0B97F954" w14:textId="77777777" w:rsidR="00564DEC" w:rsidRDefault="00564DEC" w:rsidP="00683841">
            <w:pPr>
              <w:ind w:firstLine="195"/>
            </w:pPr>
            <w:r>
              <w:t xml:space="preserve">    f_NR_SetCellPowerList(v_CellPowerList_AtT1);</w:t>
            </w:r>
          </w:p>
          <w:p w14:paraId="6044C403" w14:textId="77777777" w:rsidR="00564DEC" w:rsidRDefault="00564DEC" w:rsidP="00683841">
            <w:pPr>
              <w:ind w:firstLine="195"/>
            </w:pPr>
            <w:r>
              <w:t xml:space="preserve">  </w:t>
            </w:r>
          </w:p>
          <w:p w14:paraId="49207F48" w14:textId="77777777" w:rsidR="00564DEC" w:rsidRDefault="00564DEC" w:rsidP="00683841">
            <w:pPr>
              <w:ind w:firstLine="195"/>
            </w:pPr>
          </w:p>
          <w:p w14:paraId="7EBFBEF9" w14:textId="77777777" w:rsidR="00564DEC" w:rsidRDefault="00564DEC" w:rsidP="00683841">
            <w:pPr>
              <w:ind w:firstLine="195"/>
            </w:pPr>
            <w:r>
              <w:t xml:space="preserve">    //@siclog "Step 5" siclog@</w:t>
            </w:r>
          </w:p>
          <w:p w14:paraId="1D0E6426" w14:textId="77777777" w:rsidR="00564DEC" w:rsidRDefault="00564DEC" w:rsidP="00683841">
            <w:pPr>
              <w:ind w:firstLine="195"/>
            </w:pPr>
            <w:r>
              <w:t xml:space="preserve">    //Check: Does the UE initiate a random access procedure by transmitting Preamble in NR Cell 2 within 10s?</w:t>
            </w:r>
          </w:p>
          <w:p w14:paraId="4C24CBDD" w14:textId="77777777" w:rsidR="00564DEC" w:rsidRDefault="00564DEC" w:rsidP="00683841">
            <w:pPr>
              <w:ind w:firstLine="195"/>
            </w:pPr>
            <w:r>
              <w:t xml:space="preserve">    t_Watchdog.start;</w:t>
            </w:r>
          </w:p>
          <w:p w14:paraId="3AADB0C2" w14:textId="77777777" w:rsidR="00564DEC" w:rsidRDefault="00564DEC" w:rsidP="00683841">
            <w:pPr>
              <w:ind w:firstLine="195"/>
            </w:pPr>
            <w:r>
              <w:t xml:space="preserve">    </w:t>
            </w:r>
            <w:r w:rsidRPr="003D7B39">
              <w:rPr>
                <w:highlight w:val="yellow"/>
              </w:rPr>
              <w:t>SYSIND.receive(car_NR_PRACH_Preamble_IND(nr_Cell2, cr_TimingInfo_Any, ?));</w:t>
            </w:r>
          </w:p>
          <w:p w14:paraId="3462C34A" w14:textId="77777777" w:rsidR="00564DEC" w:rsidRDefault="00564DEC" w:rsidP="00683841">
            <w:pPr>
              <w:ind w:firstLine="195"/>
            </w:pPr>
            <w:r>
              <w:t xml:space="preserve">    t_Watchdog.stop;</w:t>
            </w:r>
          </w:p>
          <w:p w14:paraId="4BEACC4B" w14:textId="77777777" w:rsidR="00564DEC" w:rsidRDefault="00564DEC" w:rsidP="00683841">
            <w:pPr>
              <w:ind w:firstLine="195"/>
            </w:pPr>
            <w:r>
              <w:t xml:space="preserve">    f_NR_PreliminaryPass(__FILE__, __LINE__, "Step 5");</w:t>
            </w:r>
          </w:p>
          <w:p w14:paraId="09AC2DFE" w14:textId="77777777" w:rsidR="00564DEC" w:rsidRDefault="00564DEC" w:rsidP="00683841">
            <w:pPr>
              <w:ind w:firstLine="195"/>
            </w:pPr>
            <w:r>
              <w:t xml:space="preserve">    </w:t>
            </w:r>
          </w:p>
          <w:p w14:paraId="2D6D2D76" w14:textId="77777777" w:rsidR="00564DEC" w:rsidRDefault="00564DEC" w:rsidP="00683841">
            <w:pPr>
              <w:ind w:firstLine="195"/>
            </w:pPr>
          </w:p>
          <w:p w14:paraId="5075C695" w14:textId="77777777" w:rsidR="00564DEC" w:rsidRDefault="00564DEC" w:rsidP="00683841">
            <w:pPr>
              <w:ind w:firstLine="195"/>
            </w:pPr>
            <w:r>
              <w:t xml:space="preserve">    //@siclog "Step 6-7" siclog@</w:t>
            </w:r>
          </w:p>
          <w:p w14:paraId="51501D3E" w14:textId="77777777" w:rsidR="00564DEC" w:rsidRDefault="00564DEC" w:rsidP="00683841">
            <w:pPr>
              <w:ind w:firstLine="195"/>
            </w:pPr>
            <w:r>
              <w:t xml:space="preserve">    //The SS transmits Random Access Response.</w:t>
            </w:r>
          </w:p>
          <w:p w14:paraId="097EA892" w14:textId="77777777" w:rsidR="00564DEC" w:rsidRDefault="00564DEC" w:rsidP="00683841">
            <w:pPr>
              <w:ind w:firstLine="195"/>
            </w:pPr>
            <w:r>
              <w:t xml:space="preserve">    //The UE transmits RRCReconfigurationComplete message in NR Cell 2.</w:t>
            </w:r>
          </w:p>
          <w:p w14:paraId="5B15A2BC" w14:textId="77777777" w:rsidR="00564DEC" w:rsidRDefault="00564DEC" w:rsidP="00683841">
            <w:pPr>
              <w:ind w:firstLine="195"/>
            </w:pPr>
            <w:r>
              <w:t xml:space="preserve">    f_NR5GC_CHO_RRCReconfigurationComplete( nr_Cell1,</w:t>
            </w:r>
          </w:p>
          <w:p w14:paraId="6810DAE4" w14:textId="77777777" w:rsidR="00564DEC" w:rsidRDefault="00564DEC" w:rsidP="00683841">
            <w:pPr>
              <w:ind w:firstLine="195"/>
            </w:pPr>
            <w:r>
              <w:t xml:space="preserve">                                            nr_Cell2,</w:t>
            </w:r>
          </w:p>
          <w:p w14:paraId="69AA3970" w14:textId="77777777" w:rsidR="00564DEC" w:rsidRDefault="00564DEC" w:rsidP="00683841">
            <w:pPr>
              <w:ind w:firstLine="195"/>
            </w:pPr>
            <w:r>
              <w:t xml:space="preserve">                                            -);</w:t>
            </w:r>
          </w:p>
          <w:p w14:paraId="426A6B02" w14:textId="77777777" w:rsidR="00564DEC" w:rsidRDefault="00564DEC" w:rsidP="00683841">
            <w:pPr>
              <w:ind w:firstLine="195"/>
            </w:pPr>
          </w:p>
          <w:p w14:paraId="07980618" w14:textId="77777777" w:rsidR="00564DEC" w:rsidRDefault="00564DEC" w:rsidP="00683841">
            <w:pPr>
              <w:ind w:firstLine="195"/>
            </w:pPr>
            <w:r>
              <w:t xml:space="preserve">    //@siclog "Steps 8" siclog@</w:t>
            </w:r>
          </w:p>
          <w:p w14:paraId="6E2E7C71" w14:textId="77777777" w:rsidR="00564DEC" w:rsidRDefault="00564DEC" w:rsidP="00683841">
            <w:pPr>
              <w:ind w:firstLine="195"/>
            </w:pPr>
            <w:r>
              <w:t xml:space="preserve">    //Check: Does the test result of generic test procedure in TS 38.508-1 Table 4.9.1-1 indicate that the UE is capable of exchanging IP data on DRB1 and NR Cell 2?</w:t>
            </w:r>
          </w:p>
          <w:p w14:paraId="0868DDF6" w14:textId="77777777" w:rsidR="00564DEC" w:rsidRDefault="00564DEC" w:rsidP="00683841">
            <w:pPr>
              <w:ind w:firstLine="195"/>
            </w:pPr>
            <w:r>
              <w:t xml:space="preserve">    v_DRBId := f_NR_GetDefaultDRB_ForFirstPDUSession();</w:t>
            </w:r>
          </w:p>
          <w:p w14:paraId="3A17D0DA" w14:textId="77777777" w:rsidR="00564DEC" w:rsidRDefault="00564DEC" w:rsidP="00683841">
            <w:pPr>
              <w:ind w:firstLine="195"/>
            </w:pPr>
            <w:r>
              <w:t xml:space="preserve">    f_NR5GC_CheckDataPath(nr_Cell2,</w:t>
            </w:r>
          </w:p>
          <w:p w14:paraId="3EB414A9" w14:textId="77777777" w:rsidR="00564DEC" w:rsidRDefault="00564DEC" w:rsidP="00683841">
            <w:pPr>
              <w:ind w:firstLine="195"/>
            </w:pPr>
            <w:r>
              <w:lastRenderedPageBreak/>
              <w:t xml:space="preserve">                          f_NR5GC_GetPdnIndex(v_PDUSessionInfoList[0]),</w:t>
            </w:r>
          </w:p>
          <w:p w14:paraId="1D896C97" w14:textId="77777777" w:rsidR="00564DEC" w:rsidRDefault="00564DEC" w:rsidP="00683841">
            <w:pPr>
              <w:ind w:firstLine="195"/>
            </w:pPr>
            <w:r>
              <w:t xml:space="preserve">                          dedicatedBearer,</w:t>
            </w:r>
          </w:p>
          <w:p w14:paraId="3C17A47D" w14:textId="77777777" w:rsidR="00564DEC" w:rsidRDefault="00564DEC" w:rsidP="00683841">
            <w:pPr>
              <w:ind w:firstLine="195"/>
            </w:pPr>
            <w:r>
              <w:t xml:space="preserve">                          v_DRBId,</w:t>
            </w:r>
          </w:p>
          <w:p w14:paraId="720E1BC2" w14:textId="77777777" w:rsidR="00564DEC" w:rsidRDefault="00564DEC" w:rsidP="00683841">
            <w:pPr>
              <w:ind w:firstLine="195"/>
            </w:pPr>
            <w:r>
              <w:t xml:space="preserve">                          "Step 8");</w:t>
            </w:r>
          </w:p>
          <w:p w14:paraId="224BE534" w14:textId="77777777" w:rsidR="00564DEC" w:rsidRDefault="00564DEC" w:rsidP="00683841">
            <w:pPr>
              <w:ind w:firstLine="195"/>
            </w:pPr>
          </w:p>
          <w:p w14:paraId="54A4BBF4" w14:textId="77777777" w:rsidR="00564DEC" w:rsidRDefault="00564DEC" w:rsidP="00683841">
            <w:pPr>
              <w:ind w:firstLine="195"/>
            </w:pPr>
            <w:r>
              <w:t xml:space="preserve">    //@siclog "Steps 9-10" siclog@</w:t>
            </w:r>
          </w:p>
          <w:p w14:paraId="4ECB6518" w14:textId="77777777" w:rsidR="00564DEC" w:rsidRDefault="00564DEC" w:rsidP="00683841">
            <w:pPr>
              <w:ind w:firstLine="195"/>
            </w:pPr>
            <w:r>
              <w:t xml:space="preserve">    //The SS transmits an RRCReconfiguration message including MeasConfig and ConditionalReconfiguration to set NR Cell 1 and NR Cell 4 as target candidate cells and configure event A5 as trigger event in NR cell 2.</w:t>
            </w:r>
          </w:p>
          <w:p w14:paraId="6BF2214F" w14:textId="77777777" w:rsidR="00564DEC" w:rsidRDefault="00564DEC" w:rsidP="00683841">
            <w:pPr>
              <w:ind w:firstLine="195"/>
            </w:pPr>
            <w:r>
              <w:t xml:space="preserve">    //The UE transmits an RRCReconfigurationComplete message in NR cell 2.</w:t>
            </w:r>
          </w:p>
          <w:p w14:paraId="42F4BA80" w14:textId="77777777" w:rsidR="00564DEC" w:rsidRDefault="00564DEC" w:rsidP="00683841">
            <w:pPr>
              <w:ind w:firstLine="195"/>
            </w:pPr>
            <w:r>
              <w:t xml:space="preserve">    v_MeasConfig_Step_9 := f_NR_GenerateMeasurementConfigNR({cs_MeasObjectId1(</w:t>
            </w:r>
            <w:r w:rsidRPr="003D7B39">
              <w:rPr>
                <w:highlight w:val="yellow"/>
              </w:rPr>
              <w:t>nr_Cell1</w:t>
            </w:r>
            <w:r>
              <w:t>)}, v_ReportConfigList, {cs_NR_MeasId_Config_id1_obj1_conf2});</w:t>
            </w:r>
          </w:p>
          <w:p w14:paraId="41A3A26E" w14:textId="77777777" w:rsidR="00564DEC" w:rsidRDefault="00564DEC" w:rsidP="00683841">
            <w:pPr>
              <w:ind w:firstLine="195"/>
            </w:pPr>
            <w:r>
              <w:t xml:space="preserve">    v_ConditionalReconfiguration_r16_Step_9 := cs_ConditionalReconfiguration_r16( -,</w:t>
            </w:r>
          </w:p>
          <w:p w14:paraId="3D9B3F50" w14:textId="77777777" w:rsidR="00564DEC" w:rsidRDefault="00564DEC" w:rsidP="00683841">
            <w:pPr>
              <w:ind w:firstLine="195"/>
            </w:pPr>
            <w:r>
              <w:t xml:space="preserve">                                                                                  cs_CondReconfigToAddModList_r16_2EntryCR_1EntryMI(1, tsc_NR_MeasId2, f_NR_GenerateCondRRCReconfig_r16_Octetstring(nr_Cell1),</w:t>
            </w:r>
          </w:p>
          <w:p w14:paraId="07D8A261" w14:textId="77777777" w:rsidR="00564DEC" w:rsidRDefault="00564DEC" w:rsidP="00683841">
            <w:pPr>
              <w:ind w:firstLine="195"/>
            </w:pPr>
            <w:r>
              <w:t xml:space="preserve">                                                                                                                                    2, tsc_NR_MeasId2, f_NR_GenerateCondRRCReconfig_r16_Octetstring(nr_Cell4)));</w:t>
            </w:r>
          </w:p>
          <w:p w14:paraId="1CDA0D33" w14:textId="77777777" w:rsidR="00564DEC" w:rsidRPr="003D7B39" w:rsidRDefault="00564DEC" w:rsidP="00683841">
            <w:pPr>
              <w:ind w:firstLine="195"/>
              <w:rPr>
                <w:highlight w:val="yellow"/>
              </w:rPr>
            </w:pPr>
            <w:r>
              <w:t xml:space="preserve">    f_NR5GC_CHO_RRCReconfiguration_SSConfig( </w:t>
            </w:r>
            <w:r w:rsidRPr="003D7B39">
              <w:rPr>
                <w:highlight w:val="yellow"/>
              </w:rPr>
              <w:t>nr_Cell1,</w:t>
            </w:r>
          </w:p>
          <w:p w14:paraId="74392C93" w14:textId="77777777" w:rsidR="00564DEC" w:rsidRDefault="00564DEC" w:rsidP="00683841">
            <w:pPr>
              <w:ind w:firstLine="195"/>
            </w:pPr>
            <w:r w:rsidRPr="003D7B39">
              <w:rPr>
                <w:highlight w:val="yellow"/>
              </w:rPr>
              <w:t xml:space="preserve">                                             nr_Cell2,</w:t>
            </w:r>
            <w:r>
              <w:t xml:space="preserve"> </w:t>
            </w:r>
          </w:p>
          <w:p w14:paraId="506FF571" w14:textId="77777777" w:rsidR="00564DEC" w:rsidRDefault="00564DEC" w:rsidP="00683841">
            <w:pPr>
              <w:ind w:firstLine="195"/>
            </w:pPr>
            <w:r>
              <w:t xml:space="preserve">                                             v_DRBInfoList,</w:t>
            </w:r>
          </w:p>
          <w:p w14:paraId="7227DB92" w14:textId="77777777" w:rsidR="00564DEC" w:rsidRDefault="00564DEC" w:rsidP="00683841">
            <w:pPr>
              <w:ind w:firstLine="195"/>
            </w:pPr>
            <w:r>
              <w:t xml:space="preserve">                                             -, -,</w:t>
            </w:r>
          </w:p>
          <w:p w14:paraId="7E1F62FA" w14:textId="77777777" w:rsidR="00564DEC" w:rsidRDefault="00564DEC" w:rsidP="00683841">
            <w:pPr>
              <w:ind w:firstLine="195"/>
            </w:pPr>
            <w:r>
              <w:t xml:space="preserve">                                             cs_38508_RRCReconfiguration_CHO(-,v_MeasConfig_Step_9, v_ConditionalReconfiguration_r16_Step_9),</w:t>
            </w:r>
          </w:p>
          <w:p w14:paraId="1525033D" w14:textId="77777777" w:rsidR="00564DEC" w:rsidRDefault="00564DEC" w:rsidP="00683841">
            <w:pPr>
              <w:ind w:firstLine="195"/>
            </w:pPr>
            <w:r>
              <w:t xml:space="preserve">                                             -, -, -, false); //Sujith@81441 NoRefresh</w:t>
            </w:r>
          </w:p>
          <w:p w14:paraId="47F9FCB9" w14:textId="77777777" w:rsidR="00564DEC" w:rsidRDefault="00564DEC" w:rsidP="00683841">
            <w:pPr>
              <w:ind w:firstLine="195"/>
            </w:pPr>
          </w:p>
          <w:p w14:paraId="5C611C92" w14:textId="77777777" w:rsidR="00564DEC" w:rsidRDefault="00564DEC" w:rsidP="00683841">
            <w:pPr>
              <w:ind w:firstLine="195"/>
            </w:pPr>
            <w:r>
              <w:t xml:space="preserve">    //@siclog "Step 11" siclog@</w:t>
            </w:r>
          </w:p>
          <w:p w14:paraId="1492054D" w14:textId="77777777" w:rsidR="00564DEC" w:rsidRDefault="00564DEC" w:rsidP="00683841">
            <w:pPr>
              <w:ind w:firstLine="195"/>
            </w:pPr>
            <w:r>
              <w:t xml:space="preserve">    //SS adjusts the cell-specific reference signal level according to row "T2".</w:t>
            </w:r>
          </w:p>
          <w:p w14:paraId="40E222E7" w14:textId="77777777" w:rsidR="00564DEC" w:rsidRDefault="00564DEC" w:rsidP="00683841">
            <w:pPr>
              <w:ind w:firstLine="195"/>
            </w:pPr>
            <w:r>
              <w:t xml:space="preserve">    f_NR_SetCellPowerList(v_CellPowerList_AtT2);</w:t>
            </w:r>
          </w:p>
          <w:p w14:paraId="3E61E025" w14:textId="77777777" w:rsidR="00564DEC" w:rsidRDefault="00564DEC" w:rsidP="00683841">
            <w:pPr>
              <w:ind w:firstLine="195"/>
            </w:pPr>
          </w:p>
          <w:p w14:paraId="4BE0B851" w14:textId="77777777" w:rsidR="00564DEC" w:rsidRDefault="00564DEC" w:rsidP="00683841">
            <w:pPr>
              <w:ind w:firstLine="195"/>
            </w:pPr>
            <w:r>
              <w:t xml:space="preserve">    //@siclog "Step 12" siclog@</w:t>
            </w:r>
          </w:p>
          <w:p w14:paraId="070BE335" w14:textId="77777777" w:rsidR="00564DEC" w:rsidRDefault="00564DEC" w:rsidP="00683841">
            <w:pPr>
              <w:ind w:firstLine="195"/>
            </w:pPr>
            <w:r>
              <w:t xml:space="preserve">    //Check: Does the UE initiate a random access procedure by transmitting Preamble in NR Cell 4 within 10s?</w:t>
            </w:r>
          </w:p>
          <w:p w14:paraId="6E180B51" w14:textId="77777777" w:rsidR="00564DEC" w:rsidRDefault="00564DEC" w:rsidP="00683841">
            <w:pPr>
              <w:ind w:firstLine="195"/>
            </w:pPr>
            <w:r>
              <w:t xml:space="preserve">    t_Watchdog.start;</w:t>
            </w:r>
          </w:p>
          <w:p w14:paraId="2B7722EE" w14:textId="77777777" w:rsidR="00564DEC" w:rsidRDefault="00564DEC" w:rsidP="00683841">
            <w:pPr>
              <w:ind w:firstLine="195"/>
            </w:pPr>
            <w:r>
              <w:t xml:space="preserve">    </w:t>
            </w:r>
            <w:r w:rsidRPr="003D7B39">
              <w:rPr>
                <w:highlight w:val="yellow"/>
              </w:rPr>
              <w:t>SYSIND.receive(car_NR_PRACH_Preamble_IND(nr_Cell4, cr_TimingInfo_Any, ?));</w:t>
            </w:r>
          </w:p>
          <w:p w14:paraId="1483CBB9" w14:textId="77777777" w:rsidR="00564DEC" w:rsidRDefault="00564DEC" w:rsidP="00683841">
            <w:pPr>
              <w:ind w:firstLine="195"/>
            </w:pPr>
            <w:r>
              <w:t xml:space="preserve">    t_Watchdog.stop;</w:t>
            </w:r>
          </w:p>
          <w:p w14:paraId="1F2B21B8" w14:textId="77777777" w:rsidR="00564DEC" w:rsidRDefault="00564DEC" w:rsidP="00683841">
            <w:pPr>
              <w:ind w:firstLine="195"/>
            </w:pPr>
            <w:r>
              <w:t xml:space="preserve">    f_NR_PreliminaryPass(__FILE__, __LINE__, "Step 12");</w:t>
            </w:r>
          </w:p>
          <w:p w14:paraId="54B95B72" w14:textId="77777777" w:rsidR="00564DEC" w:rsidRDefault="00564DEC" w:rsidP="00683841">
            <w:pPr>
              <w:ind w:firstLine="195"/>
            </w:pPr>
          </w:p>
          <w:p w14:paraId="65F608D1" w14:textId="77777777" w:rsidR="00564DEC" w:rsidRDefault="00564DEC" w:rsidP="00683841">
            <w:pPr>
              <w:ind w:firstLine="195"/>
            </w:pPr>
            <w:r>
              <w:t xml:space="preserve">    //@siclog "Steps 13-14" siclog@</w:t>
            </w:r>
          </w:p>
          <w:p w14:paraId="2ABD230D" w14:textId="77777777" w:rsidR="00564DEC" w:rsidRDefault="00564DEC" w:rsidP="00683841">
            <w:pPr>
              <w:ind w:firstLine="195"/>
            </w:pPr>
            <w:r>
              <w:lastRenderedPageBreak/>
              <w:t xml:space="preserve">    //Check:The SS transmits Random Access Response.</w:t>
            </w:r>
          </w:p>
          <w:p w14:paraId="34F67D7E" w14:textId="77777777" w:rsidR="00564DEC" w:rsidRDefault="00564DEC" w:rsidP="00683841">
            <w:pPr>
              <w:ind w:firstLine="195"/>
            </w:pPr>
            <w:r>
              <w:t xml:space="preserve">    //The UE transmits RRCReconfigurationComplete message in NR Cell 4.</w:t>
            </w:r>
          </w:p>
          <w:p w14:paraId="6F392775" w14:textId="77777777" w:rsidR="00564DEC" w:rsidRDefault="00564DEC" w:rsidP="00683841">
            <w:pPr>
              <w:ind w:firstLine="195"/>
            </w:pPr>
            <w:r>
              <w:t xml:space="preserve">    f_NR5GC_CHO_RRCReconfigurationComplete( nr_Cell2,</w:t>
            </w:r>
          </w:p>
          <w:p w14:paraId="7EABA7CA" w14:textId="77777777" w:rsidR="00564DEC" w:rsidRDefault="00564DEC" w:rsidP="00683841">
            <w:pPr>
              <w:ind w:firstLine="195"/>
            </w:pPr>
            <w:r>
              <w:t xml:space="preserve">                                            nr_Cell4,</w:t>
            </w:r>
          </w:p>
          <w:p w14:paraId="1A50ECFE" w14:textId="77777777" w:rsidR="00564DEC" w:rsidRDefault="00564DEC" w:rsidP="00683841">
            <w:pPr>
              <w:ind w:firstLine="195"/>
            </w:pPr>
            <w:r>
              <w:t xml:space="preserve">                                            -);</w:t>
            </w:r>
          </w:p>
          <w:p w14:paraId="2DA08273" w14:textId="77777777" w:rsidR="00564DEC" w:rsidRDefault="00564DEC" w:rsidP="00683841">
            <w:pPr>
              <w:ind w:firstLine="195"/>
            </w:pPr>
          </w:p>
          <w:p w14:paraId="01B935C5" w14:textId="77777777" w:rsidR="00564DEC" w:rsidRDefault="00564DEC" w:rsidP="00683841">
            <w:pPr>
              <w:ind w:firstLine="195"/>
            </w:pPr>
            <w:r>
              <w:t xml:space="preserve">    //@siclog "Step 15" siclog@</w:t>
            </w:r>
          </w:p>
          <w:p w14:paraId="39507EB0" w14:textId="77777777" w:rsidR="00564DEC" w:rsidRDefault="00564DEC" w:rsidP="00683841">
            <w:pPr>
              <w:ind w:firstLine="195"/>
            </w:pPr>
            <w:r>
              <w:t xml:space="preserve">    //Check: Does the test result of generic test procedure in TS 38.508-1 Table 4.9.1-1 indicate that the UE is capable of exchanging IP data on DRB1 and NR Cell 4?</w:t>
            </w:r>
          </w:p>
          <w:p w14:paraId="601901A7" w14:textId="77777777" w:rsidR="00564DEC" w:rsidRDefault="00564DEC" w:rsidP="00683841">
            <w:pPr>
              <w:ind w:firstLine="195"/>
            </w:pPr>
            <w:r>
              <w:t xml:space="preserve">    f_NR5GC_CheckDataPath(nr_Cell4,</w:t>
            </w:r>
          </w:p>
          <w:p w14:paraId="3A613ABC" w14:textId="77777777" w:rsidR="00564DEC" w:rsidRDefault="00564DEC" w:rsidP="00683841">
            <w:pPr>
              <w:ind w:firstLine="195"/>
            </w:pPr>
            <w:r>
              <w:t xml:space="preserve">                          f_NR5GC_GetPdnIndex(v_PDUSessionInfoList[0]),</w:t>
            </w:r>
          </w:p>
          <w:p w14:paraId="3F171AAF" w14:textId="77777777" w:rsidR="00564DEC" w:rsidRDefault="00564DEC" w:rsidP="00683841">
            <w:pPr>
              <w:ind w:firstLine="195"/>
            </w:pPr>
            <w:r>
              <w:t xml:space="preserve">                          dedicatedBearer,</w:t>
            </w:r>
          </w:p>
          <w:p w14:paraId="746783FD" w14:textId="77777777" w:rsidR="00564DEC" w:rsidRDefault="00564DEC" w:rsidP="00683841">
            <w:pPr>
              <w:ind w:firstLine="195"/>
            </w:pPr>
            <w:r>
              <w:t xml:space="preserve">                          v_DRBId,</w:t>
            </w:r>
          </w:p>
          <w:p w14:paraId="423F67A3" w14:textId="77777777" w:rsidR="00564DEC" w:rsidRDefault="00564DEC" w:rsidP="00683841">
            <w:pPr>
              <w:ind w:firstLine="195"/>
            </w:pPr>
            <w:r>
              <w:t xml:space="preserve">                          "Step 15");</w:t>
            </w:r>
          </w:p>
          <w:p w14:paraId="1577B341" w14:textId="77777777" w:rsidR="00564DEC" w:rsidRDefault="00564DEC" w:rsidP="00683841">
            <w:pPr>
              <w:ind w:firstLine="195"/>
            </w:pPr>
          </w:p>
          <w:p w14:paraId="2C2492B1" w14:textId="77777777" w:rsidR="00564DEC" w:rsidRDefault="00564DEC" w:rsidP="00683841">
            <w:pPr>
              <w:ind w:firstLine="195"/>
            </w:pPr>
            <w:r>
              <w:t xml:space="preserve">    //@siclog "Steps 16-17" siclog@</w:t>
            </w:r>
          </w:p>
          <w:p w14:paraId="121C4E1F" w14:textId="77777777" w:rsidR="00564DEC" w:rsidRDefault="00564DEC" w:rsidP="00683841">
            <w:pPr>
              <w:ind w:firstLine="195"/>
            </w:pPr>
            <w:r>
              <w:t xml:space="preserve">    //The SS transmits an RRCReconfiguration message including MeasConfig and ConditionalReconfiguration for intra-frequency event A3 and A5 in NR cell 4.</w:t>
            </w:r>
          </w:p>
          <w:p w14:paraId="62EDA91E" w14:textId="77777777" w:rsidR="00564DEC" w:rsidRDefault="00564DEC" w:rsidP="00683841">
            <w:pPr>
              <w:ind w:firstLine="195"/>
            </w:pPr>
            <w:r>
              <w:t xml:space="preserve">    //The UE transmits an RRCReconfigurationComplete message in NR cell 4.</w:t>
            </w:r>
          </w:p>
          <w:p w14:paraId="527DC408" w14:textId="77777777" w:rsidR="00564DEC" w:rsidRDefault="00564DEC" w:rsidP="00683841">
            <w:pPr>
              <w:ind w:firstLine="195"/>
            </w:pPr>
            <w:r>
              <w:t xml:space="preserve">    v_MeasConfig_Step_16 := f_NR_GenerateMeasurementConfigNR({cs_MeasObjectId1(</w:t>
            </w:r>
            <w:r w:rsidRPr="003D7B39">
              <w:rPr>
                <w:highlight w:val="yellow"/>
              </w:rPr>
              <w:t>nr_cell1</w:t>
            </w:r>
            <w:r>
              <w:t xml:space="preserve"> )}, v_ReportConfigList, {cs_NR_MeasId_Config_id1_obj1_conf1, cs_NR_MeasId_Config_id2_obj1_conf2});</w:t>
            </w:r>
          </w:p>
          <w:p w14:paraId="3DD64278" w14:textId="77777777" w:rsidR="00564DEC" w:rsidRDefault="00564DEC" w:rsidP="00683841">
            <w:pPr>
              <w:ind w:firstLine="195"/>
            </w:pPr>
            <w:r>
              <w:t xml:space="preserve">    v_ConditionalReconfiguration_r16_Step_16 := cs_ConditionalReconfiguration_r16( -,</w:t>
            </w:r>
          </w:p>
          <w:p w14:paraId="5FC0CE15" w14:textId="77777777" w:rsidR="00564DEC" w:rsidRDefault="00564DEC" w:rsidP="00683841">
            <w:pPr>
              <w:ind w:firstLine="195"/>
            </w:pPr>
            <w:r>
              <w:t xml:space="preserve">                                                                                   cs_CondReconfigToAddModList_r16_2EntryCR_2EntryMI(1, tsc_NR_MeasId1, tsc_NR_MeasId2, f_NR_GenerateCondRRCReconfig_r16_Octetstring(nr_Cell1),</w:t>
            </w:r>
          </w:p>
          <w:p w14:paraId="02AEE954" w14:textId="77777777" w:rsidR="00564DEC" w:rsidRDefault="00564DEC" w:rsidP="00683841">
            <w:pPr>
              <w:ind w:firstLine="195"/>
            </w:pPr>
            <w:r>
              <w:t xml:space="preserve">                                                                                                                                     2, tsc_NR_MeasId1, tsc_NR_MeasId2, f_NR_GenerateCondRRCReconfig_r16_Octetstring(nr_Cell2)));</w:t>
            </w:r>
          </w:p>
          <w:p w14:paraId="0B39EBFF" w14:textId="77777777" w:rsidR="00564DEC" w:rsidRDefault="00564DEC" w:rsidP="00683841">
            <w:pPr>
              <w:ind w:firstLine="195"/>
            </w:pPr>
            <w:r>
              <w:t xml:space="preserve">    f_NR5GC_CHO_RRCReconfiguration_SSConfig( nr_Cell4,</w:t>
            </w:r>
          </w:p>
          <w:p w14:paraId="481F5D1F" w14:textId="77777777" w:rsidR="00564DEC" w:rsidRDefault="00564DEC" w:rsidP="00683841">
            <w:pPr>
              <w:ind w:firstLine="195"/>
            </w:pPr>
            <w:r>
              <w:t xml:space="preserve">                                             nr_Cell1,</w:t>
            </w:r>
          </w:p>
          <w:p w14:paraId="764443AB" w14:textId="77777777" w:rsidR="00564DEC" w:rsidRDefault="00564DEC" w:rsidP="00683841">
            <w:pPr>
              <w:ind w:firstLine="195"/>
            </w:pPr>
            <w:r>
              <w:t xml:space="preserve">                                             v_DRBInfoList,</w:t>
            </w:r>
          </w:p>
          <w:p w14:paraId="33E4EABD" w14:textId="77777777" w:rsidR="00564DEC" w:rsidRDefault="00564DEC" w:rsidP="00683841">
            <w:pPr>
              <w:ind w:firstLine="195"/>
            </w:pPr>
            <w:r>
              <w:t xml:space="preserve">                                             -, -,</w:t>
            </w:r>
          </w:p>
          <w:p w14:paraId="700E12A0" w14:textId="77777777" w:rsidR="00564DEC" w:rsidRDefault="00564DEC" w:rsidP="00683841">
            <w:pPr>
              <w:ind w:firstLine="195"/>
            </w:pPr>
            <w:r>
              <w:t xml:space="preserve">                                             cs_38508_RRCReconfiguration_CHO(-,v_MeasConfig_Step_16, v_ConditionalReconfiguration_r16_Step_16),</w:t>
            </w:r>
          </w:p>
          <w:p w14:paraId="66ED6647" w14:textId="77777777" w:rsidR="00564DEC" w:rsidRDefault="00564DEC" w:rsidP="00683841">
            <w:pPr>
              <w:ind w:firstLine="195"/>
            </w:pPr>
            <w:r>
              <w:t xml:space="preserve">                                             -, -, -, </w:t>
            </w:r>
            <w:r w:rsidRPr="003D7B39">
              <w:rPr>
                <w:highlight w:val="yellow"/>
              </w:rPr>
              <w:t>false</w:t>
            </w:r>
            <w:r>
              <w:t xml:space="preserve">); </w:t>
            </w:r>
          </w:p>
          <w:p w14:paraId="3C79B033" w14:textId="77777777" w:rsidR="00564DEC" w:rsidRDefault="00564DEC" w:rsidP="00683841">
            <w:pPr>
              <w:ind w:firstLine="195"/>
            </w:pPr>
          </w:p>
          <w:p w14:paraId="2369586A" w14:textId="77777777" w:rsidR="00564DEC" w:rsidRDefault="00564DEC" w:rsidP="00683841">
            <w:pPr>
              <w:ind w:firstLine="195"/>
            </w:pPr>
            <w:r>
              <w:t xml:space="preserve">  //@siclog "Step 18" siclog@</w:t>
            </w:r>
          </w:p>
          <w:p w14:paraId="1B71A3B7" w14:textId="77777777" w:rsidR="00564DEC" w:rsidRDefault="00564DEC" w:rsidP="00683841">
            <w:pPr>
              <w:ind w:firstLine="195"/>
            </w:pPr>
            <w:r>
              <w:t xml:space="preserve">    //SS adjusts the cell-specific reference signal level according to row "T3".</w:t>
            </w:r>
          </w:p>
          <w:p w14:paraId="71A268B6" w14:textId="77777777" w:rsidR="00564DEC" w:rsidRDefault="00564DEC" w:rsidP="00683841">
            <w:pPr>
              <w:ind w:firstLine="195"/>
            </w:pPr>
            <w:r>
              <w:lastRenderedPageBreak/>
              <w:t xml:space="preserve">    f_NR_SetCellPowerList(v_CellPowerList_AtT3);</w:t>
            </w:r>
          </w:p>
          <w:p w14:paraId="7E980806" w14:textId="77777777" w:rsidR="00564DEC" w:rsidRDefault="00564DEC" w:rsidP="00683841">
            <w:pPr>
              <w:ind w:firstLine="195"/>
            </w:pPr>
          </w:p>
          <w:p w14:paraId="2978BC67" w14:textId="77777777" w:rsidR="00564DEC" w:rsidRDefault="00564DEC" w:rsidP="00683841">
            <w:pPr>
              <w:ind w:firstLine="195"/>
            </w:pPr>
            <w:r>
              <w:t xml:space="preserve">    //@siclog "Step 19" siclog@</w:t>
            </w:r>
          </w:p>
          <w:p w14:paraId="17E07664" w14:textId="77777777" w:rsidR="00564DEC" w:rsidRDefault="00564DEC" w:rsidP="00683841">
            <w:pPr>
              <w:ind w:firstLine="195"/>
            </w:pPr>
            <w:r>
              <w:t xml:space="preserve">    //Check: Does the UE initiate a random access procedure by transmitting Preamble in NR Cell 1 within 10s?</w:t>
            </w:r>
          </w:p>
          <w:p w14:paraId="192A8BEF" w14:textId="77777777" w:rsidR="00564DEC" w:rsidRDefault="00564DEC" w:rsidP="00683841">
            <w:pPr>
              <w:ind w:firstLine="195"/>
            </w:pPr>
            <w:r>
              <w:t xml:space="preserve">    t_Watchdog.start;</w:t>
            </w:r>
          </w:p>
          <w:p w14:paraId="10470CBF" w14:textId="77777777" w:rsidR="00564DEC" w:rsidRDefault="00564DEC" w:rsidP="00683841">
            <w:pPr>
              <w:ind w:firstLine="195"/>
            </w:pPr>
            <w:r>
              <w:t xml:space="preserve">    </w:t>
            </w:r>
            <w:r w:rsidRPr="003D7B39">
              <w:rPr>
                <w:highlight w:val="yellow"/>
              </w:rPr>
              <w:t>SYSIND.receive(car_NR_PRACH_Preamble_IND(nr_Cell1, cr_TimingInfo_Any, ?));</w:t>
            </w:r>
          </w:p>
          <w:p w14:paraId="10C0A25A" w14:textId="77777777" w:rsidR="00564DEC" w:rsidRDefault="00564DEC" w:rsidP="00683841">
            <w:pPr>
              <w:ind w:firstLine="195"/>
            </w:pPr>
            <w:r>
              <w:t xml:space="preserve">    t_Watchdog.stop;</w:t>
            </w:r>
          </w:p>
          <w:p w14:paraId="49211B8E" w14:textId="77777777" w:rsidR="00564DEC" w:rsidRDefault="00564DEC" w:rsidP="00683841">
            <w:pPr>
              <w:ind w:firstLine="195"/>
            </w:pPr>
            <w:r>
              <w:t xml:space="preserve">    f_NR_PreliminaryPass(__FILE__, __LINE__, "Step 19");</w:t>
            </w:r>
          </w:p>
          <w:p w14:paraId="162AEDA8" w14:textId="77777777" w:rsidR="00564DEC" w:rsidRDefault="00564DEC" w:rsidP="00683841">
            <w:pPr>
              <w:ind w:firstLine="195"/>
            </w:pPr>
          </w:p>
          <w:p w14:paraId="07EBFC0F" w14:textId="77777777" w:rsidR="00564DEC" w:rsidRDefault="00564DEC" w:rsidP="00683841">
            <w:pPr>
              <w:ind w:firstLine="195"/>
            </w:pPr>
            <w:r>
              <w:t xml:space="preserve">    //@siclog "Steps 20-21" siclog@</w:t>
            </w:r>
          </w:p>
          <w:p w14:paraId="03317D81" w14:textId="77777777" w:rsidR="00564DEC" w:rsidRDefault="00564DEC" w:rsidP="00683841">
            <w:pPr>
              <w:ind w:firstLine="195"/>
            </w:pPr>
            <w:r>
              <w:t xml:space="preserve">    //The SS transmits Random Access Response.</w:t>
            </w:r>
          </w:p>
          <w:p w14:paraId="1CA87E3B" w14:textId="77777777" w:rsidR="00564DEC" w:rsidRDefault="00564DEC" w:rsidP="00683841">
            <w:pPr>
              <w:ind w:firstLine="195"/>
            </w:pPr>
            <w:r>
              <w:t xml:space="preserve">    //The UE transmits RRCReconfigurationComplete message in NR Cell 1.</w:t>
            </w:r>
          </w:p>
          <w:p w14:paraId="06FF520A" w14:textId="77777777" w:rsidR="00564DEC" w:rsidRDefault="00564DEC" w:rsidP="00683841">
            <w:pPr>
              <w:ind w:firstLine="195"/>
            </w:pPr>
            <w:r>
              <w:t xml:space="preserve">    f_NR5GC_CHO_RRCReconfigurationComplete( nr_Cell4,</w:t>
            </w:r>
          </w:p>
          <w:p w14:paraId="0BFB0162" w14:textId="77777777" w:rsidR="00564DEC" w:rsidRDefault="00564DEC" w:rsidP="00683841">
            <w:pPr>
              <w:ind w:firstLine="195"/>
            </w:pPr>
            <w:r>
              <w:t xml:space="preserve">                                            nr_Cell1,</w:t>
            </w:r>
          </w:p>
          <w:p w14:paraId="3770C579" w14:textId="77777777" w:rsidR="00564DEC" w:rsidRDefault="00564DEC" w:rsidP="00683841">
            <w:pPr>
              <w:ind w:firstLine="195"/>
            </w:pPr>
            <w:r>
              <w:t xml:space="preserve">                                            -);</w:t>
            </w:r>
          </w:p>
          <w:p w14:paraId="7C54879F" w14:textId="77777777" w:rsidR="00564DEC" w:rsidRDefault="00564DEC" w:rsidP="00683841">
            <w:pPr>
              <w:ind w:firstLine="195"/>
            </w:pPr>
          </w:p>
          <w:p w14:paraId="51E3E8B4" w14:textId="77777777" w:rsidR="00564DEC" w:rsidRDefault="00564DEC" w:rsidP="00683841">
            <w:pPr>
              <w:ind w:firstLine="195"/>
            </w:pPr>
            <w:r>
              <w:t xml:space="preserve">    //@siclog "Step 22" siclog@</w:t>
            </w:r>
          </w:p>
          <w:p w14:paraId="2F632AAB" w14:textId="77777777" w:rsidR="00564DEC" w:rsidRDefault="00564DEC" w:rsidP="00683841">
            <w:pPr>
              <w:ind w:firstLine="195"/>
            </w:pPr>
            <w:r>
              <w:t xml:space="preserve">    //Check: Does the test result of generic test procedure in TS 38.508-1 Table 4.9.1-1 indicate that the UE is capable of exchanging IP data on DRB1 and NR Cell 1?</w:t>
            </w:r>
          </w:p>
          <w:p w14:paraId="0A689D78" w14:textId="77777777" w:rsidR="00564DEC" w:rsidRDefault="00564DEC" w:rsidP="00683841">
            <w:pPr>
              <w:ind w:firstLine="195"/>
            </w:pPr>
            <w:r>
              <w:t xml:space="preserve">    f_NR5GC_CheckDataPath(nr_Cell1,</w:t>
            </w:r>
          </w:p>
          <w:p w14:paraId="6A6DB2AC" w14:textId="77777777" w:rsidR="00564DEC" w:rsidRDefault="00564DEC" w:rsidP="00683841">
            <w:pPr>
              <w:ind w:firstLine="195"/>
            </w:pPr>
            <w:r>
              <w:t xml:space="preserve">                          f_NR5GC_GetPdnIndex(v_PDUSessionInfoList[0]),</w:t>
            </w:r>
          </w:p>
          <w:p w14:paraId="0D6C6587" w14:textId="77777777" w:rsidR="00564DEC" w:rsidRDefault="00564DEC" w:rsidP="00683841">
            <w:pPr>
              <w:ind w:firstLine="195"/>
            </w:pPr>
            <w:r>
              <w:t xml:space="preserve">                          dedicatedBearer,</w:t>
            </w:r>
          </w:p>
          <w:p w14:paraId="127F94E2" w14:textId="77777777" w:rsidR="00564DEC" w:rsidRDefault="00564DEC" w:rsidP="00683841">
            <w:pPr>
              <w:ind w:firstLine="195"/>
            </w:pPr>
            <w:r>
              <w:t xml:space="preserve">                          v_DRBId,</w:t>
            </w:r>
          </w:p>
          <w:p w14:paraId="437F555A" w14:textId="77777777" w:rsidR="00564DEC" w:rsidRDefault="00564DEC" w:rsidP="00683841">
            <w:pPr>
              <w:ind w:firstLine="195"/>
            </w:pPr>
            <w:r>
              <w:t xml:space="preserve">                          "Step 22");</w:t>
            </w:r>
          </w:p>
          <w:p w14:paraId="06FA40D4" w14:textId="77777777" w:rsidR="00564DEC" w:rsidRDefault="00564DEC" w:rsidP="00683841">
            <w:pPr>
              <w:ind w:firstLine="195"/>
            </w:pPr>
          </w:p>
          <w:p w14:paraId="4995C468" w14:textId="77777777" w:rsidR="00564DEC" w:rsidRDefault="00564DEC" w:rsidP="00683841">
            <w:pPr>
              <w:ind w:firstLine="195"/>
            </w:pPr>
            <w:r>
              <w:t xml:space="preserve">    //@siclog "Step 23" siclog@</w:t>
            </w:r>
          </w:p>
          <w:p w14:paraId="119C96E3" w14:textId="77777777" w:rsidR="00564DEC" w:rsidRDefault="00564DEC" w:rsidP="00683841">
            <w:pPr>
              <w:ind w:firstLine="195"/>
            </w:pPr>
            <w:r>
              <w:t xml:space="preserve">    //SS adjusts the cell-specific reference signal level according to row "T1".</w:t>
            </w:r>
          </w:p>
          <w:p w14:paraId="3F55326B" w14:textId="77777777" w:rsidR="00564DEC" w:rsidRDefault="00564DEC" w:rsidP="00683841">
            <w:pPr>
              <w:ind w:firstLine="195"/>
            </w:pPr>
            <w:r>
              <w:t xml:space="preserve">    f_NR_SetCellPowerList(v_CellPowerList_AtT1);</w:t>
            </w:r>
          </w:p>
          <w:p w14:paraId="427C164D" w14:textId="77777777" w:rsidR="00564DEC" w:rsidRDefault="00564DEC" w:rsidP="00683841">
            <w:pPr>
              <w:ind w:firstLine="195"/>
            </w:pPr>
          </w:p>
          <w:p w14:paraId="2D70633D" w14:textId="77777777" w:rsidR="00564DEC" w:rsidRDefault="00564DEC" w:rsidP="00683841">
            <w:pPr>
              <w:ind w:firstLine="195"/>
            </w:pPr>
            <w:r>
              <w:t xml:space="preserve">    //@siclog "Step 24" siclog@</w:t>
            </w:r>
          </w:p>
          <w:p w14:paraId="4B9BD7C7" w14:textId="77777777" w:rsidR="00564DEC" w:rsidRDefault="00564DEC" w:rsidP="00683841">
            <w:pPr>
              <w:ind w:firstLine="195"/>
            </w:pPr>
            <w:r>
              <w:t xml:space="preserve">    //Check: Does the UE transmit RRCReconfigurationComplete message in NR Cell 2 within 10s?</w:t>
            </w:r>
          </w:p>
          <w:p w14:paraId="34B1C51C" w14:textId="77777777" w:rsidR="00564DEC" w:rsidRDefault="00564DEC" w:rsidP="00683841">
            <w:pPr>
              <w:ind w:firstLine="195"/>
            </w:pPr>
            <w:r>
              <w:t xml:space="preserve">    t_Watchdog.start;</w:t>
            </w:r>
          </w:p>
          <w:p w14:paraId="22E39884" w14:textId="77777777" w:rsidR="00564DEC" w:rsidRDefault="00564DEC" w:rsidP="00683841">
            <w:pPr>
              <w:ind w:firstLine="195"/>
            </w:pPr>
            <w:r>
              <w:t xml:space="preserve">    alt {</w:t>
            </w:r>
          </w:p>
          <w:p w14:paraId="105ED586" w14:textId="77777777" w:rsidR="00564DEC" w:rsidRDefault="00564DEC" w:rsidP="00683841">
            <w:pPr>
              <w:ind w:firstLine="195"/>
            </w:pPr>
            <w:r>
              <w:t xml:space="preserve">        []SRB.receive(car_NR_SRB1_RrcPdu_IND(nr_Cell2, cr_38508_RRCReconfigurationComplete))</w:t>
            </w:r>
          </w:p>
          <w:p w14:paraId="213239CB" w14:textId="77777777" w:rsidR="00564DEC" w:rsidRDefault="00564DEC" w:rsidP="00683841">
            <w:pPr>
              <w:ind w:firstLine="195"/>
            </w:pPr>
            <w:r>
              <w:t xml:space="preserve">        {</w:t>
            </w:r>
          </w:p>
          <w:p w14:paraId="1EDFD87F" w14:textId="77777777" w:rsidR="00564DEC" w:rsidRDefault="00564DEC" w:rsidP="00683841">
            <w:pPr>
              <w:ind w:firstLine="195"/>
            </w:pPr>
            <w:r>
              <w:lastRenderedPageBreak/>
              <w:t xml:space="preserve">            f_NR_SetVerdictFailOrInconc(__FILE__, __LINE__, "Step 24, RRCReconfigurationComplete sent by UE ");</w:t>
            </w:r>
          </w:p>
          <w:p w14:paraId="0C813903" w14:textId="77777777" w:rsidR="00564DEC" w:rsidRDefault="00564DEC" w:rsidP="00683841">
            <w:pPr>
              <w:ind w:firstLine="195"/>
            </w:pPr>
            <w:r>
              <w:t xml:space="preserve">        }</w:t>
            </w:r>
          </w:p>
          <w:p w14:paraId="5474D665" w14:textId="77777777" w:rsidR="00564DEC" w:rsidRDefault="00564DEC" w:rsidP="00683841">
            <w:pPr>
              <w:ind w:firstLine="195"/>
            </w:pPr>
            <w:r>
              <w:t xml:space="preserve">        []t_Watchdog.timeout</w:t>
            </w:r>
          </w:p>
          <w:p w14:paraId="2151C446" w14:textId="77777777" w:rsidR="00564DEC" w:rsidRDefault="00564DEC" w:rsidP="00683841">
            <w:pPr>
              <w:ind w:firstLine="195"/>
            </w:pPr>
            <w:r>
              <w:t xml:space="preserve">        {</w:t>
            </w:r>
          </w:p>
          <w:p w14:paraId="58E37444" w14:textId="77777777" w:rsidR="00564DEC" w:rsidRDefault="00564DEC" w:rsidP="00683841">
            <w:pPr>
              <w:ind w:firstLine="195"/>
            </w:pPr>
            <w:r>
              <w:t xml:space="preserve">            f_NR_PreliminaryPass(__FILE__, __LINE__, "Step 24");</w:t>
            </w:r>
          </w:p>
          <w:p w14:paraId="28F02F71" w14:textId="77777777" w:rsidR="00564DEC" w:rsidRDefault="00564DEC" w:rsidP="00683841">
            <w:pPr>
              <w:ind w:firstLine="195"/>
            </w:pPr>
            <w:r>
              <w:t xml:space="preserve">        }</w:t>
            </w:r>
          </w:p>
          <w:p w14:paraId="2158DA9E" w14:textId="77777777" w:rsidR="00564DEC" w:rsidRDefault="00564DEC" w:rsidP="00683841">
            <w:pPr>
              <w:ind w:firstLine="195"/>
            </w:pPr>
            <w:r>
              <w:t xml:space="preserve">    };</w:t>
            </w:r>
          </w:p>
          <w:p w14:paraId="68C7ADB2" w14:textId="77777777" w:rsidR="00564DEC" w:rsidRDefault="00564DEC" w:rsidP="00683841">
            <w:pPr>
              <w:ind w:firstLine="195"/>
            </w:pPr>
            <w:r>
              <w:t xml:space="preserve">  }// End of fl_TC_8_1_4_4_1_TestBody</w:t>
            </w:r>
          </w:p>
          <w:p w14:paraId="4F5F7EBF" w14:textId="77777777" w:rsidR="00564DEC" w:rsidRDefault="00564DEC" w:rsidP="00683841">
            <w:pPr>
              <w:ind w:firstLine="195"/>
            </w:pPr>
          </w:p>
        </w:tc>
      </w:tr>
    </w:tbl>
    <w:p w14:paraId="782A4290" w14:textId="77777777" w:rsidR="00564DEC" w:rsidRPr="00441AF6" w:rsidRDefault="00564DEC" w:rsidP="00564DEC">
      <w:pPr>
        <w:rPr>
          <w:rFonts w:eastAsia="Calibri"/>
          <w:lang w:val="en-US"/>
        </w:rPr>
      </w:pPr>
    </w:p>
    <w:p w14:paraId="084885AD" w14:textId="77777777" w:rsidR="00564DEC" w:rsidRDefault="00564DEC" w:rsidP="00564DEC">
      <w:pPr>
        <w:rPr>
          <w:rFonts w:ascii="Calibri" w:hAnsi="Calibri" w:cs="Calibri"/>
          <w:sz w:val="22"/>
          <w:szCs w:val="22"/>
          <w:lang w:val="en-US"/>
        </w:rPr>
      </w:pPr>
      <w:r>
        <w:rPr>
          <w:lang w:val="en-US"/>
        </w:rPr>
        <w:t>After Change</w:t>
      </w:r>
    </w:p>
    <w:tbl>
      <w:tblPr>
        <w:tblW w:w="0" w:type="auto"/>
        <w:tblCellMar>
          <w:left w:w="0" w:type="dxa"/>
          <w:right w:w="0" w:type="dxa"/>
        </w:tblCellMar>
        <w:tblLook w:val="04A0" w:firstRow="1" w:lastRow="0" w:firstColumn="1" w:lastColumn="0" w:noHBand="0" w:noVBand="1"/>
      </w:tblPr>
      <w:tblGrid>
        <w:gridCol w:w="9619"/>
      </w:tblGrid>
      <w:tr w:rsidR="00564DEC" w14:paraId="60E9812E" w14:textId="77777777" w:rsidTr="00683841">
        <w:tc>
          <w:tcPr>
            <w:tcW w:w="98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3CFEF5" w14:textId="77777777" w:rsidR="00564DEC" w:rsidRDefault="00564DEC" w:rsidP="00683841">
            <w:pPr>
              <w:ind w:firstLine="195"/>
            </w:pPr>
          </w:p>
          <w:p w14:paraId="7C0DF749" w14:textId="77777777" w:rsidR="00564DEC" w:rsidRDefault="00564DEC" w:rsidP="00683841">
            <w:pPr>
              <w:ind w:firstLine="195"/>
            </w:pPr>
            <w:r>
              <w:t>function fl_TC_8_1_4_4_1_TestBody() runs on NR5GC_PTC</w:t>
            </w:r>
          </w:p>
          <w:p w14:paraId="3ED49625" w14:textId="77777777" w:rsidR="00564DEC" w:rsidRDefault="00564DEC" w:rsidP="00683841">
            <w:pPr>
              <w:ind w:firstLine="195"/>
            </w:pPr>
            <w:r>
              <w:t xml:space="preserve">  {</w:t>
            </w:r>
          </w:p>
          <w:p w14:paraId="7C90CF32" w14:textId="77777777" w:rsidR="00564DEC" w:rsidRDefault="00564DEC" w:rsidP="00683841">
            <w:pPr>
              <w:ind w:firstLine="195"/>
            </w:pPr>
            <w:r>
              <w:t xml:space="preserve">    var template (value) NR_CellPowerList_Type v_CellPowerList_AtT1;</w:t>
            </w:r>
          </w:p>
          <w:p w14:paraId="5A69B57C" w14:textId="77777777" w:rsidR="00564DEC" w:rsidRDefault="00564DEC" w:rsidP="00683841">
            <w:pPr>
              <w:ind w:firstLine="195"/>
            </w:pPr>
            <w:r>
              <w:t xml:space="preserve">    var template (value) NR_CellPowerList_Type v_CellPowerList_AtT2;</w:t>
            </w:r>
          </w:p>
          <w:p w14:paraId="24644DDC" w14:textId="77777777" w:rsidR="00564DEC" w:rsidRDefault="00564DEC" w:rsidP="00683841">
            <w:pPr>
              <w:ind w:firstLine="195"/>
            </w:pPr>
            <w:r>
              <w:t xml:space="preserve">    var template (value) NR_CellPowerList_Type v_CellPowerList_AtT3;</w:t>
            </w:r>
          </w:p>
          <w:p w14:paraId="370BB568" w14:textId="77777777" w:rsidR="00564DEC" w:rsidRDefault="00564DEC" w:rsidP="00683841">
            <w:pPr>
              <w:ind w:firstLine="195"/>
            </w:pPr>
            <w:r>
              <w:t xml:space="preserve">    //var NR_AbsoluteCellPower_Type v_CellPower_Serving_FR1;</w:t>
            </w:r>
          </w:p>
          <w:p w14:paraId="573B315E" w14:textId="77777777" w:rsidR="00564DEC" w:rsidRDefault="00564DEC" w:rsidP="00683841">
            <w:pPr>
              <w:ind w:firstLine="195"/>
            </w:pPr>
            <w:r>
              <w:t xml:space="preserve">    var NR_AbsoluteCellPower_Type v_CellPower_EntryCondition_FR1;</w:t>
            </w:r>
          </w:p>
          <w:p w14:paraId="14E1D425" w14:textId="77777777" w:rsidR="00564DEC" w:rsidRDefault="00564DEC" w:rsidP="00683841">
            <w:pPr>
              <w:ind w:firstLine="195"/>
            </w:pPr>
            <w:r>
              <w:t xml:space="preserve">    var NR_AbsoluteCellPower_Type v_CellPower_Leaving_FR1;</w:t>
            </w:r>
          </w:p>
          <w:p w14:paraId="36943F9F" w14:textId="77777777" w:rsidR="00564DEC" w:rsidRDefault="00564DEC" w:rsidP="00683841">
            <w:pPr>
              <w:ind w:firstLine="195"/>
            </w:pPr>
            <w:r>
              <w:t xml:space="preserve">    var RSRP_Range v_Rsrp;</w:t>
            </w:r>
          </w:p>
          <w:p w14:paraId="705988BB" w14:textId="77777777" w:rsidR="00564DEC" w:rsidRDefault="00564DEC" w:rsidP="00683841">
            <w:pPr>
              <w:ind w:firstLine="195"/>
            </w:pPr>
            <w:r>
              <w:t xml:space="preserve">    var RSRP_Range v_RsrpThres1;</w:t>
            </w:r>
          </w:p>
          <w:p w14:paraId="35DF6333" w14:textId="77777777" w:rsidR="00564DEC" w:rsidRDefault="00564DEC" w:rsidP="00683841">
            <w:pPr>
              <w:ind w:firstLine="195"/>
            </w:pPr>
            <w:r>
              <w:t xml:space="preserve">    var RSRP_Range v_RsrpThres2;</w:t>
            </w:r>
          </w:p>
          <w:p w14:paraId="55ED5958" w14:textId="77777777" w:rsidR="00564DEC" w:rsidRDefault="00564DEC" w:rsidP="00683841">
            <w:pPr>
              <w:ind w:firstLine="195"/>
            </w:pPr>
            <w:r>
              <w:t xml:space="preserve">    var integer v_DRBId;</w:t>
            </w:r>
          </w:p>
          <w:p w14:paraId="0D895931" w14:textId="77777777" w:rsidR="00564DEC" w:rsidRDefault="00564DEC" w:rsidP="00683841">
            <w:pPr>
              <w:ind w:firstLine="195"/>
            </w:pPr>
            <w:r>
              <w:t xml:space="preserve">    var template (value) ReportConfigToAddModList v_ReportConfigList;</w:t>
            </w:r>
          </w:p>
          <w:p w14:paraId="692F6691" w14:textId="77777777" w:rsidR="00564DEC" w:rsidRDefault="00564DEC" w:rsidP="00683841">
            <w:pPr>
              <w:ind w:firstLine="195"/>
            </w:pPr>
            <w:r>
              <w:t xml:space="preserve">    var template (value) MeasConfig v_MeasConfig_Step_1;</w:t>
            </w:r>
          </w:p>
          <w:p w14:paraId="5A7ECA9A" w14:textId="77777777" w:rsidR="00564DEC" w:rsidRDefault="00564DEC" w:rsidP="00683841">
            <w:pPr>
              <w:ind w:firstLine="195"/>
            </w:pPr>
            <w:r>
              <w:t xml:space="preserve">    var template (value) MeasConfig v_MeasConfig_Step_9;</w:t>
            </w:r>
          </w:p>
          <w:p w14:paraId="4D2F4E6F" w14:textId="77777777" w:rsidR="00564DEC" w:rsidRDefault="00564DEC" w:rsidP="00683841">
            <w:pPr>
              <w:ind w:firstLine="195"/>
            </w:pPr>
            <w:r>
              <w:t xml:space="preserve">    var template (value) MeasConfig v_MeasConfig_Step_16;</w:t>
            </w:r>
          </w:p>
          <w:p w14:paraId="2AE0E605" w14:textId="77777777" w:rsidR="00564DEC" w:rsidRDefault="00564DEC" w:rsidP="00683841">
            <w:pPr>
              <w:ind w:firstLine="195"/>
            </w:pPr>
            <w:r>
              <w:t xml:space="preserve">    var template (value) ConditionalReconfiguration_r16 v_ConditionalReconfiguration_r16_Step_1;</w:t>
            </w:r>
          </w:p>
          <w:p w14:paraId="10E524A9" w14:textId="77777777" w:rsidR="00564DEC" w:rsidRDefault="00564DEC" w:rsidP="00683841">
            <w:pPr>
              <w:ind w:firstLine="195"/>
            </w:pPr>
            <w:r>
              <w:t xml:space="preserve">    var template (value) ConditionalReconfiguration_r16 v_ConditionalReconfiguration_r16_Step_9;</w:t>
            </w:r>
          </w:p>
          <w:p w14:paraId="41BC2EE0" w14:textId="77777777" w:rsidR="00564DEC" w:rsidRDefault="00564DEC" w:rsidP="00683841">
            <w:pPr>
              <w:ind w:firstLine="195"/>
            </w:pPr>
            <w:r>
              <w:t xml:space="preserve">    var template (value) ConditionalReconfiguration_r16 v_ConditionalReconfiguration_r16_Step_16;</w:t>
            </w:r>
          </w:p>
          <w:p w14:paraId="6B5F2C27" w14:textId="77777777" w:rsidR="00564DEC" w:rsidRDefault="00564DEC" w:rsidP="00683841">
            <w:pPr>
              <w:ind w:firstLine="195"/>
            </w:pPr>
            <w:r>
              <w:t xml:space="preserve">    var template (value) NR_DRBInfoList_Type v_DRBInfoList := f_NR5GC_MobileInfo_GetDRBInfoList();</w:t>
            </w:r>
          </w:p>
          <w:p w14:paraId="3D2DB9C5" w14:textId="77777777" w:rsidR="00564DEC" w:rsidRDefault="00564DEC" w:rsidP="00683841">
            <w:pPr>
              <w:ind w:firstLine="195"/>
            </w:pPr>
            <w:r>
              <w:t xml:space="preserve">    var PDUSessionInfoList_Type v_PDUSessionInfoList := f_NR5GC_MobileInfo_GetSessionInfoList();</w:t>
            </w:r>
          </w:p>
          <w:p w14:paraId="1E3CA019" w14:textId="77777777" w:rsidR="00564DEC" w:rsidRDefault="00564DEC" w:rsidP="00683841">
            <w:pPr>
              <w:ind w:firstLine="195"/>
            </w:pPr>
            <w:r>
              <w:t xml:space="preserve">    timer t_Watchdog := 10.0;</w:t>
            </w:r>
          </w:p>
          <w:p w14:paraId="16D69748" w14:textId="77777777" w:rsidR="00564DEC" w:rsidRDefault="00564DEC" w:rsidP="00683841">
            <w:pPr>
              <w:ind w:firstLine="195"/>
            </w:pPr>
          </w:p>
          <w:p w14:paraId="41766179" w14:textId="77777777" w:rsidR="00564DEC" w:rsidRDefault="00564DEC" w:rsidP="00683841">
            <w:pPr>
              <w:ind w:firstLine="195"/>
            </w:pPr>
            <w:r>
              <w:t xml:space="preserve">    //Power levels of NR cell 1, NR cell 2 and NR cell 4 FR1 acc. Table 8.1.4.4.1.3.2-1, Table 8.1.4.4.1.3.2-2 FFS</w:t>
            </w:r>
          </w:p>
          <w:p w14:paraId="75864143" w14:textId="77777777" w:rsidR="00564DEC" w:rsidRDefault="00564DEC" w:rsidP="00683841">
            <w:pPr>
              <w:ind w:firstLine="195"/>
            </w:pPr>
            <w:r>
              <w:t xml:space="preserve">    /*         |   Cell 1   |  Cell 2  |  Cell 4</w:t>
            </w:r>
          </w:p>
          <w:p w14:paraId="3A828D2B" w14:textId="77777777" w:rsidR="00564DEC" w:rsidRDefault="00564DEC" w:rsidP="00683841">
            <w:pPr>
              <w:ind w:firstLine="195"/>
            </w:pPr>
            <w:r>
              <w:t xml:space="preserve">     * -----------------------------------------</w:t>
            </w:r>
          </w:p>
          <w:p w14:paraId="3D6E7EC4" w14:textId="77777777" w:rsidR="00564DEC" w:rsidRDefault="00564DEC" w:rsidP="00683841">
            <w:pPr>
              <w:ind w:firstLine="195"/>
            </w:pPr>
            <w:r>
              <w:t xml:space="preserve">     *   T0    |    -82     |   -91    |   -91</w:t>
            </w:r>
          </w:p>
          <w:p w14:paraId="5301FE5E" w14:textId="77777777" w:rsidR="00564DEC" w:rsidRDefault="00564DEC" w:rsidP="00683841">
            <w:pPr>
              <w:ind w:firstLine="195"/>
            </w:pPr>
            <w:r>
              <w:t xml:space="preserve">     * -----------------------------------------</w:t>
            </w:r>
          </w:p>
          <w:p w14:paraId="0E883BD6" w14:textId="77777777" w:rsidR="00564DEC" w:rsidRDefault="00564DEC" w:rsidP="00683841">
            <w:pPr>
              <w:ind w:firstLine="195"/>
            </w:pPr>
            <w:r>
              <w:t xml:space="preserve">     *   T1    |    -91     |   -79    |   -91</w:t>
            </w:r>
          </w:p>
          <w:p w14:paraId="1B6C327F" w14:textId="77777777" w:rsidR="00564DEC" w:rsidRDefault="00564DEC" w:rsidP="00683841">
            <w:pPr>
              <w:ind w:firstLine="195"/>
            </w:pPr>
            <w:r>
              <w:t xml:space="preserve">     * -----------------------------------------</w:t>
            </w:r>
          </w:p>
          <w:p w14:paraId="20D9FCFE" w14:textId="77777777" w:rsidR="00564DEC" w:rsidRDefault="00564DEC" w:rsidP="00683841">
            <w:pPr>
              <w:ind w:firstLine="195"/>
            </w:pPr>
            <w:r>
              <w:t xml:space="preserve">     *   T2    |    -91     |   -91    |   -79</w:t>
            </w:r>
          </w:p>
          <w:p w14:paraId="65CB615B" w14:textId="77777777" w:rsidR="00564DEC" w:rsidRDefault="00564DEC" w:rsidP="00683841">
            <w:pPr>
              <w:ind w:firstLine="195"/>
            </w:pPr>
            <w:r>
              <w:t xml:space="preserve">     * -----------------------------------------</w:t>
            </w:r>
          </w:p>
          <w:p w14:paraId="4662CC08" w14:textId="77777777" w:rsidR="00564DEC" w:rsidRDefault="00564DEC" w:rsidP="00683841">
            <w:pPr>
              <w:ind w:firstLine="195"/>
            </w:pPr>
            <w:r>
              <w:t xml:space="preserve">     *   T3    |    -79     |   -91    |   -91</w:t>
            </w:r>
          </w:p>
          <w:p w14:paraId="573A1EEE" w14:textId="77777777" w:rsidR="00564DEC" w:rsidRDefault="00564DEC" w:rsidP="00683841">
            <w:pPr>
              <w:ind w:firstLine="195"/>
            </w:pPr>
            <w:r>
              <w:t xml:space="preserve">     */</w:t>
            </w:r>
          </w:p>
          <w:p w14:paraId="6BC169FF" w14:textId="77777777" w:rsidR="00564DEC" w:rsidRDefault="00564DEC" w:rsidP="00683841">
            <w:pPr>
              <w:ind w:firstLine="195"/>
            </w:pPr>
          </w:p>
          <w:p w14:paraId="760C5E29" w14:textId="77777777" w:rsidR="00564DEC" w:rsidRDefault="00564DEC" w:rsidP="00683841">
            <w:pPr>
              <w:ind w:firstLine="195"/>
            </w:pPr>
            <w:r>
              <w:t xml:space="preserve">   // v_CellPower_Serving_FR1 := -82;</w:t>
            </w:r>
          </w:p>
          <w:p w14:paraId="538534EB" w14:textId="77777777" w:rsidR="00564DEC" w:rsidRDefault="00564DEC" w:rsidP="00683841">
            <w:pPr>
              <w:ind w:firstLine="195"/>
            </w:pPr>
            <w:r>
              <w:t xml:space="preserve">    v_CellPower_Leaving_FR1 := -91;</w:t>
            </w:r>
          </w:p>
          <w:p w14:paraId="384BF61C" w14:textId="77777777" w:rsidR="00564DEC" w:rsidRDefault="00564DEC" w:rsidP="00683841">
            <w:pPr>
              <w:ind w:firstLine="195"/>
            </w:pPr>
            <w:r>
              <w:t xml:space="preserve">    v_CellPower_EntryCondition_FR1 := -79;</w:t>
            </w:r>
          </w:p>
          <w:p w14:paraId="552D68BC" w14:textId="77777777" w:rsidR="00564DEC" w:rsidRDefault="00564DEC" w:rsidP="00683841">
            <w:pPr>
              <w:ind w:firstLine="195"/>
            </w:pPr>
          </w:p>
          <w:p w14:paraId="4A17E8F6" w14:textId="77777777" w:rsidR="00564DEC" w:rsidRDefault="00564DEC" w:rsidP="00683841">
            <w:pPr>
              <w:ind w:firstLine="195"/>
            </w:pPr>
            <w:r>
              <w:t xml:space="preserve">    v_CellPowerList_AtT1 := {cs_NR_CellPower(nr_Cell1, v_CellPower_Leaving_FR1, tsc_NR_NonSuitableOffCellSSS_EPRE),  // FR2 is FFS</w:t>
            </w:r>
          </w:p>
          <w:p w14:paraId="1250F817" w14:textId="77777777" w:rsidR="00564DEC" w:rsidRDefault="00564DEC" w:rsidP="00683841">
            <w:pPr>
              <w:ind w:firstLine="195"/>
            </w:pPr>
            <w:r>
              <w:t xml:space="preserve">                             cs_NR_CellPower(nr_Cell2, v_CellPower_EntryCondition_FR1, tsc_NR_NonSuitableOffCellSSS_EPRE), // FR2 is FFS</w:t>
            </w:r>
          </w:p>
          <w:p w14:paraId="474A5236" w14:textId="77777777" w:rsidR="00564DEC" w:rsidRDefault="00564DEC" w:rsidP="00683841">
            <w:pPr>
              <w:ind w:firstLine="195"/>
            </w:pPr>
            <w:r>
              <w:t xml:space="preserve">                             cs_NR_CellPower(nr_Cell4, v_CellPower_Leaving_FR1, tsc_NR_NonSuitableOffCellSSS_EPRE)}; // FR2 is FFS</w:t>
            </w:r>
          </w:p>
          <w:p w14:paraId="0940C2E1" w14:textId="77777777" w:rsidR="00564DEC" w:rsidRDefault="00564DEC" w:rsidP="00683841">
            <w:pPr>
              <w:ind w:firstLine="195"/>
            </w:pPr>
            <w:r>
              <w:t xml:space="preserve">    v_CellPowerList_AtT2 := {cs_NR_CellPower(nr_Cell1, v_CellPower_Leaving_FR1, tsc_NR_NonSuitableOffCellSSS_EPRE),  // FR2 is FFS</w:t>
            </w:r>
          </w:p>
          <w:p w14:paraId="1480DC60" w14:textId="77777777" w:rsidR="00564DEC" w:rsidRDefault="00564DEC" w:rsidP="00683841">
            <w:pPr>
              <w:ind w:firstLine="195"/>
            </w:pPr>
            <w:r>
              <w:t xml:space="preserve">                             cs_NR_CellPower(nr_Cell2, v_CellPower_Leaving_FR1, tsc_NR_NonSuitableOffCellSSS_EPRE),  // FR2 is FFS</w:t>
            </w:r>
          </w:p>
          <w:p w14:paraId="2E930FEA" w14:textId="77777777" w:rsidR="00564DEC" w:rsidRDefault="00564DEC" w:rsidP="00683841">
            <w:pPr>
              <w:ind w:firstLine="195"/>
            </w:pPr>
            <w:r>
              <w:t xml:space="preserve">                             cs_NR_CellPower(nr_Cell4, v_CellPower_EntryCondition_FR1, tsc_NR_NonSuitableOffCellSSS_EPRE)}; // FR2 is FFS</w:t>
            </w:r>
          </w:p>
          <w:p w14:paraId="5AD650F5" w14:textId="77777777" w:rsidR="00564DEC" w:rsidRDefault="00564DEC" w:rsidP="00683841">
            <w:pPr>
              <w:ind w:firstLine="195"/>
            </w:pPr>
            <w:r>
              <w:t xml:space="preserve">    v_CellPowerList_AtT3 := {cs_NR_CellPower(nr_Cell1, v_CellPower_EntryCondition_FR1, tsc_NR_NonSuitableOffCellSSS_EPRE),  // FR2 is FFS</w:t>
            </w:r>
          </w:p>
          <w:p w14:paraId="6AECB5BF" w14:textId="77777777" w:rsidR="00564DEC" w:rsidRDefault="00564DEC" w:rsidP="00683841">
            <w:pPr>
              <w:ind w:firstLine="195"/>
            </w:pPr>
            <w:r>
              <w:t xml:space="preserve">                             cs_NR_CellPower(nr_Cell2, v_CellPower_Leaving_FR1, tsc_NR_NonSuitableOffCellSSS_EPRE),  // FR2 is FFS</w:t>
            </w:r>
          </w:p>
          <w:p w14:paraId="16054C10" w14:textId="77777777" w:rsidR="00564DEC" w:rsidRDefault="00564DEC" w:rsidP="00683841">
            <w:pPr>
              <w:ind w:firstLine="195"/>
            </w:pPr>
            <w:r>
              <w:t xml:space="preserve">                             cs_NR_CellPower(nr_Cell4, v_CellPower_Leaving_FR1, tsc_NR_NonSuitableOffCellSSS_EPRE)}; // FR2 is FFS</w:t>
            </w:r>
          </w:p>
          <w:p w14:paraId="6443B609" w14:textId="77777777" w:rsidR="00564DEC" w:rsidRDefault="00564DEC" w:rsidP="00683841">
            <w:pPr>
              <w:ind w:firstLine="195"/>
            </w:pPr>
          </w:p>
          <w:p w14:paraId="14AB6844" w14:textId="77777777" w:rsidR="00564DEC" w:rsidRDefault="00564DEC" w:rsidP="00683841">
            <w:pPr>
              <w:ind w:firstLine="195"/>
            </w:pPr>
            <w:r>
              <w:t xml:space="preserve">    if(f_NR_CellInfo_GetIsFR1(nr_Cell1)){</w:t>
            </w:r>
          </w:p>
          <w:p w14:paraId="0ECBA8E3" w14:textId="77777777" w:rsidR="00564DEC" w:rsidRDefault="00564DEC" w:rsidP="00683841">
            <w:pPr>
              <w:ind w:firstLine="195"/>
            </w:pPr>
            <w:r>
              <w:t xml:space="preserve">       v_Rsrp := 2;</w:t>
            </w:r>
          </w:p>
          <w:p w14:paraId="361AB813" w14:textId="77777777" w:rsidR="00564DEC" w:rsidRDefault="00564DEC" w:rsidP="00683841">
            <w:pPr>
              <w:ind w:firstLine="195"/>
            </w:pPr>
            <w:r>
              <w:lastRenderedPageBreak/>
              <w:t xml:space="preserve">       v_RsrpThres1 := 76;</w:t>
            </w:r>
          </w:p>
          <w:p w14:paraId="3A147FCD" w14:textId="77777777" w:rsidR="00564DEC" w:rsidRDefault="00564DEC" w:rsidP="00683841">
            <w:pPr>
              <w:ind w:firstLine="195"/>
            </w:pPr>
            <w:r>
              <w:t xml:space="preserve">       v_RsrpThres2 := 70;</w:t>
            </w:r>
          </w:p>
          <w:p w14:paraId="3F77BF94" w14:textId="77777777" w:rsidR="00564DEC" w:rsidRDefault="00564DEC" w:rsidP="00683841">
            <w:pPr>
              <w:ind w:firstLine="195"/>
            </w:pPr>
            <w:r>
              <w:t xml:space="preserve">    }</w:t>
            </w:r>
          </w:p>
          <w:p w14:paraId="6FFD5E04" w14:textId="77777777" w:rsidR="00564DEC" w:rsidRDefault="00564DEC" w:rsidP="00683841">
            <w:pPr>
              <w:ind w:firstLine="195"/>
            </w:pPr>
            <w:r>
              <w:t xml:space="preserve">    else{</w:t>
            </w:r>
          </w:p>
          <w:p w14:paraId="660CA3B5" w14:textId="77777777" w:rsidR="00564DEC" w:rsidRDefault="00564DEC" w:rsidP="00683841">
            <w:pPr>
              <w:ind w:firstLine="195"/>
            </w:pPr>
            <w:r>
              <w:t xml:space="preserve">       v_Rsrp := 2;          //FFS dummy value FR2</w:t>
            </w:r>
          </w:p>
          <w:p w14:paraId="0DF13218" w14:textId="77777777" w:rsidR="00564DEC" w:rsidRDefault="00564DEC" w:rsidP="00683841">
            <w:pPr>
              <w:ind w:firstLine="195"/>
            </w:pPr>
            <w:r>
              <w:t xml:space="preserve">       v_RsrpThres1 := 76;   //FFS dummy value FR2</w:t>
            </w:r>
          </w:p>
          <w:p w14:paraId="791B864D" w14:textId="77777777" w:rsidR="00564DEC" w:rsidRDefault="00564DEC" w:rsidP="00683841">
            <w:pPr>
              <w:ind w:firstLine="195"/>
            </w:pPr>
            <w:r>
              <w:t xml:space="preserve">       v_RsrpThres2 := 70;   //FFS dummy value FR2</w:t>
            </w:r>
          </w:p>
          <w:p w14:paraId="2FFC3208" w14:textId="77777777" w:rsidR="00564DEC" w:rsidRDefault="00564DEC" w:rsidP="00683841">
            <w:pPr>
              <w:ind w:firstLine="195"/>
            </w:pPr>
            <w:r>
              <w:t xml:space="preserve">    }</w:t>
            </w:r>
          </w:p>
          <w:p w14:paraId="791832B2" w14:textId="77777777" w:rsidR="00564DEC" w:rsidRDefault="00564DEC" w:rsidP="00683841">
            <w:pPr>
              <w:ind w:firstLine="195"/>
            </w:pPr>
          </w:p>
          <w:p w14:paraId="305DD60B" w14:textId="77777777" w:rsidR="00564DEC" w:rsidRDefault="00564DEC" w:rsidP="00683841">
            <w:pPr>
              <w:ind w:firstLine="195"/>
            </w:pPr>
            <w:r>
              <w:t xml:space="preserve">    //@siclog "Steps 1-2" siclog@</w:t>
            </w:r>
          </w:p>
          <w:p w14:paraId="1AE935BF" w14:textId="77777777" w:rsidR="00564DEC" w:rsidRDefault="00564DEC" w:rsidP="00683841">
            <w:pPr>
              <w:ind w:firstLine="195"/>
            </w:pPr>
            <w:r>
              <w:t xml:space="preserve">    //The SS transmits an RRCReconfiguration message including MeasConfig and ConditionalReconfiguration to set NR Cell 2 and NR Cell 4 as target candidate cells and configure event A3 as trigger event in NR cell 1.</w:t>
            </w:r>
          </w:p>
          <w:p w14:paraId="7FBF9A61" w14:textId="77777777" w:rsidR="00564DEC" w:rsidRDefault="00564DEC" w:rsidP="00683841">
            <w:pPr>
              <w:ind w:firstLine="195"/>
            </w:pPr>
            <w:r>
              <w:t xml:space="preserve">    //The UE transmits an RRCReconfigurationComplete message in NR cell 1.</w:t>
            </w:r>
          </w:p>
          <w:p w14:paraId="74926BB4" w14:textId="77777777" w:rsidR="00564DEC" w:rsidRDefault="00564DEC" w:rsidP="00683841">
            <w:pPr>
              <w:ind w:firstLine="195"/>
            </w:pPr>
            <w:r>
              <w:t xml:space="preserve">    v_ReportConfigList    := {cs_NR_ReportConfigToAddMod_NR(tsc_NR_IdReportConfigId1, cs_38508_CondTriggerConfig(v_Rsrp)),</w:t>
            </w:r>
          </w:p>
          <w:p w14:paraId="303ACAF5" w14:textId="77777777" w:rsidR="00564DEC" w:rsidRDefault="00564DEC" w:rsidP="00683841">
            <w:pPr>
              <w:ind w:firstLine="195"/>
            </w:pPr>
            <w:r>
              <w:t xml:space="preserve">                              cs_NR_ReportConfigToAddMod_NR(tsc_NR_IdReportConfigId2, cs_38508_CondTriggerConfig_EventA5(v_RsrpThres1, v_RsrpThres2))};</w:t>
            </w:r>
          </w:p>
          <w:p w14:paraId="5A88E880" w14:textId="77777777" w:rsidR="00564DEC" w:rsidRDefault="00564DEC" w:rsidP="00683841">
            <w:pPr>
              <w:ind w:firstLine="195"/>
            </w:pPr>
            <w:r>
              <w:t xml:space="preserve">    v_MeasConfig_Step_1   :=  f_NR_GenerateMeasurementConfigNR({cs_MeasObjectId1(nr_Cell1)}, v_ReportConfigList, {cs_NR_MeasId_Config_id1_obj1_conf1}, -, -, -, -);</w:t>
            </w:r>
          </w:p>
          <w:p w14:paraId="514C6BFD" w14:textId="77777777" w:rsidR="00564DEC" w:rsidRDefault="00564DEC" w:rsidP="00683841">
            <w:pPr>
              <w:ind w:firstLine="195"/>
            </w:pPr>
            <w:r>
              <w:t xml:space="preserve">    v_ConditionalReconfiguration_r16_Step_1 := cs_ConditionalReconfiguration_r16( -,</w:t>
            </w:r>
          </w:p>
          <w:p w14:paraId="7BD79B8E" w14:textId="77777777" w:rsidR="00564DEC" w:rsidRDefault="00564DEC" w:rsidP="00683841">
            <w:pPr>
              <w:ind w:firstLine="195"/>
            </w:pPr>
            <w:r>
              <w:t xml:space="preserve">                                                                                  cs_CondReconfigToAddModList_r16_2EntryCR_1EntryMI(1, tsc_NR_MeasId1, f_NR_GenerateCondRRCReconfig_r16_Octetstring(nr_Cell2),</w:t>
            </w:r>
          </w:p>
          <w:p w14:paraId="19777DD7" w14:textId="77777777" w:rsidR="00564DEC" w:rsidRDefault="00564DEC" w:rsidP="00683841">
            <w:pPr>
              <w:ind w:firstLine="195"/>
            </w:pPr>
            <w:r>
              <w:t xml:space="preserve">                                                                                                                                    2, tsc_NR_MeasId1, f_NR_GenerateCondRRCReconfig_r16_Octetstring(nr_Cell4)));</w:t>
            </w:r>
          </w:p>
          <w:p w14:paraId="18236046" w14:textId="77777777" w:rsidR="00564DEC" w:rsidRDefault="00564DEC" w:rsidP="00683841">
            <w:pPr>
              <w:ind w:firstLine="195"/>
            </w:pPr>
            <w:r>
              <w:t xml:space="preserve">    f_NR5GC_CHO_RRCReconfiguration_SSConfig( nr_Cell1,</w:t>
            </w:r>
          </w:p>
          <w:p w14:paraId="203115A1" w14:textId="77777777" w:rsidR="00564DEC" w:rsidRDefault="00564DEC" w:rsidP="00683841">
            <w:pPr>
              <w:ind w:firstLine="195"/>
            </w:pPr>
            <w:r>
              <w:t xml:space="preserve">                                             nr_Cell2,</w:t>
            </w:r>
          </w:p>
          <w:p w14:paraId="16177DCF" w14:textId="77777777" w:rsidR="00564DEC" w:rsidRDefault="00564DEC" w:rsidP="00683841">
            <w:pPr>
              <w:ind w:firstLine="195"/>
            </w:pPr>
            <w:r>
              <w:t xml:space="preserve">                                             v_DRBInfoList,</w:t>
            </w:r>
          </w:p>
          <w:p w14:paraId="1E422A25" w14:textId="77777777" w:rsidR="00564DEC" w:rsidRDefault="00564DEC" w:rsidP="00683841">
            <w:pPr>
              <w:ind w:firstLine="195"/>
            </w:pPr>
            <w:r>
              <w:t xml:space="preserve">                                             -,-,</w:t>
            </w:r>
          </w:p>
          <w:p w14:paraId="6B578CE7" w14:textId="77777777" w:rsidR="00564DEC" w:rsidRDefault="00564DEC" w:rsidP="00683841">
            <w:pPr>
              <w:ind w:firstLine="195"/>
            </w:pPr>
            <w:r>
              <w:t xml:space="preserve">                                             cs_38508_RRCReconfiguration_CHO(-,v_MeasConfig_Step_1, v_ConditionalReconfiguration_r16_Step_1),</w:t>
            </w:r>
          </w:p>
          <w:p w14:paraId="18C5745B" w14:textId="77777777" w:rsidR="00564DEC" w:rsidRDefault="00564DEC" w:rsidP="00683841">
            <w:pPr>
              <w:ind w:firstLine="195"/>
            </w:pPr>
            <w:r>
              <w:t xml:space="preserve">                                             -, -, -</w:t>
            </w:r>
            <w:r w:rsidRPr="005D213C">
              <w:rPr>
                <w:highlight w:val="yellow"/>
              </w:rPr>
              <w:t>, false</w:t>
            </w:r>
            <w:r>
              <w:t>); //NoRefresh</w:t>
            </w:r>
          </w:p>
          <w:p w14:paraId="6A0D730A" w14:textId="77777777" w:rsidR="00564DEC" w:rsidRDefault="00564DEC" w:rsidP="00683841">
            <w:pPr>
              <w:ind w:firstLine="195"/>
            </w:pPr>
          </w:p>
          <w:p w14:paraId="21033860" w14:textId="77777777" w:rsidR="00564DEC" w:rsidRDefault="00564DEC" w:rsidP="00683841">
            <w:pPr>
              <w:ind w:firstLine="195"/>
            </w:pPr>
            <w:r>
              <w:t xml:space="preserve">    //@siclog "Step 3" siclog@</w:t>
            </w:r>
          </w:p>
          <w:p w14:paraId="13968A61" w14:textId="77777777" w:rsidR="00564DEC" w:rsidRDefault="00564DEC" w:rsidP="00683841">
            <w:pPr>
              <w:ind w:firstLine="195"/>
            </w:pPr>
            <w:r>
              <w:t xml:space="preserve">    //Check: Does the UE initiate a random access procedure transmitting Preamble in NR Cell 2 or in NR cell 4 within 10s?</w:t>
            </w:r>
          </w:p>
          <w:p w14:paraId="11475401" w14:textId="77777777" w:rsidR="00564DEC" w:rsidRDefault="00564DEC" w:rsidP="00683841">
            <w:pPr>
              <w:ind w:firstLine="195"/>
            </w:pPr>
            <w:r>
              <w:t xml:space="preserve">    t_Watchdog.start;</w:t>
            </w:r>
          </w:p>
          <w:p w14:paraId="786E56A5" w14:textId="77777777" w:rsidR="00564DEC" w:rsidRDefault="00564DEC" w:rsidP="00683841">
            <w:pPr>
              <w:ind w:firstLine="195"/>
            </w:pPr>
            <w:r>
              <w:t xml:space="preserve">    alt {</w:t>
            </w:r>
          </w:p>
          <w:p w14:paraId="3BFEDF31" w14:textId="77777777" w:rsidR="00564DEC" w:rsidRDefault="00564DEC" w:rsidP="00683841">
            <w:pPr>
              <w:ind w:firstLine="195"/>
            </w:pPr>
            <w:r>
              <w:t xml:space="preserve">        []SYSIND.receive(car_NR_PRACH_Preamble_IND(nr_Cell2, cr_TimingInfo_Any, ?))</w:t>
            </w:r>
          </w:p>
          <w:p w14:paraId="3BC54054" w14:textId="77777777" w:rsidR="00564DEC" w:rsidRDefault="00564DEC" w:rsidP="00683841">
            <w:pPr>
              <w:ind w:firstLine="195"/>
            </w:pPr>
            <w:r>
              <w:lastRenderedPageBreak/>
              <w:t xml:space="preserve">        {</w:t>
            </w:r>
          </w:p>
          <w:p w14:paraId="1941B514" w14:textId="77777777" w:rsidR="00564DEC" w:rsidRDefault="00564DEC" w:rsidP="00683841">
            <w:pPr>
              <w:ind w:firstLine="195"/>
            </w:pPr>
            <w:r>
              <w:t xml:space="preserve">            f_NR_SetVerdictFailOrInconc(__FILE__, __LINE__, "Step 3, PRACH sent by UE ");</w:t>
            </w:r>
          </w:p>
          <w:p w14:paraId="08CC7C96" w14:textId="77777777" w:rsidR="00564DEC" w:rsidRDefault="00564DEC" w:rsidP="00683841">
            <w:pPr>
              <w:ind w:firstLine="195"/>
            </w:pPr>
            <w:r>
              <w:t xml:space="preserve">        }</w:t>
            </w:r>
          </w:p>
          <w:p w14:paraId="27D44270" w14:textId="77777777" w:rsidR="00564DEC" w:rsidRDefault="00564DEC" w:rsidP="00683841">
            <w:pPr>
              <w:ind w:firstLine="195"/>
            </w:pPr>
            <w:r>
              <w:t xml:space="preserve">        []t_Watchdog.timeout</w:t>
            </w:r>
          </w:p>
          <w:p w14:paraId="15058228" w14:textId="77777777" w:rsidR="00564DEC" w:rsidRDefault="00564DEC" w:rsidP="00683841">
            <w:pPr>
              <w:ind w:firstLine="195"/>
            </w:pPr>
            <w:r>
              <w:t xml:space="preserve">        {</w:t>
            </w:r>
          </w:p>
          <w:p w14:paraId="0F5EE63E" w14:textId="77777777" w:rsidR="00564DEC" w:rsidRDefault="00564DEC" w:rsidP="00683841">
            <w:pPr>
              <w:ind w:firstLine="195"/>
            </w:pPr>
            <w:r>
              <w:t xml:space="preserve">            f_NR_PreliminaryPass(__FILE__, __LINE__, "Step 3");</w:t>
            </w:r>
          </w:p>
          <w:p w14:paraId="46B3845B" w14:textId="77777777" w:rsidR="00564DEC" w:rsidRDefault="00564DEC" w:rsidP="00683841">
            <w:pPr>
              <w:ind w:firstLine="195"/>
            </w:pPr>
            <w:r>
              <w:t xml:space="preserve">        }</w:t>
            </w:r>
          </w:p>
          <w:p w14:paraId="6FE97ADC" w14:textId="77777777" w:rsidR="00564DEC" w:rsidRDefault="00564DEC" w:rsidP="00683841">
            <w:pPr>
              <w:ind w:firstLine="195"/>
            </w:pPr>
            <w:r>
              <w:t xml:space="preserve">    };</w:t>
            </w:r>
          </w:p>
          <w:p w14:paraId="6B1B4806" w14:textId="77777777" w:rsidR="00564DEC" w:rsidRDefault="00564DEC" w:rsidP="00683841">
            <w:pPr>
              <w:ind w:firstLine="195"/>
            </w:pPr>
          </w:p>
          <w:p w14:paraId="10A702FF" w14:textId="77777777" w:rsidR="00564DEC" w:rsidRDefault="00564DEC" w:rsidP="00683841">
            <w:pPr>
              <w:ind w:firstLine="195"/>
            </w:pPr>
            <w:r>
              <w:t xml:space="preserve">    //@siclog "Step 4" siclog@</w:t>
            </w:r>
          </w:p>
          <w:p w14:paraId="722AAB01" w14:textId="77777777" w:rsidR="00564DEC" w:rsidRDefault="00564DEC" w:rsidP="00683841">
            <w:pPr>
              <w:ind w:firstLine="195"/>
            </w:pPr>
            <w:r>
              <w:t xml:space="preserve">    //SS adjusts the cell-specific reference signal level according to row "T1"</w:t>
            </w:r>
          </w:p>
          <w:p w14:paraId="69EF324F" w14:textId="77777777" w:rsidR="00564DEC" w:rsidRDefault="00564DEC" w:rsidP="00683841">
            <w:pPr>
              <w:ind w:firstLine="195"/>
            </w:pPr>
            <w:r>
              <w:t xml:space="preserve">    f_NR_SetCellPowerList(v_CellPowerList_AtT1);</w:t>
            </w:r>
          </w:p>
          <w:p w14:paraId="1869DEBD" w14:textId="77777777" w:rsidR="00564DEC" w:rsidRDefault="00564DEC" w:rsidP="00683841">
            <w:pPr>
              <w:ind w:firstLine="195"/>
            </w:pPr>
            <w:r>
              <w:t xml:space="preserve">    //Reconfigure SS to stop reporting PRACH preambles</w:t>
            </w:r>
          </w:p>
          <w:p w14:paraId="3092AA90" w14:textId="77777777" w:rsidR="00564DEC" w:rsidRDefault="00564DEC" w:rsidP="00683841">
            <w:pPr>
              <w:ind w:firstLine="195"/>
            </w:pPr>
            <w:r>
              <w:t xml:space="preserve">    </w:t>
            </w:r>
            <w:r w:rsidRPr="005D213C">
              <w:rPr>
                <w:highlight w:val="yellow"/>
              </w:rPr>
              <w:t>f_NR_SS_SystemIndCtrlConfig(nr_Cell2, cds_NR_SystemIndCtrl_RachPreamble(enable));</w:t>
            </w:r>
            <w:r>
              <w:t xml:space="preserve"> </w:t>
            </w:r>
          </w:p>
          <w:p w14:paraId="05A62F1B" w14:textId="77777777" w:rsidR="00564DEC" w:rsidRDefault="00564DEC" w:rsidP="00683841">
            <w:pPr>
              <w:ind w:firstLine="195"/>
            </w:pPr>
          </w:p>
          <w:p w14:paraId="5369DBA6" w14:textId="77777777" w:rsidR="00564DEC" w:rsidRDefault="00564DEC" w:rsidP="00683841">
            <w:pPr>
              <w:ind w:firstLine="195"/>
            </w:pPr>
            <w:r>
              <w:t xml:space="preserve">    //@siclog "Step 5" siclog@</w:t>
            </w:r>
          </w:p>
          <w:p w14:paraId="1F1C5C07" w14:textId="77777777" w:rsidR="00564DEC" w:rsidRDefault="00564DEC" w:rsidP="00683841">
            <w:pPr>
              <w:ind w:firstLine="195"/>
            </w:pPr>
            <w:r>
              <w:t xml:space="preserve">    //Check: Does the UE initiate a random access procedure by transmitting Preamble in NR Cell 2 within 10s?</w:t>
            </w:r>
          </w:p>
          <w:p w14:paraId="1E034187" w14:textId="77777777" w:rsidR="00564DEC" w:rsidRDefault="00564DEC" w:rsidP="00683841">
            <w:pPr>
              <w:ind w:firstLine="195"/>
            </w:pPr>
            <w:r>
              <w:t xml:space="preserve">    t_Watchdog.start;</w:t>
            </w:r>
          </w:p>
          <w:p w14:paraId="7DF5885E" w14:textId="77777777" w:rsidR="00564DEC" w:rsidRDefault="00564DEC" w:rsidP="00683841">
            <w:pPr>
              <w:ind w:firstLine="195"/>
            </w:pPr>
            <w:r>
              <w:t xml:space="preserve">    SYSIND.receive(car_NR_PRACH_Preamble_IND(nr_Cell2, cr_TimingInfo_Any, ?));</w:t>
            </w:r>
          </w:p>
          <w:p w14:paraId="4F7D846B" w14:textId="77777777" w:rsidR="00564DEC" w:rsidRDefault="00564DEC" w:rsidP="00683841">
            <w:pPr>
              <w:ind w:firstLine="195"/>
            </w:pPr>
            <w:r>
              <w:t xml:space="preserve">    t_Watchdog.stop;</w:t>
            </w:r>
          </w:p>
          <w:p w14:paraId="1D4DE9E5" w14:textId="77777777" w:rsidR="00564DEC" w:rsidRDefault="00564DEC" w:rsidP="00683841">
            <w:pPr>
              <w:ind w:firstLine="195"/>
            </w:pPr>
            <w:r>
              <w:t xml:space="preserve">    f_NR_PreliminaryPass(__FILE__, __LINE__, "Step 5");</w:t>
            </w:r>
          </w:p>
          <w:p w14:paraId="5112B4AE" w14:textId="77777777" w:rsidR="00564DEC" w:rsidRDefault="00564DEC" w:rsidP="00683841">
            <w:pPr>
              <w:ind w:firstLine="195"/>
            </w:pPr>
            <w:r>
              <w:t xml:space="preserve">    //Reconfigure SS to stop reporting PRACH preambles</w:t>
            </w:r>
          </w:p>
          <w:p w14:paraId="55AA63C8" w14:textId="77777777" w:rsidR="00564DEC" w:rsidRDefault="00564DEC" w:rsidP="00683841">
            <w:pPr>
              <w:ind w:firstLine="195"/>
            </w:pPr>
            <w:r>
              <w:t xml:space="preserve">    </w:t>
            </w:r>
            <w:r w:rsidRPr="005D213C">
              <w:rPr>
                <w:highlight w:val="yellow"/>
              </w:rPr>
              <w:t>f_NR_SS_SystemIndCtrlConfig(nr_Cell2, cds_NR_SystemIndCtrl_RachPreamble(disable));</w:t>
            </w:r>
            <w:r>
              <w:t xml:space="preserve"> </w:t>
            </w:r>
          </w:p>
          <w:p w14:paraId="04C2D111" w14:textId="77777777" w:rsidR="00564DEC" w:rsidRDefault="00564DEC" w:rsidP="00683841">
            <w:pPr>
              <w:ind w:firstLine="195"/>
            </w:pPr>
          </w:p>
          <w:p w14:paraId="40DB31BF" w14:textId="77777777" w:rsidR="00564DEC" w:rsidRDefault="00564DEC" w:rsidP="00683841">
            <w:pPr>
              <w:ind w:firstLine="195"/>
            </w:pPr>
            <w:r>
              <w:t xml:space="preserve">    //@siclog "Step 6-7" siclog@</w:t>
            </w:r>
          </w:p>
          <w:p w14:paraId="34104B8C" w14:textId="77777777" w:rsidR="00564DEC" w:rsidRDefault="00564DEC" w:rsidP="00683841">
            <w:pPr>
              <w:ind w:firstLine="195"/>
            </w:pPr>
            <w:r>
              <w:t xml:space="preserve">    //The SS transmits Random Access Response.</w:t>
            </w:r>
          </w:p>
          <w:p w14:paraId="702F078F" w14:textId="77777777" w:rsidR="00564DEC" w:rsidRDefault="00564DEC" w:rsidP="00683841">
            <w:pPr>
              <w:ind w:firstLine="195"/>
            </w:pPr>
            <w:r>
              <w:t xml:space="preserve">    //The UE transmits RRCReconfigurationComplete message in NR Cell 2.</w:t>
            </w:r>
          </w:p>
          <w:p w14:paraId="5741E0A6" w14:textId="77777777" w:rsidR="00564DEC" w:rsidRDefault="00564DEC" w:rsidP="00683841">
            <w:pPr>
              <w:ind w:firstLine="195"/>
            </w:pPr>
            <w:r>
              <w:t xml:space="preserve">    f_NR5GC_CHO_RRCReconfigurationComplete( nr_Cell1,</w:t>
            </w:r>
          </w:p>
          <w:p w14:paraId="15542922" w14:textId="77777777" w:rsidR="00564DEC" w:rsidRDefault="00564DEC" w:rsidP="00683841">
            <w:pPr>
              <w:ind w:firstLine="195"/>
            </w:pPr>
            <w:r>
              <w:t xml:space="preserve">                                            nr_Cell2,</w:t>
            </w:r>
          </w:p>
          <w:p w14:paraId="58BAB53F" w14:textId="77777777" w:rsidR="00564DEC" w:rsidRDefault="00564DEC" w:rsidP="00683841">
            <w:pPr>
              <w:ind w:firstLine="195"/>
            </w:pPr>
            <w:r>
              <w:t xml:space="preserve">                                            -);</w:t>
            </w:r>
          </w:p>
          <w:p w14:paraId="0DC81F10" w14:textId="77777777" w:rsidR="00564DEC" w:rsidRDefault="00564DEC" w:rsidP="00683841">
            <w:pPr>
              <w:ind w:firstLine="195"/>
            </w:pPr>
          </w:p>
          <w:p w14:paraId="515C4EE0" w14:textId="77777777" w:rsidR="00564DEC" w:rsidRDefault="00564DEC" w:rsidP="00683841">
            <w:pPr>
              <w:ind w:firstLine="195"/>
            </w:pPr>
            <w:r>
              <w:t xml:space="preserve">    //@siclog "Steps 8" siclog@</w:t>
            </w:r>
          </w:p>
          <w:p w14:paraId="5D4ACBB4" w14:textId="77777777" w:rsidR="00564DEC" w:rsidRDefault="00564DEC" w:rsidP="00683841">
            <w:pPr>
              <w:ind w:firstLine="195"/>
            </w:pPr>
            <w:r>
              <w:t xml:space="preserve">    //Check: Does the test result of generic test procedure in TS 38.508-1 Table 4.9.1-1 indicate that the UE is capable of exchanging IP data on DRB1 and NR Cell 2?</w:t>
            </w:r>
          </w:p>
          <w:p w14:paraId="19759A8D" w14:textId="77777777" w:rsidR="00564DEC" w:rsidRDefault="00564DEC" w:rsidP="00683841">
            <w:pPr>
              <w:ind w:firstLine="195"/>
            </w:pPr>
            <w:r>
              <w:t xml:space="preserve">    v_DRBId := f_NR_GetDefaultDRB_ForFirstPDUSession();</w:t>
            </w:r>
          </w:p>
          <w:p w14:paraId="4FB6C4C0" w14:textId="77777777" w:rsidR="00564DEC" w:rsidRDefault="00564DEC" w:rsidP="00683841">
            <w:pPr>
              <w:ind w:firstLine="195"/>
            </w:pPr>
            <w:r>
              <w:lastRenderedPageBreak/>
              <w:t xml:space="preserve">    f_NR5GC_CheckDataPath(nr_Cell2,</w:t>
            </w:r>
          </w:p>
          <w:p w14:paraId="31A6D610" w14:textId="77777777" w:rsidR="00564DEC" w:rsidRDefault="00564DEC" w:rsidP="00683841">
            <w:pPr>
              <w:ind w:firstLine="195"/>
            </w:pPr>
            <w:r>
              <w:t xml:space="preserve">                          f_NR5GC_GetPdnIndex(v_PDUSessionInfoList[0]),</w:t>
            </w:r>
          </w:p>
          <w:p w14:paraId="686EF542" w14:textId="77777777" w:rsidR="00564DEC" w:rsidRDefault="00564DEC" w:rsidP="00683841">
            <w:pPr>
              <w:ind w:firstLine="195"/>
            </w:pPr>
            <w:r>
              <w:t xml:space="preserve">                          dedicatedBearer,</w:t>
            </w:r>
          </w:p>
          <w:p w14:paraId="03C3CFD4" w14:textId="77777777" w:rsidR="00564DEC" w:rsidRDefault="00564DEC" w:rsidP="00683841">
            <w:pPr>
              <w:ind w:firstLine="195"/>
            </w:pPr>
            <w:r>
              <w:t xml:space="preserve">                          v_DRBId,</w:t>
            </w:r>
          </w:p>
          <w:p w14:paraId="0A08AC3F" w14:textId="77777777" w:rsidR="00564DEC" w:rsidRDefault="00564DEC" w:rsidP="00683841">
            <w:pPr>
              <w:ind w:firstLine="195"/>
            </w:pPr>
            <w:r>
              <w:t xml:space="preserve">                          "Step 8");</w:t>
            </w:r>
          </w:p>
          <w:p w14:paraId="09C49128" w14:textId="77777777" w:rsidR="00564DEC" w:rsidRDefault="00564DEC" w:rsidP="00683841">
            <w:pPr>
              <w:ind w:firstLine="195"/>
            </w:pPr>
          </w:p>
          <w:p w14:paraId="55015BB6" w14:textId="77777777" w:rsidR="00564DEC" w:rsidRDefault="00564DEC" w:rsidP="00683841">
            <w:pPr>
              <w:ind w:firstLine="195"/>
            </w:pPr>
            <w:r>
              <w:t xml:space="preserve">    //@siclog "Steps 9-10" siclog@</w:t>
            </w:r>
          </w:p>
          <w:p w14:paraId="30282717" w14:textId="77777777" w:rsidR="00564DEC" w:rsidRDefault="00564DEC" w:rsidP="00683841">
            <w:pPr>
              <w:ind w:firstLine="195"/>
            </w:pPr>
            <w:r>
              <w:t xml:space="preserve">    //The SS transmits an RRCReconfiguration message including MeasConfig and ConditionalReconfiguration to set NR Cell 1 and NR Cell 4 as target candidate cells and configure event A5 as trigger event in NR cell 2.</w:t>
            </w:r>
          </w:p>
          <w:p w14:paraId="0F706C42" w14:textId="77777777" w:rsidR="00564DEC" w:rsidRDefault="00564DEC" w:rsidP="00683841">
            <w:pPr>
              <w:ind w:firstLine="195"/>
            </w:pPr>
            <w:r>
              <w:t xml:space="preserve">    //The UE transmits an RRCReconfigurationComplete message in NR cell 2.</w:t>
            </w:r>
          </w:p>
          <w:p w14:paraId="66F5DDB7" w14:textId="77777777" w:rsidR="00564DEC" w:rsidRDefault="00564DEC" w:rsidP="00683841">
            <w:pPr>
              <w:ind w:firstLine="195"/>
            </w:pPr>
            <w:r>
              <w:t xml:space="preserve">    v_MeasConfig_Step_9 := f_NR_GenerateMeasurementConfigNR({cs_MeasObjectId1(</w:t>
            </w:r>
            <w:r w:rsidRPr="005D213C">
              <w:rPr>
                <w:highlight w:val="yellow"/>
              </w:rPr>
              <w:t>nr_Cell2</w:t>
            </w:r>
            <w:r>
              <w:t xml:space="preserve"> /*nr_Cell1*/)}, v_ReportConfigList, {cs_NR_MeasId_Config_id1_obj1_conf2});</w:t>
            </w:r>
          </w:p>
          <w:p w14:paraId="0147A919" w14:textId="77777777" w:rsidR="00564DEC" w:rsidRDefault="00564DEC" w:rsidP="00683841">
            <w:pPr>
              <w:ind w:firstLine="195"/>
            </w:pPr>
            <w:r>
              <w:t xml:space="preserve">    v_ConditionalReconfiguration_r16_Step_9 := cs_ConditionalReconfiguration_r16( -,</w:t>
            </w:r>
          </w:p>
          <w:p w14:paraId="352EE1F9" w14:textId="77777777" w:rsidR="00564DEC" w:rsidRDefault="00564DEC" w:rsidP="00683841">
            <w:pPr>
              <w:ind w:firstLine="195"/>
            </w:pPr>
            <w:r>
              <w:t xml:space="preserve">                                                                                  cs_CondReconfigToAddModList_r16_2EntryCR_1EntryMI(1, tsc_NR_MeasId2, f_NR_GenerateCondRRCReconfig_r16_Octetstring(nr_Cell1),</w:t>
            </w:r>
          </w:p>
          <w:p w14:paraId="629FE8A5" w14:textId="77777777" w:rsidR="00564DEC" w:rsidRDefault="00564DEC" w:rsidP="00683841">
            <w:pPr>
              <w:ind w:firstLine="195"/>
            </w:pPr>
            <w:r>
              <w:t xml:space="preserve">                                                                                                                                    2, tsc_NR_MeasId2, f_NR_GenerateCondRRCReconfig_r16_Octetstring(nr_Cell4)));</w:t>
            </w:r>
          </w:p>
          <w:p w14:paraId="2BACE975" w14:textId="77777777" w:rsidR="00564DEC" w:rsidRPr="005D213C" w:rsidRDefault="00564DEC" w:rsidP="00683841">
            <w:pPr>
              <w:ind w:firstLine="195"/>
              <w:rPr>
                <w:highlight w:val="yellow"/>
              </w:rPr>
            </w:pPr>
            <w:r>
              <w:t xml:space="preserve">    f_NR5GC_CHO_RRCReconfiguration_SSConfig</w:t>
            </w:r>
            <w:r w:rsidRPr="005D213C">
              <w:rPr>
                <w:highlight w:val="yellow"/>
              </w:rPr>
              <w:t>( nr_Cell2,</w:t>
            </w:r>
          </w:p>
          <w:p w14:paraId="2384F1B1" w14:textId="77777777" w:rsidR="00564DEC" w:rsidRDefault="00564DEC" w:rsidP="00683841">
            <w:pPr>
              <w:ind w:firstLine="195"/>
            </w:pPr>
            <w:r w:rsidRPr="005D213C">
              <w:rPr>
                <w:highlight w:val="yellow"/>
              </w:rPr>
              <w:t xml:space="preserve">                                             nr_Cell4,</w:t>
            </w:r>
            <w:r>
              <w:t xml:space="preserve"> </w:t>
            </w:r>
          </w:p>
          <w:p w14:paraId="3E38D204" w14:textId="77777777" w:rsidR="00564DEC" w:rsidRDefault="00564DEC" w:rsidP="00683841">
            <w:pPr>
              <w:ind w:firstLine="195"/>
            </w:pPr>
            <w:r>
              <w:t xml:space="preserve">                                             v_DRBInfoList,</w:t>
            </w:r>
          </w:p>
          <w:p w14:paraId="24DDBE91" w14:textId="77777777" w:rsidR="00564DEC" w:rsidRDefault="00564DEC" w:rsidP="00683841">
            <w:pPr>
              <w:ind w:firstLine="195"/>
            </w:pPr>
            <w:r>
              <w:t xml:space="preserve">                                             -, -,</w:t>
            </w:r>
          </w:p>
          <w:p w14:paraId="69E495B8" w14:textId="77777777" w:rsidR="00564DEC" w:rsidRDefault="00564DEC" w:rsidP="00683841">
            <w:pPr>
              <w:ind w:firstLine="195"/>
            </w:pPr>
            <w:r>
              <w:t xml:space="preserve">                                             cs_38508_RRCReconfiguration_CHO(-,v_MeasConfig_Step_9, v_ConditionalReconfiguration_r16_Step_9),</w:t>
            </w:r>
          </w:p>
          <w:p w14:paraId="015093E8" w14:textId="77777777" w:rsidR="00564DEC" w:rsidRDefault="00564DEC" w:rsidP="00683841">
            <w:pPr>
              <w:ind w:firstLine="195"/>
            </w:pPr>
            <w:r>
              <w:t xml:space="preserve">                                             -, -, -</w:t>
            </w:r>
            <w:r w:rsidRPr="005D213C">
              <w:rPr>
                <w:highlight w:val="yellow"/>
              </w:rPr>
              <w:t>, false</w:t>
            </w:r>
            <w:r>
              <w:t>); //NoRefresh</w:t>
            </w:r>
          </w:p>
          <w:p w14:paraId="0B46D984" w14:textId="77777777" w:rsidR="00564DEC" w:rsidRDefault="00564DEC" w:rsidP="00683841">
            <w:pPr>
              <w:ind w:firstLine="195"/>
            </w:pPr>
          </w:p>
          <w:p w14:paraId="38135334" w14:textId="77777777" w:rsidR="00564DEC" w:rsidRDefault="00564DEC" w:rsidP="00683841">
            <w:pPr>
              <w:ind w:firstLine="195"/>
            </w:pPr>
            <w:r>
              <w:t xml:space="preserve">    </w:t>
            </w:r>
            <w:r w:rsidRPr="005D213C">
              <w:rPr>
                <w:highlight w:val="yellow"/>
              </w:rPr>
              <w:t>f_NR_SS_SystemIndCtrlConfig(nr_Cell4, cds_NR_SystemIndCtrl_RachPreamble(enable));</w:t>
            </w:r>
            <w:r>
              <w:t xml:space="preserve"> </w:t>
            </w:r>
          </w:p>
          <w:p w14:paraId="586BC459" w14:textId="77777777" w:rsidR="00564DEC" w:rsidRDefault="00564DEC" w:rsidP="00683841">
            <w:pPr>
              <w:ind w:firstLine="195"/>
            </w:pPr>
            <w:r>
              <w:t xml:space="preserve">    //@siclog "Step 11" siclog@</w:t>
            </w:r>
          </w:p>
          <w:p w14:paraId="39587362" w14:textId="77777777" w:rsidR="00564DEC" w:rsidRDefault="00564DEC" w:rsidP="00683841">
            <w:pPr>
              <w:ind w:firstLine="195"/>
            </w:pPr>
            <w:r>
              <w:t xml:space="preserve">    //SS adjusts the cell-specific reference signal level according to row "T2".</w:t>
            </w:r>
          </w:p>
          <w:p w14:paraId="114F4368" w14:textId="77777777" w:rsidR="00564DEC" w:rsidRDefault="00564DEC" w:rsidP="00683841">
            <w:pPr>
              <w:ind w:firstLine="195"/>
            </w:pPr>
            <w:r>
              <w:t xml:space="preserve">    f_NR_SetCellPowerList(v_CellPowerList_AtT2);</w:t>
            </w:r>
          </w:p>
          <w:p w14:paraId="28D9A73A" w14:textId="77777777" w:rsidR="00564DEC" w:rsidRDefault="00564DEC" w:rsidP="00683841">
            <w:pPr>
              <w:ind w:firstLine="195"/>
            </w:pPr>
          </w:p>
          <w:p w14:paraId="40F1299F" w14:textId="77777777" w:rsidR="00564DEC" w:rsidRDefault="00564DEC" w:rsidP="00683841">
            <w:pPr>
              <w:ind w:firstLine="195"/>
            </w:pPr>
            <w:r>
              <w:t xml:space="preserve">    //@siclog "Step 12" siclog@</w:t>
            </w:r>
          </w:p>
          <w:p w14:paraId="7ED69286" w14:textId="77777777" w:rsidR="00564DEC" w:rsidRDefault="00564DEC" w:rsidP="00683841">
            <w:pPr>
              <w:ind w:firstLine="195"/>
            </w:pPr>
            <w:r>
              <w:t xml:space="preserve">    //Check: Does the UE initiate a random access procedure by transmitting Preamble in NR Cell 4 within 10s?</w:t>
            </w:r>
          </w:p>
          <w:p w14:paraId="08C00FC0" w14:textId="77777777" w:rsidR="00564DEC" w:rsidRDefault="00564DEC" w:rsidP="00683841">
            <w:pPr>
              <w:ind w:firstLine="195"/>
            </w:pPr>
            <w:r>
              <w:t xml:space="preserve">    t_Watchdog.start;</w:t>
            </w:r>
          </w:p>
          <w:p w14:paraId="4B28EFF9" w14:textId="77777777" w:rsidR="00564DEC" w:rsidRDefault="00564DEC" w:rsidP="00683841">
            <w:pPr>
              <w:ind w:firstLine="195"/>
            </w:pPr>
            <w:r>
              <w:t xml:space="preserve">    SYSIND.receive(car_NR_PRACH_Preamble_IND(nr_Cell4, cr_TimingInfo_Any, ?));</w:t>
            </w:r>
          </w:p>
          <w:p w14:paraId="7C8AF846" w14:textId="77777777" w:rsidR="00564DEC" w:rsidRDefault="00564DEC" w:rsidP="00683841">
            <w:pPr>
              <w:ind w:firstLine="195"/>
            </w:pPr>
            <w:r>
              <w:t xml:space="preserve">    t_Watchdog.stop;</w:t>
            </w:r>
          </w:p>
          <w:p w14:paraId="7A6386F1" w14:textId="77777777" w:rsidR="00564DEC" w:rsidRDefault="00564DEC" w:rsidP="00683841">
            <w:pPr>
              <w:ind w:firstLine="195"/>
            </w:pPr>
            <w:r>
              <w:t xml:space="preserve">    f_NR_PreliminaryPass(__FILE__, __LINE__, "Step 12");</w:t>
            </w:r>
          </w:p>
          <w:p w14:paraId="573CD2F2" w14:textId="77777777" w:rsidR="00564DEC" w:rsidRDefault="00564DEC" w:rsidP="00683841">
            <w:pPr>
              <w:ind w:firstLine="195"/>
            </w:pPr>
            <w:r>
              <w:lastRenderedPageBreak/>
              <w:t xml:space="preserve">    </w:t>
            </w:r>
            <w:r w:rsidRPr="002E6E76">
              <w:rPr>
                <w:highlight w:val="yellow"/>
              </w:rPr>
              <w:t>f_NR_SS_SystemIndCtrlConfig(nr_Cell4, cds_NR_SystemIndCtrl_RachPreamble(disable));</w:t>
            </w:r>
            <w:r>
              <w:t xml:space="preserve"> </w:t>
            </w:r>
          </w:p>
          <w:p w14:paraId="53757072" w14:textId="77777777" w:rsidR="00564DEC" w:rsidRDefault="00564DEC" w:rsidP="00683841">
            <w:pPr>
              <w:ind w:firstLine="195"/>
            </w:pPr>
          </w:p>
          <w:p w14:paraId="5B6799C8" w14:textId="77777777" w:rsidR="00564DEC" w:rsidRDefault="00564DEC" w:rsidP="00683841">
            <w:pPr>
              <w:ind w:firstLine="195"/>
            </w:pPr>
            <w:r>
              <w:t xml:space="preserve">    //@siclog "Steps 13-14" siclog@</w:t>
            </w:r>
          </w:p>
          <w:p w14:paraId="30837BBA" w14:textId="77777777" w:rsidR="00564DEC" w:rsidRDefault="00564DEC" w:rsidP="00683841">
            <w:pPr>
              <w:ind w:firstLine="195"/>
            </w:pPr>
            <w:r>
              <w:t xml:space="preserve">    //Check:The SS transmits Random Access Response.</w:t>
            </w:r>
          </w:p>
          <w:p w14:paraId="3F2E61E4" w14:textId="77777777" w:rsidR="00564DEC" w:rsidRDefault="00564DEC" w:rsidP="00683841">
            <w:pPr>
              <w:ind w:firstLine="195"/>
            </w:pPr>
            <w:r>
              <w:t xml:space="preserve">    //The UE transmits RRCReconfigurationComplete message in NR Cell 4.</w:t>
            </w:r>
          </w:p>
          <w:p w14:paraId="716E4111" w14:textId="77777777" w:rsidR="00564DEC" w:rsidRDefault="00564DEC" w:rsidP="00683841">
            <w:pPr>
              <w:ind w:firstLine="195"/>
            </w:pPr>
            <w:r>
              <w:t xml:space="preserve">    f_NR5GC_CHO_RRCReconfigurationComplete( nr_Cell2,</w:t>
            </w:r>
          </w:p>
          <w:p w14:paraId="2DC30FD4" w14:textId="77777777" w:rsidR="00564DEC" w:rsidRDefault="00564DEC" w:rsidP="00683841">
            <w:pPr>
              <w:ind w:firstLine="195"/>
            </w:pPr>
            <w:r>
              <w:t xml:space="preserve">                                            nr_Cell4,</w:t>
            </w:r>
          </w:p>
          <w:p w14:paraId="2F430C29" w14:textId="77777777" w:rsidR="00564DEC" w:rsidRDefault="00564DEC" w:rsidP="00683841">
            <w:pPr>
              <w:ind w:firstLine="195"/>
            </w:pPr>
            <w:r>
              <w:t xml:space="preserve">                                            -);</w:t>
            </w:r>
          </w:p>
          <w:p w14:paraId="3A365A0F" w14:textId="77777777" w:rsidR="00564DEC" w:rsidRDefault="00564DEC" w:rsidP="00683841">
            <w:pPr>
              <w:ind w:firstLine="195"/>
            </w:pPr>
          </w:p>
          <w:p w14:paraId="5229D122" w14:textId="77777777" w:rsidR="00564DEC" w:rsidRDefault="00564DEC" w:rsidP="00683841">
            <w:pPr>
              <w:ind w:firstLine="195"/>
            </w:pPr>
            <w:r>
              <w:t xml:space="preserve">    //@siclog "Step 15" siclog@</w:t>
            </w:r>
          </w:p>
          <w:p w14:paraId="2948DD78" w14:textId="77777777" w:rsidR="00564DEC" w:rsidRDefault="00564DEC" w:rsidP="00683841">
            <w:pPr>
              <w:ind w:firstLine="195"/>
            </w:pPr>
            <w:r>
              <w:t xml:space="preserve">    //Check: Does the test result of generic test procedure in TS 38.508-1 Table 4.9.1-1 indicate that the UE is capable of exchanging IP data on DRB1 and NR Cell 4?</w:t>
            </w:r>
          </w:p>
          <w:p w14:paraId="6B650F72" w14:textId="77777777" w:rsidR="00564DEC" w:rsidRDefault="00564DEC" w:rsidP="00683841">
            <w:pPr>
              <w:ind w:firstLine="195"/>
            </w:pPr>
            <w:r>
              <w:t xml:space="preserve">    f_NR5GC_CheckDataPath(nr_Cell4,</w:t>
            </w:r>
          </w:p>
          <w:p w14:paraId="1F0E73DD" w14:textId="77777777" w:rsidR="00564DEC" w:rsidRDefault="00564DEC" w:rsidP="00683841">
            <w:pPr>
              <w:ind w:firstLine="195"/>
            </w:pPr>
            <w:r>
              <w:t xml:space="preserve">                          f_NR5GC_GetPdnIndex(v_PDUSessionInfoList[0]),</w:t>
            </w:r>
          </w:p>
          <w:p w14:paraId="087FAB0C" w14:textId="77777777" w:rsidR="00564DEC" w:rsidRDefault="00564DEC" w:rsidP="00683841">
            <w:pPr>
              <w:ind w:firstLine="195"/>
            </w:pPr>
            <w:r>
              <w:t xml:space="preserve">                          dedicatedBearer,</w:t>
            </w:r>
          </w:p>
          <w:p w14:paraId="24D1A2F5" w14:textId="77777777" w:rsidR="00564DEC" w:rsidRDefault="00564DEC" w:rsidP="00683841">
            <w:pPr>
              <w:ind w:firstLine="195"/>
            </w:pPr>
            <w:r>
              <w:t xml:space="preserve">                          v_DRBId,</w:t>
            </w:r>
          </w:p>
          <w:p w14:paraId="1965624E" w14:textId="77777777" w:rsidR="00564DEC" w:rsidRDefault="00564DEC" w:rsidP="00683841">
            <w:pPr>
              <w:ind w:firstLine="195"/>
            </w:pPr>
            <w:r>
              <w:t xml:space="preserve">                          "Step 15");</w:t>
            </w:r>
          </w:p>
          <w:p w14:paraId="617900E2" w14:textId="77777777" w:rsidR="00564DEC" w:rsidRDefault="00564DEC" w:rsidP="00683841">
            <w:pPr>
              <w:ind w:firstLine="195"/>
            </w:pPr>
          </w:p>
          <w:p w14:paraId="7A23C0EE" w14:textId="77777777" w:rsidR="00564DEC" w:rsidRDefault="00564DEC" w:rsidP="00683841">
            <w:pPr>
              <w:ind w:firstLine="195"/>
            </w:pPr>
            <w:r>
              <w:t xml:space="preserve">    //@siclog "Steps 16-17" siclog@</w:t>
            </w:r>
          </w:p>
          <w:p w14:paraId="48AD5AB4" w14:textId="77777777" w:rsidR="00564DEC" w:rsidRDefault="00564DEC" w:rsidP="00683841">
            <w:pPr>
              <w:ind w:firstLine="195"/>
            </w:pPr>
            <w:r>
              <w:t xml:space="preserve">    //The SS transmits an RRCReconfiguration message including MeasConfig and ConditionalReconfiguration for intra-frequency event A3 and A5 in NR cell 4.</w:t>
            </w:r>
          </w:p>
          <w:p w14:paraId="3D7D8920" w14:textId="77777777" w:rsidR="00564DEC" w:rsidRDefault="00564DEC" w:rsidP="00683841">
            <w:pPr>
              <w:ind w:firstLine="195"/>
            </w:pPr>
            <w:r>
              <w:t xml:space="preserve">    //The UE transmits an RRCReconfigurationComplete message in NR cell 4.</w:t>
            </w:r>
          </w:p>
          <w:p w14:paraId="14027362" w14:textId="77777777" w:rsidR="00564DEC" w:rsidRDefault="00564DEC" w:rsidP="00683841">
            <w:pPr>
              <w:ind w:firstLine="195"/>
            </w:pPr>
            <w:r>
              <w:t xml:space="preserve">    v_MeasConfig_Step_16 := f_NR_GenerateMeasurementConfigNR({cs_MeasObjectId1(</w:t>
            </w:r>
            <w:r w:rsidRPr="002E6E76">
              <w:rPr>
                <w:highlight w:val="yellow"/>
              </w:rPr>
              <w:t>nr_Cell4</w:t>
            </w:r>
            <w:r>
              <w:t xml:space="preserve"> /*cell1 */)}, v_ReportConfigList, {cs_NR_MeasId_Config_id1_obj1_conf1, cs_NR_MeasId_Config_id2_obj1_conf2});</w:t>
            </w:r>
          </w:p>
          <w:p w14:paraId="3D113983" w14:textId="77777777" w:rsidR="00564DEC" w:rsidRDefault="00564DEC" w:rsidP="00683841">
            <w:pPr>
              <w:ind w:firstLine="195"/>
            </w:pPr>
            <w:r>
              <w:t xml:space="preserve">    v_ConditionalReconfiguration_r16_Step_16 := cs_ConditionalReconfiguration_r16( -,</w:t>
            </w:r>
          </w:p>
          <w:p w14:paraId="58D8384C" w14:textId="77777777" w:rsidR="00564DEC" w:rsidRDefault="00564DEC" w:rsidP="00683841">
            <w:pPr>
              <w:ind w:firstLine="195"/>
            </w:pPr>
            <w:r>
              <w:t xml:space="preserve">                                                                                   cs_CondReconfigToAddModList_r16_2EntryCR_2EntryMI(1, tsc_NR_MeasId1, tsc_NR_MeasId2, f_NR_GenerateCondRRCReconfig_r16_Octetstring(nr_Cell1),</w:t>
            </w:r>
          </w:p>
          <w:p w14:paraId="79F4900D" w14:textId="77777777" w:rsidR="00564DEC" w:rsidRDefault="00564DEC" w:rsidP="00683841">
            <w:pPr>
              <w:ind w:firstLine="195"/>
            </w:pPr>
            <w:r>
              <w:t xml:space="preserve">                                                                                                                                     2, tsc_NR_MeasId1, tsc_NR_MeasId2, f_NR_GenerateCondRRCReconfig_r16_Octetstring(nr_Cell2)));</w:t>
            </w:r>
          </w:p>
          <w:p w14:paraId="364737C3" w14:textId="77777777" w:rsidR="00564DEC" w:rsidRDefault="00564DEC" w:rsidP="00683841">
            <w:pPr>
              <w:ind w:firstLine="195"/>
            </w:pPr>
            <w:r>
              <w:t xml:space="preserve">    f_NR5GC_CHO_RRCReconfiguration_SSConfig( nr_Cell4,</w:t>
            </w:r>
          </w:p>
          <w:p w14:paraId="65330330" w14:textId="77777777" w:rsidR="00564DEC" w:rsidRDefault="00564DEC" w:rsidP="00683841">
            <w:pPr>
              <w:ind w:firstLine="195"/>
            </w:pPr>
            <w:r>
              <w:t xml:space="preserve">                                             nr_Cell1,</w:t>
            </w:r>
          </w:p>
          <w:p w14:paraId="710E2FFC" w14:textId="77777777" w:rsidR="00564DEC" w:rsidRDefault="00564DEC" w:rsidP="00683841">
            <w:pPr>
              <w:ind w:firstLine="195"/>
            </w:pPr>
            <w:r>
              <w:t xml:space="preserve">                                             v_DRBInfoList,</w:t>
            </w:r>
          </w:p>
          <w:p w14:paraId="4853D7CC" w14:textId="77777777" w:rsidR="00564DEC" w:rsidRDefault="00564DEC" w:rsidP="00683841">
            <w:pPr>
              <w:ind w:firstLine="195"/>
            </w:pPr>
            <w:r>
              <w:t xml:space="preserve">                                             -, -,</w:t>
            </w:r>
          </w:p>
          <w:p w14:paraId="538A93AF" w14:textId="77777777" w:rsidR="00564DEC" w:rsidRDefault="00564DEC" w:rsidP="00683841">
            <w:pPr>
              <w:ind w:firstLine="195"/>
            </w:pPr>
            <w:r>
              <w:t xml:space="preserve">                                             cs_38508_RRCReconfiguration_CHO(-,v_MeasConfig_Step_16, v_ConditionalReconfiguration_r16_Step_16),</w:t>
            </w:r>
          </w:p>
          <w:p w14:paraId="065093F8" w14:textId="77777777" w:rsidR="00564DEC" w:rsidRDefault="00564DEC" w:rsidP="00683841">
            <w:pPr>
              <w:ind w:firstLine="195"/>
            </w:pPr>
            <w:r>
              <w:t xml:space="preserve">                                             -, -, -</w:t>
            </w:r>
            <w:r w:rsidRPr="002E6E76">
              <w:rPr>
                <w:highlight w:val="yellow"/>
              </w:rPr>
              <w:t>, false</w:t>
            </w:r>
            <w:r>
              <w:t>); //NoRefresh</w:t>
            </w:r>
          </w:p>
          <w:p w14:paraId="5C493A14" w14:textId="77777777" w:rsidR="00564DEC" w:rsidRDefault="00564DEC" w:rsidP="00683841">
            <w:pPr>
              <w:ind w:firstLine="195"/>
            </w:pPr>
          </w:p>
          <w:p w14:paraId="0045F8D2" w14:textId="77777777" w:rsidR="00564DEC" w:rsidRDefault="00564DEC" w:rsidP="00683841">
            <w:pPr>
              <w:ind w:firstLine="195"/>
            </w:pPr>
            <w:r>
              <w:t xml:space="preserve">    </w:t>
            </w:r>
            <w:r w:rsidRPr="002E6E76">
              <w:rPr>
                <w:highlight w:val="yellow"/>
              </w:rPr>
              <w:t>f_NR_SS_SystemIndCtrlConfig(nr_Cell1, cds_NR_SystemIndCtrl_RachPreamble(enable));</w:t>
            </w:r>
            <w:r>
              <w:t xml:space="preserve"> </w:t>
            </w:r>
          </w:p>
          <w:p w14:paraId="176744D1" w14:textId="77777777" w:rsidR="00564DEC" w:rsidRDefault="00564DEC" w:rsidP="00683841">
            <w:pPr>
              <w:ind w:firstLine="195"/>
            </w:pPr>
            <w:r>
              <w:t xml:space="preserve">    //@siclog "Step 18" siclog@</w:t>
            </w:r>
          </w:p>
          <w:p w14:paraId="6FC7C610" w14:textId="77777777" w:rsidR="00564DEC" w:rsidRDefault="00564DEC" w:rsidP="00683841">
            <w:pPr>
              <w:ind w:firstLine="195"/>
            </w:pPr>
            <w:r>
              <w:t xml:space="preserve">    //SS adjusts the cell-specific reference signal level according to row "T3".</w:t>
            </w:r>
          </w:p>
          <w:p w14:paraId="5E064E9A" w14:textId="77777777" w:rsidR="00564DEC" w:rsidRDefault="00564DEC" w:rsidP="00683841">
            <w:pPr>
              <w:ind w:firstLine="195"/>
            </w:pPr>
            <w:r>
              <w:t xml:space="preserve">    f_NR_SetCellPowerList(v_CellPowerList_AtT3);</w:t>
            </w:r>
          </w:p>
          <w:p w14:paraId="3302407D" w14:textId="77777777" w:rsidR="00564DEC" w:rsidRDefault="00564DEC" w:rsidP="00683841">
            <w:pPr>
              <w:ind w:firstLine="195"/>
            </w:pPr>
          </w:p>
          <w:p w14:paraId="7870CD61" w14:textId="77777777" w:rsidR="00564DEC" w:rsidRDefault="00564DEC" w:rsidP="00683841">
            <w:pPr>
              <w:ind w:firstLine="195"/>
            </w:pPr>
            <w:r>
              <w:t xml:space="preserve">    //@siclog "Step 19" siclog@</w:t>
            </w:r>
          </w:p>
          <w:p w14:paraId="1A83F781" w14:textId="77777777" w:rsidR="00564DEC" w:rsidRDefault="00564DEC" w:rsidP="00683841">
            <w:pPr>
              <w:ind w:firstLine="195"/>
            </w:pPr>
            <w:r>
              <w:t xml:space="preserve">    //Check: Does the UE initiate a random access procedure by transmitting Preamble in NR Cell 1 within 10s?</w:t>
            </w:r>
          </w:p>
          <w:p w14:paraId="53BACDAE" w14:textId="77777777" w:rsidR="00564DEC" w:rsidRDefault="00564DEC" w:rsidP="00683841">
            <w:pPr>
              <w:ind w:firstLine="195"/>
            </w:pPr>
            <w:r>
              <w:t xml:space="preserve">    t_Watchdog.start;</w:t>
            </w:r>
          </w:p>
          <w:p w14:paraId="4071606E" w14:textId="77777777" w:rsidR="00564DEC" w:rsidRDefault="00564DEC" w:rsidP="00683841">
            <w:pPr>
              <w:ind w:firstLine="195"/>
            </w:pPr>
            <w:r>
              <w:t xml:space="preserve">    SYSIND.receive(car_NR_PRACH_Preamble_IND(nr_Cell1, cr_TimingInfo_Any, ?));</w:t>
            </w:r>
          </w:p>
          <w:p w14:paraId="588D3C18" w14:textId="77777777" w:rsidR="00564DEC" w:rsidRDefault="00564DEC" w:rsidP="00683841">
            <w:pPr>
              <w:ind w:firstLine="195"/>
            </w:pPr>
            <w:r>
              <w:t xml:space="preserve">    t_Watchdog.stop;</w:t>
            </w:r>
          </w:p>
          <w:p w14:paraId="3D474048" w14:textId="77777777" w:rsidR="00564DEC" w:rsidRDefault="00564DEC" w:rsidP="00683841">
            <w:pPr>
              <w:ind w:firstLine="195"/>
            </w:pPr>
            <w:r>
              <w:t xml:space="preserve">    f_NR_PreliminaryPass(__FILE__, __LINE__, "Step 19");</w:t>
            </w:r>
          </w:p>
          <w:p w14:paraId="7179E2A5" w14:textId="77777777" w:rsidR="00564DEC" w:rsidRDefault="00564DEC" w:rsidP="00683841">
            <w:pPr>
              <w:ind w:firstLine="195"/>
            </w:pPr>
            <w:r>
              <w:t xml:space="preserve">    </w:t>
            </w:r>
            <w:r w:rsidRPr="002E6E76">
              <w:rPr>
                <w:highlight w:val="yellow"/>
              </w:rPr>
              <w:t>f_NR_SS_SystemIndCtrlConfig(nr_Cell1, cds_NR_SystemIndCtrl_RachPreamble(disable</w:t>
            </w:r>
            <w:r>
              <w:t xml:space="preserve">)); </w:t>
            </w:r>
          </w:p>
          <w:p w14:paraId="6BF8C1A2" w14:textId="77777777" w:rsidR="00564DEC" w:rsidRDefault="00564DEC" w:rsidP="00683841">
            <w:pPr>
              <w:ind w:firstLine="195"/>
            </w:pPr>
          </w:p>
          <w:p w14:paraId="4129610F" w14:textId="77777777" w:rsidR="00564DEC" w:rsidRDefault="00564DEC" w:rsidP="00683841">
            <w:pPr>
              <w:ind w:firstLine="195"/>
            </w:pPr>
            <w:r>
              <w:t xml:space="preserve">    //@siclog "Steps 20-21" siclog@</w:t>
            </w:r>
          </w:p>
          <w:p w14:paraId="6B7D4401" w14:textId="77777777" w:rsidR="00564DEC" w:rsidRDefault="00564DEC" w:rsidP="00683841">
            <w:pPr>
              <w:ind w:firstLine="195"/>
            </w:pPr>
            <w:r>
              <w:t xml:space="preserve">    //The SS transmits Random Access Response.</w:t>
            </w:r>
          </w:p>
          <w:p w14:paraId="3FA6C61C" w14:textId="77777777" w:rsidR="00564DEC" w:rsidRDefault="00564DEC" w:rsidP="00683841">
            <w:pPr>
              <w:ind w:firstLine="195"/>
            </w:pPr>
            <w:r>
              <w:t xml:space="preserve">    //The UE transmits RRCReconfigurationComplete message in NR Cell 1.</w:t>
            </w:r>
          </w:p>
          <w:p w14:paraId="7C0B01CD" w14:textId="77777777" w:rsidR="00564DEC" w:rsidRDefault="00564DEC" w:rsidP="00683841">
            <w:pPr>
              <w:ind w:firstLine="195"/>
            </w:pPr>
            <w:r>
              <w:t xml:space="preserve">    f_NR5GC_CHO_RRCReconfigurationComplete( nr_Cell4,</w:t>
            </w:r>
          </w:p>
          <w:p w14:paraId="4D510950" w14:textId="77777777" w:rsidR="00564DEC" w:rsidRDefault="00564DEC" w:rsidP="00683841">
            <w:pPr>
              <w:ind w:firstLine="195"/>
            </w:pPr>
            <w:r>
              <w:t xml:space="preserve">                                            nr_Cell1,</w:t>
            </w:r>
          </w:p>
          <w:p w14:paraId="38DF1502" w14:textId="77777777" w:rsidR="00564DEC" w:rsidRDefault="00564DEC" w:rsidP="00683841">
            <w:pPr>
              <w:ind w:firstLine="195"/>
            </w:pPr>
            <w:r>
              <w:t xml:space="preserve">                                            -);</w:t>
            </w:r>
          </w:p>
          <w:p w14:paraId="6135CA7C" w14:textId="77777777" w:rsidR="00564DEC" w:rsidRDefault="00564DEC" w:rsidP="00683841">
            <w:pPr>
              <w:ind w:firstLine="195"/>
            </w:pPr>
          </w:p>
          <w:p w14:paraId="67A5F24D" w14:textId="77777777" w:rsidR="00564DEC" w:rsidRDefault="00564DEC" w:rsidP="00683841">
            <w:pPr>
              <w:ind w:firstLine="195"/>
            </w:pPr>
            <w:r>
              <w:t xml:space="preserve">    //@siclog "Step 22" siclog@</w:t>
            </w:r>
          </w:p>
          <w:p w14:paraId="644D6C75" w14:textId="77777777" w:rsidR="00564DEC" w:rsidRDefault="00564DEC" w:rsidP="00683841">
            <w:pPr>
              <w:ind w:firstLine="195"/>
            </w:pPr>
            <w:r>
              <w:t xml:space="preserve">    //Check: Does the test result of generic test procedure in TS 38.508-1 Table 4.9.1-1 indicate that the UE is capable of exchanging IP data on DRB1 and NR Cell 1?</w:t>
            </w:r>
          </w:p>
          <w:p w14:paraId="0946A158" w14:textId="77777777" w:rsidR="00564DEC" w:rsidRDefault="00564DEC" w:rsidP="00683841">
            <w:pPr>
              <w:ind w:firstLine="195"/>
            </w:pPr>
            <w:r>
              <w:t xml:space="preserve">    f_NR5GC_CheckDataPath(nr_Cell1,</w:t>
            </w:r>
          </w:p>
          <w:p w14:paraId="75A86277" w14:textId="77777777" w:rsidR="00564DEC" w:rsidRDefault="00564DEC" w:rsidP="00683841">
            <w:pPr>
              <w:ind w:firstLine="195"/>
            </w:pPr>
            <w:r>
              <w:t xml:space="preserve">                          f_NR5GC_GetPdnIndex(v_PDUSessionInfoList[0]),</w:t>
            </w:r>
          </w:p>
          <w:p w14:paraId="57D66398" w14:textId="77777777" w:rsidR="00564DEC" w:rsidRDefault="00564DEC" w:rsidP="00683841">
            <w:pPr>
              <w:ind w:firstLine="195"/>
            </w:pPr>
            <w:r>
              <w:t xml:space="preserve">                          dedicatedBearer,</w:t>
            </w:r>
          </w:p>
          <w:p w14:paraId="56B79B81" w14:textId="77777777" w:rsidR="00564DEC" w:rsidRDefault="00564DEC" w:rsidP="00683841">
            <w:pPr>
              <w:ind w:firstLine="195"/>
            </w:pPr>
            <w:r>
              <w:t xml:space="preserve">                          v_DRBId,</w:t>
            </w:r>
          </w:p>
          <w:p w14:paraId="5CD5832C" w14:textId="77777777" w:rsidR="00564DEC" w:rsidRDefault="00564DEC" w:rsidP="00683841">
            <w:pPr>
              <w:ind w:firstLine="195"/>
            </w:pPr>
            <w:r>
              <w:t xml:space="preserve">                          "Step 22");</w:t>
            </w:r>
          </w:p>
          <w:p w14:paraId="06160AA0" w14:textId="77777777" w:rsidR="00564DEC" w:rsidRDefault="00564DEC" w:rsidP="00683841">
            <w:pPr>
              <w:ind w:firstLine="195"/>
            </w:pPr>
          </w:p>
          <w:p w14:paraId="16A25539" w14:textId="77777777" w:rsidR="00564DEC" w:rsidRDefault="00564DEC" w:rsidP="00683841">
            <w:pPr>
              <w:ind w:firstLine="195"/>
            </w:pPr>
            <w:r>
              <w:t xml:space="preserve">    //@siclog "Step 23" siclog@</w:t>
            </w:r>
          </w:p>
          <w:p w14:paraId="6CAC2EEA" w14:textId="77777777" w:rsidR="00564DEC" w:rsidRDefault="00564DEC" w:rsidP="00683841">
            <w:pPr>
              <w:ind w:firstLine="195"/>
            </w:pPr>
            <w:r>
              <w:t xml:space="preserve">    //SS adjusts the cell-specific reference signal level according to row "T1".</w:t>
            </w:r>
          </w:p>
          <w:p w14:paraId="2490C497" w14:textId="77777777" w:rsidR="00564DEC" w:rsidRDefault="00564DEC" w:rsidP="00683841">
            <w:pPr>
              <w:ind w:firstLine="195"/>
            </w:pPr>
            <w:r>
              <w:t xml:space="preserve">    f_NR_SetCellPowerList(v_CellPowerList_AtT1);</w:t>
            </w:r>
          </w:p>
          <w:p w14:paraId="60D298D0" w14:textId="77777777" w:rsidR="00564DEC" w:rsidRDefault="00564DEC" w:rsidP="00683841">
            <w:pPr>
              <w:ind w:firstLine="195"/>
            </w:pPr>
          </w:p>
          <w:p w14:paraId="0A3D5A1A" w14:textId="77777777" w:rsidR="00564DEC" w:rsidRDefault="00564DEC" w:rsidP="00683841">
            <w:pPr>
              <w:ind w:firstLine="195"/>
            </w:pPr>
            <w:r>
              <w:t xml:space="preserve">    //@siclog "Step 24" siclog@</w:t>
            </w:r>
          </w:p>
          <w:p w14:paraId="6EB6588E" w14:textId="77777777" w:rsidR="00564DEC" w:rsidRDefault="00564DEC" w:rsidP="00683841">
            <w:pPr>
              <w:ind w:firstLine="195"/>
            </w:pPr>
            <w:r>
              <w:lastRenderedPageBreak/>
              <w:t xml:space="preserve">    //Check: Does the UE transmit RRCReconfigurationComplete message in NR Cell 2 within 10s?</w:t>
            </w:r>
          </w:p>
          <w:p w14:paraId="647039DE" w14:textId="77777777" w:rsidR="00564DEC" w:rsidRDefault="00564DEC" w:rsidP="00683841">
            <w:pPr>
              <w:ind w:firstLine="195"/>
            </w:pPr>
            <w:r>
              <w:t xml:space="preserve">    t_Watchdog.start;</w:t>
            </w:r>
          </w:p>
          <w:p w14:paraId="4068E446" w14:textId="77777777" w:rsidR="00564DEC" w:rsidRDefault="00564DEC" w:rsidP="00683841">
            <w:pPr>
              <w:ind w:firstLine="195"/>
            </w:pPr>
            <w:r>
              <w:t xml:space="preserve">    alt {</w:t>
            </w:r>
          </w:p>
          <w:p w14:paraId="130A171E" w14:textId="77777777" w:rsidR="00564DEC" w:rsidRDefault="00564DEC" w:rsidP="00683841">
            <w:pPr>
              <w:ind w:firstLine="195"/>
            </w:pPr>
            <w:r>
              <w:t xml:space="preserve">        []SRB.receive(car_NR_SRB1_RrcPdu_IND(nr_Cell2, cr_38508_RRCReconfigurationComplete))</w:t>
            </w:r>
          </w:p>
          <w:p w14:paraId="05258A88" w14:textId="77777777" w:rsidR="00564DEC" w:rsidRDefault="00564DEC" w:rsidP="00683841">
            <w:pPr>
              <w:ind w:firstLine="195"/>
            </w:pPr>
            <w:r>
              <w:t xml:space="preserve">        {</w:t>
            </w:r>
          </w:p>
          <w:p w14:paraId="0C403277" w14:textId="77777777" w:rsidR="00564DEC" w:rsidRDefault="00564DEC" w:rsidP="00683841">
            <w:pPr>
              <w:ind w:firstLine="195"/>
            </w:pPr>
            <w:r>
              <w:t xml:space="preserve">            f_NR_SetVerdictFailOrInconc(__FILE__, __LINE__, "Step 24, RRCReconfigurationComplete sent by UE ");</w:t>
            </w:r>
          </w:p>
          <w:p w14:paraId="15DCB568" w14:textId="77777777" w:rsidR="00564DEC" w:rsidRDefault="00564DEC" w:rsidP="00683841">
            <w:pPr>
              <w:ind w:firstLine="195"/>
            </w:pPr>
            <w:r>
              <w:t xml:space="preserve">        }</w:t>
            </w:r>
          </w:p>
          <w:p w14:paraId="4F2816C5" w14:textId="77777777" w:rsidR="00564DEC" w:rsidRDefault="00564DEC" w:rsidP="00683841">
            <w:pPr>
              <w:ind w:firstLine="195"/>
            </w:pPr>
            <w:r>
              <w:t xml:space="preserve">        []t_Watchdog.timeout</w:t>
            </w:r>
          </w:p>
          <w:p w14:paraId="4FFE620D" w14:textId="77777777" w:rsidR="00564DEC" w:rsidRDefault="00564DEC" w:rsidP="00683841">
            <w:pPr>
              <w:ind w:firstLine="195"/>
            </w:pPr>
            <w:r>
              <w:t xml:space="preserve">        {</w:t>
            </w:r>
          </w:p>
          <w:p w14:paraId="6D04686F" w14:textId="77777777" w:rsidR="00564DEC" w:rsidRDefault="00564DEC" w:rsidP="00683841">
            <w:pPr>
              <w:ind w:firstLine="195"/>
            </w:pPr>
            <w:r>
              <w:t xml:space="preserve">            f_NR_PreliminaryPass(__FILE__, __LINE__, "Step 24");</w:t>
            </w:r>
          </w:p>
          <w:p w14:paraId="5D2750C0" w14:textId="77777777" w:rsidR="00564DEC" w:rsidRDefault="00564DEC" w:rsidP="00683841">
            <w:pPr>
              <w:ind w:firstLine="195"/>
            </w:pPr>
            <w:r>
              <w:t xml:space="preserve">        }</w:t>
            </w:r>
          </w:p>
          <w:p w14:paraId="4851BB47" w14:textId="77777777" w:rsidR="00564DEC" w:rsidRDefault="00564DEC" w:rsidP="00683841">
            <w:pPr>
              <w:ind w:firstLine="195"/>
            </w:pPr>
            <w:r>
              <w:t xml:space="preserve">    };</w:t>
            </w:r>
          </w:p>
          <w:p w14:paraId="028A715B" w14:textId="77777777" w:rsidR="00564DEC" w:rsidRDefault="00564DEC" w:rsidP="00683841">
            <w:pPr>
              <w:ind w:firstLine="195"/>
            </w:pPr>
            <w:r>
              <w:t xml:space="preserve">  }// End of fl_TC_8_1_4_4_1_TestBody</w:t>
            </w:r>
          </w:p>
          <w:p w14:paraId="142B6C61" w14:textId="77777777" w:rsidR="00564DEC" w:rsidRDefault="00564DEC" w:rsidP="00683841">
            <w:pPr>
              <w:rPr>
                <w:lang w:eastAsia="zh-CN"/>
              </w:rPr>
            </w:pPr>
          </w:p>
        </w:tc>
      </w:tr>
    </w:tbl>
    <w:p w14:paraId="790DBE8A" w14:textId="77777777" w:rsidR="00564DEC" w:rsidRPr="00441AF6" w:rsidRDefault="00564DEC" w:rsidP="00564DEC">
      <w:pPr>
        <w:rPr>
          <w:rFonts w:ascii="Calibri" w:eastAsia="Calibri" w:hAnsi="Calibri" w:cs="Calibri"/>
          <w:sz w:val="22"/>
          <w:szCs w:val="22"/>
          <w:lang w:val="en-US" w:eastAsia="en-GB"/>
        </w:rPr>
      </w:pPr>
    </w:p>
    <w:p w14:paraId="1B3E9060" w14:textId="709C4F8D" w:rsidR="004A13A8" w:rsidRDefault="004A13A8" w:rsidP="004A13A8">
      <w:pPr>
        <w:pStyle w:val="Heading2"/>
        <w:numPr>
          <w:ilvl w:val="1"/>
          <w:numId w:val="14"/>
        </w:numPr>
        <w:overflowPunct w:val="0"/>
        <w:autoSpaceDE w:val="0"/>
        <w:autoSpaceDN w:val="0"/>
        <w:adjustRightInd w:val="0"/>
        <w:spacing w:before="480"/>
        <w:rPr>
          <w:rFonts w:cs="Arial"/>
          <w:b/>
          <w:color w:val="000000"/>
          <w:highlight w:val="cyan"/>
          <w:lang w:eastAsia="en-GB"/>
        </w:rPr>
      </w:pPr>
      <w:r w:rsidRPr="003A094E">
        <w:rPr>
          <w:rFonts w:cs="Arial"/>
          <w:b/>
          <w:color w:val="000000"/>
          <w:highlight w:val="cyan"/>
          <w:lang w:eastAsia="en-GB"/>
        </w:rPr>
        <w:t>Additional MCC160 implementation</w:t>
      </w:r>
    </w:p>
    <w:p w14:paraId="4072B4D9" w14:textId="48E6CDA1" w:rsidR="004A13A8" w:rsidRDefault="004A13A8" w:rsidP="004A13A8">
      <w:pPr>
        <w:rPr>
          <w:highlight w:val="cyan"/>
          <w:lang w:eastAsia="en-GB"/>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5C5DDB" w14:paraId="3BD7DC44" w14:textId="77777777" w:rsidTr="003873A9">
        <w:tc>
          <w:tcPr>
            <w:tcW w:w="1985" w:type="dxa"/>
            <w:tcBorders>
              <w:top w:val="single" w:sz="4" w:space="0" w:color="auto"/>
              <w:left w:val="single" w:sz="4" w:space="0" w:color="auto"/>
              <w:bottom w:val="single" w:sz="4" w:space="0" w:color="auto"/>
              <w:right w:val="single" w:sz="4" w:space="0" w:color="auto"/>
            </w:tcBorders>
            <w:hideMark/>
          </w:tcPr>
          <w:p w14:paraId="4E4C1AAB" w14:textId="77777777" w:rsidR="005C5DDB" w:rsidRDefault="005C5DDB" w:rsidP="003873A9">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58A7E3B8" w14:textId="77777777" w:rsidR="005C5DDB" w:rsidRPr="007F5C63" w:rsidRDefault="005C5DDB" w:rsidP="003873A9">
            <w:pPr>
              <w:pStyle w:val="CRCoverPage"/>
              <w:spacing w:after="0"/>
              <w:rPr>
                <w:noProof/>
              </w:rPr>
            </w:pPr>
            <w:r w:rsidRPr="008321AE">
              <w:rPr>
                <w:noProof/>
              </w:rPr>
              <w:t>cs_CondReconfigToAddModList_r16_2EntryCR_2_1EntryMI</w:t>
            </w:r>
          </w:p>
        </w:tc>
      </w:tr>
      <w:tr w:rsidR="005C5DDB" w14:paraId="41FF61F2" w14:textId="77777777" w:rsidTr="003873A9">
        <w:trPr>
          <w:trHeight w:val="350"/>
        </w:trPr>
        <w:tc>
          <w:tcPr>
            <w:tcW w:w="1985" w:type="dxa"/>
            <w:tcBorders>
              <w:top w:val="single" w:sz="4" w:space="0" w:color="auto"/>
              <w:left w:val="single" w:sz="4" w:space="0" w:color="auto"/>
              <w:bottom w:val="single" w:sz="4" w:space="0" w:color="auto"/>
              <w:right w:val="single" w:sz="4" w:space="0" w:color="auto"/>
            </w:tcBorders>
            <w:hideMark/>
          </w:tcPr>
          <w:p w14:paraId="6329EF0C" w14:textId="77777777" w:rsidR="005C5DDB" w:rsidRDefault="005C5DDB" w:rsidP="003873A9">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AC49119" w14:textId="77777777" w:rsidR="005C5DDB" w:rsidRPr="00AD4ADA" w:rsidRDefault="005C5DDB" w:rsidP="003873A9">
            <w:pPr>
              <w:pStyle w:val="CRCoverPage"/>
              <w:spacing w:after="0"/>
              <w:rPr>
                <w:noProof/>
              </w:rPr>
            </w:pPr>
            <w:r w:rsidRPr="00C22354">
              <w:rPr>
                <w:rFonts w:cs="Arial"/>
              </w:rPr>
              <w:t xml:space="preserve">As per Table 8.1.4.4.1.3.3-10: CondReconfigToAddModList-r16 (Step 16, Table 8.1.4.4.1.3.3-6) we need to </w:t>
            </w:r>
            <w:r>
              <w:rPr>
                <w:rFonts w:cs="Arial"/>
              </w:rPr>
              <w:t>specify</w:t>
            </w:r>
            <w:r w:rsidRPr="00C22354">
              <w:rPr>
                <w:rFonts w:cs="Arial"/>
              </w:rPr>
              <w:t xml:space="preserve"> single measid under condExecutionCond-r16 for NR Cell </w:t>
            </w:r>
            <w:r>
              <w:rPr>
                <w:rFonts w:cs="Arial"/>
              </w:rPr>
              <w:t>2 and two measid for NR Cell 1.</w:t>
            </w:r>
          </w:p>
        </w:tc>
      </w:tr>
      <w:tr w:rsidR="005C5DDB" w14:paraId="11CB251F" w14:textId="77777777" w:rsidTr="003873A9">
        <w:tc>
          <w:tcPr>
            <w:tcW w:w="1985" w:type="dxa"/>
            <w:tcBorders>
              <w:top w:val="single" w:sz="4" w:space="0" w:color="auto"/>
              <w:left w:val="single" w:sz="4" w:space="0" w:color="auto"/>
              <w:bottom w:val="single" w:sz="4" w:space="0" w:color="auto"/>
              <w:right w:val="single" w:sz="4" w:space="0" w:color="auto"/>
            </w:tcBorders>
            <w:hideMark/>
          </w:tcPr>
          <w:p w14:paraId="7D5D5009" w14:textId="77777777" w:rsidR="005C5DDB" w:rsidRDefault="005C5DDB" w:rsidP="003873A9">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7FD46246" w14:textId="77777777" w:rsidR="005C5DDB" w:rsidRPr="001124B3" w:rsidRDefault="005C5DDB" w:rsidP="003873A9">
            <w:pPr>
              <w:pStyle w:val="CRCoverPage"/>
              <w:spacing w:after="0"/>
              <w:rPr>
                <w:noProof/>
              </w:rPr>
            </w:pPr>
            <w:r>
              <w:rPr>
                <w:noProof/>
              </w:rPr>
              <w:t xml:space="preserve">Added a new template to cater the need of adding single measid for </w:t>
            </w:r>
            <w:r>
              <w:t xml:space="preserve">NR Cell 2 and </w:t>
            </w:r>
            <w:r>
              <w:rPr>
                <w:rFonts w:cs="Arial"/>
              </w:rPr>
              <w:t>two measid for NR Cell 1.</w:t>
            </w:r>
          </w:p>
        </w:tc>
      </w:tr>
      <w:tr w:rsidR="005C5DDB" w14:paraId="2C101028" w14:textId="77777777" w:rsidTr="003873A9">
        <w:tc>
          <w:tcPr>
            <w:tcW w:w="1985" w:type="dxa"/>
            <w:tcBorders>
              <w:top w:val="single" w:sz="4" w:space="0" w:color="auto"/>
              <w:left w:val="single" w:sz="4" w:space="0" w:color="auto"/>
              <w:bottom w:val="single" w:sz="4" w:space="0" w:color="auto"/>
              <w:right w:val="single" w:sz="4" w:space="0" w:color="auto"/>
            </w:tcBorders>
            <w:hideMark/>
          </w:tcPr>
          <w:p w14:paraId="395BDC52" w14:textId="77777777" w:rsidR="005C5DDB" w:rsidRDefault="005C5DDB" w:rsidP="003873A9">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14200943" w14:textId="77777777" w:rsidR="005C5DDB" w:rsidRPr="00CC39F9" w:rsidRDefault="005C5DDB" w:rsidP="003873A9">
            <w:pPr>
              <w:spacing w:after="0"/>
              <w:rPr>
                <w:rFonts w:ascii="Arial" w:hAnsi="Arial" w:cs="Arial"/>
                <w:lang w:eastAsia="en-GB"/>
              </w:rPr>
            </w:pPr>
            <w:r w:rsidRPr="00031072">
              <w:rPr>
                <w:rFonts w:ascii="Arial" w:hAnsi="Arial" w:cs="Arial"/>
              </w:rPr>
              <w:t>RRC_Conditional_Handover_NR5GC.ttcn</w:t>
            </w:r>
          </w:p>
        </w:tc>
      </w:tr>
      <w:tr w:rsidR="005C5DDB" w14:paraId="1E0355DA" w14:textId="77777777" w:rsidTr="003873A9">
        <w:tc>
          <w:tcPr>
            <w:tcW w:w="1985" w:type="dxa"/>
            <w:tcBorders>
              <w:top w:val="single" w:sz="4" w:space="0" w:color="auto"/>
              <w:left w:val="single" w:sz="4" w:space="0" w:color="auto"/>
              <w:bottom w:val="single" w:sz="4" w:space="0" w:color="auto"/>
              <w:right w:val="single" w:sz="4" w:space="0" w:color="auto"/>
            </w:tcBorders>
            <w:hideMark/>
          </w:tcPr>
          <w:p w14:paraId="7F488693" w14:textId="77777777" w:rsidR="005C5DDB" w:rsidRDefault="005C5DDB" w:rsidP="003873A9">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1C5FB083" w14:textId="1B069BA3" w:rsidR="005C5DDB" w:rsidRDefault="005C5DDB" w:rsidP="003873A9">
            <w:pPr>
              <w:rPr>
                <w:rFonts w:ascii="Arial" w:hAnsi="Arial"/>
                <w:highlight w:val="cyan"/>
                <w:lang w:eastAsia="zh-CN"/>
              </w:rPr>
            </w:pPr>
            <w:r>
              <w:rPr>
                <w:rFonts w:ascii="Arial" w:hAnsi="Arial"/>
                <w:highlight w:val="cyan"/>
                <w:lang w:eastAsia="zh-CN"/>
              </w:rPr>
              <w:t>Accepted in pri</w:t>
            </w:r>
            <w:r w:rsidRPr="005C5DDB">
              <w:rPr>
                <w:rFonts w:ascii="Arial" w:hAnsi="Arial"/>
                <w:highlight w:val="cyan"/>
                <w:lang w:eastAsia="zh-CN"/>
              </w:rPr>
              <w:t>nciple, I renamed and modified the same template instead of adding new template</w:t>
            </w:r>
          </w:p>
        </w:tc>
      </w:tr>
    </w:tbl>
    <w:p w14:paraId="39AA1DF5" w14:textId="77777777" w:rsidR="005C5DDB" w:rsidRPr="004B2B92" w:rsidRDefault="005C5DDB" w:rsidP="004A13A8">
      <w:pPr>
        <w:rPr>
          <w:highlight w:val="cyan"/>
          <w:lang w:eastAsia="en-GB"/>
        </w:rPr>
      </w:pPr>
    </w:p>
    <w:p w14:paraId="631362FF" w14:textId="77777777" w:rsidR="004A13A8" w:rsidRPr="004A13A8" w:rsidRDefault="004A13A8" w:rsidP="004A13A8">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bookmarkStart w:id="8" w:name="OLE_LINK8"/>
      <w:r w:rsidRPr="004A13A8">
        <w:rPr>
          <w:rFonts w:ascii="Arial" w:hAnsi="Arial"/>
          <w:szCs w:val="18"/>
          <w:lang w:eastAsia="en-GB"/>
        </w:rPr>
        <w:t xml:space="preserve">  // 2 Entry of CondReconfigId and 2 Entry of MeasId </w:t>
      </w:r>
      <w:r w:rsidRPr="004A13A8">
        <w:rPr>
          <w:rFonts w:ascii="Arial" w:hAnsi="Arial"/>
          <w:szCs w:val="18"/>
          <w:highlight w:val="cyan"/>
          <w:lang w:eastAsia="en-GB"/>
        </w:rPr>
        <w:t>for CondReconfigId[1] and 1 Entry of MeasId for CondReconfigId[2]</w:t>
      </w:r>
    </w:p>
    <w:p w14:paraId="79C9C90B" w14:textId="77777777" w:rsidR="004A13A8" w:rsidRPr="004A13A8" w:rsidRDefault="004A13A8" w:rsidP="004A13A8">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A13A8">
        <w:rPr>
          <w:rFonts w:ascii="Arial" w:hAnsi="Arial"/>
          <w:szCs w:val="18"/>
          <w:lang w:eastAsia="en-GB"/>
        </w:rPr>
        <w:t xml:space="preserve">  template (value) CondReconfigToAddModList_r16 cs_CondReconfigToAddModList_r16_2EntryCR_2EntryMI</w:t>
      </w:r>
      <w:r w:rsidRPr="004A13A8">
        <w:rPr>
          <w:rFonts w:ascii="Arial" w:hAnsi="Arial"/>
          <w:szCs w:val="18"/>
          <w:highlight w:val="cyan"/>
          <w:lang w:eastAsia="en-GB"/>
        </w:rPr>
        <w:t>_First_1Entry_Second</w:t>
      </w:r>
      <w:r w:rsidRPr="004A13A8">
        <w:rPr>
          <w:rFonts w:ascii="Arial" w:hAnsi="Arial"/>
          <w:szCs w:val="18"/>
          <w:lang w:eastAsia="en-GB"/>
        </w:rPr>
        <w:t>( template (value) integer p_CondReconfigId1_r16,</w:t>
      </w:r>
    </w:p>
    <w:p w14:paraId="4D32A73A" w14:textId="77777777" w:rsidR="004A13A8" w:rsidRPr="004A13A8" w:rsidRDefault="004A13A8" w:rsidP="004A13A8">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A13A8">
        <w:rPr>
          <w:rFonts w:ascii="Arial" w:hAnsi="Arial"/>
          <w:szCs w:val="18"/>
          <w:lang w:eastAsia="en-GB"/>
        </w:rPr>
        <w:t xml:space="preserve">                                                                                                   template (value) integer p_MeasId1,</w:t>
      </w:r>
    </w:p>
    <w:p w14:paraId="2B463C34" w14:textId="77777777" w:rsidR="004A13A8" w:rsidRPr="004A13A8" w:rsidRDefault="004A13A8" w:rsidP="004A13A8">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A13A8">
        <w:rPr>
          <w:rFonts w:ascii="Arial" w:hAnsi="Arial"/>
          <w:szCs w:val="18"/>
          <w:lang w:eastAsia="en-GB"/>
        </w:rPr>
        <w:t xml:space="preserve">                                                                                                   template (value) integer p_MeasId2,</w:t>
      </w:r>
    </w:p>
    <w:p w14:paraId="40807274" w14:textId="77777777" w:rsidR="004A13A8" w:rsidRPr="004A13A8" w:rsidRDefault="004A13A8" w:rsidP="004A13A8">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A13A8">
        <w:rPr>
          <w:rFonts w:ascii="Arial" w:hAnsi="Arial"/>
          <w:szCs w:val="18"/>
          <w:lang w:eastAsia="en-GB"/>
        </w:rPr>
        <w:t xml:space="preserve">                                                                                                   template (value) octetstring p_CondRRCReconfig1_r16_Octetstring,</w:t>
      </w:r>
    </w:p>
    <w:p w14:paraId="1AB3A4A2" w14:textId="77777777" w:rsidR="004A13A8" w:rsidRPr="004A13A8" w:rsidRDefault="004A13A8" w:rsidP="004A13A8">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A13A8">
        <w:rPr>
          <w:rFonts w:ascii="Arial" w:hAnsi="Arial"/>
          <w:szCs w:val="18"/>
          <w:lang w:eastAsia="en-GB"/>
        </w:rPr>
        <w:t xml:space="preserve">                                                                                                   template (value) integer p_CondReconfigId2_r16,</w:t>
      </w:r>
    </w:p>
    <w:p w14:paraId="78BFA22E" w14:textId="59D2705F" w:rsidR="004A13A8" w:rsidRPr="004A13A8" w:rsidRDefault="004A13A8" w:rsidP="004A13A8">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A13A8">
        <w:rPr>
          <w:rFonts w:ascii="Arial" w:hAnsi="Arial"/>
          <w:szCs w:val="18"/>
          <w:lang w:eastAsia="en-GB"/>
        </w:rPr>
        <w:t xml:space="preserve">                                                                                                   </w:t>
      </w:r>
      <w:r w:rsidRPr="004A13A8">
        <w:rPr>
          <w:rFonts w:ascii="Arial" w:hAnsi="Arial"/>
          <w:szCs w:val="18"/>
          <w:highlight w:val="cyan"/>
          <w:lang w:eastAsia="en-GB"/>
        </w:rPr>
        <w:t>template (value) integer p_MeasId3,</w:t>
      </w:r>
    </w:p>
    <w:p w14:paraId="6ABDBBEA" w14:textId="77777777" w:rsidR="004A13A8" w:rsidRPr="004A13A8" w:rsidRDefault="004A13A8" w:rsidP="004A13A8">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A13A8">
        <w:rPr>
          <w:rFonts w:ascii="Arial" w:hAnsi="Arial"/>
          <w:szCs w:val="18"/>
          <w:lang w:eastAsia="en-GB"/>
        </w:rPr>
        <w:t xml:space="preserve">                                                                                                   template (value) octetstring p_CondRRCReconfig2_r16_Octetstring):=</w:t>
      </w:r>
    </w:p>
    <w:p w14:paraId="0BDEEDEE" w14:textId="77777777" w:rsidR="004A13A8" w:rsidRPr="004A13A8" w:rsidRDefault="004A13A8" w:rsidP="004A13A8">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A13A8">
        <w:rPr>
          <w:rFonts w:ascii="Arial" w:hAnsi="Arial"/>
          <w:szCs w:val="18"/>
          <w:lang w:eastAsia="en-GB"/>
        </w:rPr>
        <w:t xml:space="preserve">  {/* @status    */</w:t>
      </w:r>
    </w:p>
    <w:p w14:paraId="025A88D9" w14:textId="77777777" w:rsidR="004A13A8" w:rsidRPr="004A13A8" w:rsidRDefault="004A13A8" w:rsidP="004A13A8">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A13A8">
        <w:rPr>
          <w:rFonts w:ascii="Arial" w:hAnsi="Arial"/>
          <w:szCs w:val="18"/>
          <w:lang w:eastAsia="en-GB"/>
        </w:rPr>
        <w:lastRenderedPageBreak/>
        <w:t xml:space="preserve">    {</w:t>
      </w:r>
    </w:p>
    <w:p w14:paraId="6640A7F3" w14:textId="77777777" w:rsidR="004A13A8" w:rsidRPr="004A13A8" w:rsidRDefault="004A13A8" w:rsidP="004A13A8">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A13A8">
        <w:rPr>
          <w:rFonts w:ascii="Arial" w:hAnsi="Arial"/>
          <w:szCs w:val="18"/>
          <w:lang w:eastAsia="en-GB"/>
        </w:rPr>
        <w:t xml:space="preserve">      condReconfigId_r16                := p_CondReconfigId1_r16,</w:t>
      </w:r>
    </w:p>
    <w:p w14:paraId="5977FB2E" w14:textId="77777777" w:rsidR="004A13A8" w:rsidRPr="004A13A8" w:rsidRDefault="004A13A8" w:rsidP="004A13A8">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A13A8">
        <w:rPr>
          <w:rFonts w:ascii="Arial" w:hAnsi="Arial"/>
          <w:szCs w:val="18"/>
          <w:lang w:eastAsia="en-GB"/>
        </w:rPr>
        <w:t xml:space="preserve">      condExecutionCond_r16             := {p_MeasId1, p_MeasId2},</w:t>
      </w:r>
    </w:p>
    <w:p w14:paraId="6AEC05C0" w14:textId="77777777" w:rsidR="004A13A8" w:rsidRPr="004A13A8" w:rsidRDefault="004A13A8" w:rsidP="004A13A8">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A13A8">
        <w:rPr>
          <w:rFonts w:ascii="Arial" w:hAnsi="Arial"/>
          <w:szCs w:val="18"/>
          <w:lang w:eastAsia="en-GB"/>
        </w:rPr>
        <w:t xml:space="preserve">      condRRCReconfig_r16               := p_CondRRCReconfig1_r16_Octetstring</w:t>
      </w:r>
    </w:p>
    <w:p w14:paraId="7BA5821E" w14:textId="77777777" w:rsidR="004A13A8" w:rsidRPr="004A13A8" w:rsidRDefault="004A13A8" w:rsidP="004A13A8">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A13A8">
        <w:rPr>
          <w:rFonts w:ascii="Arial" w:hAnsi="Arial"/>
          <w:szCs w:val="18"/>
          <w:lang w:eastAsia="en-GB"/>
        </w:rPr>
        <w:t xml:space="preserve">    },</w:t>
      </w:r>
    </w:p>
    <w:p w14:paraId="177DC458" w14:textId="77777777" w:rsidR="004A13A8" w:rsidRPr="004A13A8" w:rsidRDefault="004A13A8" w:rsidP="004A13A8">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A13A8">
        <w:rPr>
          <w:rFonts w:ascii="Arial" w:hAnsi="Arial"/>
          <w:szCs w:val="18"/>
          <w:lang w:eastAsia="en-GB"/>
        </w:rPr>
        <w:t xml:space="preserve">    {</w:t>
      </w:r>
    </w:p>
    <w:p w14:paraId="4EE218CB" w14:textId="77777777" w:rsidR="004A13A8" w:rsidRPr="004A13A8" w:rsidRDefault="004A13A8" w:rsidP="004A13A8">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A13A8">
        <w:rPr>
          <w:rFonts w:ascii="Arial" w:hAnsi="Arial"/>
          <w:szCs w:val="18"/>
          <w:lang w:eastAsia="en-GB"/>
        </w:rPr>
        <w:t xml:space="preserve">      condReconfigId_r16                := p_CondReconfigId2_r16,</w:t>
      </w:r>
    </w:p>
    <w:p w14:paraId="52DDFFC2" w14:textId="792DDB7A" w:rsidR="004A13A8" w:rsidRPr="004A13A8" w:rsidRDefault="004A13A8" w:rsidP="004A13A8">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A13A8">
        <w:rPr>
          <w:rFonts w:ascii="Arial" w:hAnsi="Arial"/>
          <w:szCs w:val="18"/>
          <w:lang w:eastAsia="en-GB"/>
        </w:rPr>
        <w:t xml:space="preserve">      condExecutionCond_r16             := </w:t>
      </w:r>
      <w:r w:rsidRPr="004A13A8">
        <w:rPr>
          <w:rFonts w:ascii="Arial" w:hAnsi="Arial"/>
          <w:szCs w:val="18"/>
          <w:highlight w:val="cyan"/>
          <w:lang w:eastAsia="en-GB"/>
        </w:rPr>
        <w:t>{p_MeasId3},</w:t>
      </w:r>
    </w:p>
    <w:p w14:paraId="29A9916A" w14:textId="77777777" w:rsidR="004A13A8" w:rsidRPr="004A13A8" w:rsidRDefault="004A13A8" w:rsidP="004A13A8">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A13A8">
        <w:rPr>
          <w:rFonts w:ascii="Arial" w:hAnsi="Arial"/>
          <w:szCs w:val="18"/>
          <w:lang w:eastAsia="en-GB"/>
        </w:rPr>
        <w:t xml:space="preserve">      condRRCReconfig_r16               := p_CondRRCReconfig2_r16_Octetstring</w:t>
      </w:r>
    </w:p>
    <w:p w14:paraId="693C6479" w14:textId="77777777" w:rsidR="004A13A8" w:rsidRPr="004A13A8" w:rsidRDefault="004A13A8" w:rsidP="004A13A8">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A13A8">
        <w:rPr>
          <w:rFonts w:ascii="Arial" w:hAnsi="Arial"/>
          <w:szCs w:val="18"/>
          <w:lang w:eastAsia="en-GB"/>
        </w:rPr>
        <w:t xml:space="preserve">    }</w:t>
      </w:r>
    </w:p>
    <w:p w14:paraId="0085D832" w14:textId="4CE77569" w:rsidR="004A13A8" w:rsidRDefault="004A13A8" w:rsidP="004A13A8">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sidRPr="004A13A8">
        <w:rPr>
          <w:rFonts w:ascii="Arial" w:hAnsi="Arial"/>
          <w:szCs w:val="18"/>
          <w:lang w:eastAsia="en-GB"/>
        </w:rPr>
        <w:t xml:space="preserve">  }</w:t>
      </w:r>
    </w:p>
    <w:bookmarkEnd w:id="8"/>
    <w:p w14:paraId="32B61BD6" w14:textId="77777777" w:rsidR="004A13A8" w:rsidRDefault="004A13A8" w:rsidP="004A13A8">
      <w:pPr>
        <w:spacing w:after="0"/>
        <w:rPr>
          <w:rFonts w:cs="Arial"/>
          <w:b/>
        </w:rPr>
      </w:pPr>
    </w:p>
    <w:p w14:paraId="3073BE76" w14:textId="403CA13A" w:rsidR="004A13A8" w:rsidRDefault="004B2B92" w:rsidP="004B2B92">
      <w:pPr>
        <w:rPr>
          <w:lang w:eastAsia="en-GB"/>
        </w:rPr>
      </w:pPr>
      <w:bookmarkStart w:id="9" w:name="OLE_LINK9"/>
      <w:r w:rsidRPr="004B2B92">
        <w:rPr>
          <w:highlight w:val="cyan"/>
          <w:lang w:eastAsia="en-GB"/>
        </w:rPr>
        <w:t>//Based to the comment from ROHDE &amp; SCHWARZ, as per step 3 we need to enable and check the Rach indication for both NR Cell 2 and NR Cell 4.</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5C5DDB" w14:paraId="40954E40" w14:textId="77777777" w:rsidTr="003873A9">
        <w:tc>
          <w:tcPr>
            <w:tcW w:w="1985" w:type="dxa"/>
            <w:tcBorders>
              <w:top w:val="single" w:sz="4" w:space="0" w:color="auto"/>
              <w:left w:val="single" w:sz="4" w:space="0" w:color="auto"/>
              <w:bottom w:val="single" w:sz="4" w:space="0" w:color="auto"/>
              <w:right w:val="single" w:sz="4" w:space="0" w:color="auto"/>
            </w:tcBorders>
            <w:hideMark/>
          </w:tcPr>
          <w:p w14:paraId="43E3B64C" w14:textId="77777777" w:rsidR="005C5DDB" w:rsidRDefault="005C5DDB" w:rsidP="003873A9">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11D557C8" w14:textId="77777777" w:rsidR="005C5DDB" w:rsidRPr="007F5C63" w:rsidRDefault="005C5DDB" w:rsidP="003873A9">
            <w:pPr>
              <w:pStyle w:val="CRCoverPage"/>
              <w:spacing w:after="0"/>
              <w:rPr>
                <w:noProof/>
              </w:rPr>
            </w:pPr>
            <w:r w:rsidRPr="004E6FD9">
              <w:rPr>
                <w:noProof/>
              </w:rPr>
              <w:t>fl_TC_8_1_4_4_1_TestBody()</w:t>
            </w:r>
          </w:p>
        </w:tc>
      </w:tr>
      <w:tr w:rsidR="005C5DDB" w14:paraId="21C80150" w14:textId="77777777" w:rsidTr="003873A9">
        <w:trPr>
          <w:trHeight w:val="350"/>
        </w:trPr>
        <w:tc>
          <w:tcPr>
            <w:tcW w:w="1985" w:type="dxa"/>
            <w:tcBorders>
              <w:top w:val="single" w:sz="4" w:space="0" w:color="auto"/>
              <w:left w:val="single" w:sz="4" w:space="0" w:color="auto"/>
              <w:bottom w:val="single" w:sz="4" w:space="0" w:color="auto"/>
              <w:right w:val="single" w:sz="4" w:space="0" w:color="auto"/>
            </w:tcBorders>
            <w:hideMark/>
          </w:tcPr>
          <w:p w14:paraId="3AE7C8BD" w14:textId="77777777" w:rsidR="005C5DDB" w:rsidRDefault="005C5DDB" w:rsidP="003873A9">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90CCC2E" w14:textId="77777777" w:rsidR="005C5DDB" w:rsidRDefault="005C5DDB" w:rsidP="005C5DDB">
            <w:pPr>
              <w:pStyle w:val="CRCoverPage"/>
              <w:numPr>
                <w:ilvl w:val="0"/>
                <w:numId w:val="15"/>
              </w:numPr>
              <w:spacing w:after="0"/>
              <w:rPr>
                <w:noProof/>
              </w:rPr>
            </w:pPr>
            <w:r>
              <w:rPr>
                <w:noProof/>
              </w:rPr>
              <w:t>As per test prose step 3 we need to enable and check the Rach indication for both NRCell 2 and NRCell 4.</w:t>
            </w:r>
          </w:p>
          <w:p w14:paraId="20DA9B98" w14:textId="77777777" w:rsidR="005C5DDB" w:rsidRDefault="005C5DDB" w:rsidP="005C5DDB">
            <w:pPr>
              <w:pStyle w:val="CRCoverPage"/>
              <w:numPr>
                <w:ilvl w:val="0"/>
                <w:numId w:val="15"/>
              </w:numPr>
              <w:spacing w:after="0"/>
              <w:rPr>
                <w:noProof/>
              </w:rPr>
            </w:pPr>
            <w:r>
              <w:rPr>
                <w:noProof/>
              </w:rPr>
              <w:t xml:space="preserve">Disable Rach indications after the reception of </w:t>
            </w:r>
            <w:r w:rsidRPr="00DC70A7">
              <w:rPr>
                <w:noProof/>
              </w:rPr>
              <w:t>RRCReconfigurationComplete</w:t>
            </w:r>
            <w:r>
              <w:rPr>
                <w:noProof/>
              </w:rPr>
              <w:t xml:space="preserve"> on NR Cell 4 at Step 14 for both NR Cell 2 and NR Cell 4 as it is no longer required for these two cells for further prose steps.</w:t>
            </w:r>
          </w:p>
          <w:p w14:paraId="633C77AD" w14:textId="77777777" w:rsidR="005C5DDB" w:rsidRPr="00AD4ADA" w:rsidRDefault="005C5DDB" w:rsidP="005C5DDB">
            <w:pPr>
              <w:pStyle w:val="CRCoverPage"/>
              <w:numPr>
                <w:ilvl w:val="0"/>
                <w:numId w:val="15"/>
              </w:numPr>
              <w:spacing w:after="0"/>
              <w:rPr>
                <w:noProof/>
              </w:rPr>
            </w:pPr>
            <w:r>
              <w:rPr>
                <w:noProof/>
              </w:rPr>
              <w:t xml:space="preserve">For NR Cell 1 Rach indication should only be disabled after we receive </w:t>
            </w:r>
            <w:r w:rsidRPr="00DC70A7">
              <w:rPr>
                <w:noProof/>
              </w:rPr>
              <w:t>RRCReconfigurationComplete</w:t>
            </w:r>
            <w:r>
              <w:rPr>
                <w:noProof/>
              </w:rPr>
              <w:t xml:space="preserve"> on NRCell 1 otherwise it will interfere </w:t>
            </w:r>
            <w:r w:rsidRPr="00DC70A7">
              <w:rPr>
                <w:noProof/>
              </w:rPr>
              <w:t>RRCReconfigurationComplete</w:t>
            </w:r>
            <w:r>
              <w:rPr>
                <w:noProof/>
              </w:rPr>
              <w:t xml:space="preserve"> reception while SS waits for disable confirmation.</w:t>
            </w:r>
          </w:p>
        </w:tc>
      </w:tr>
      <w:tr w:rsidR="005C5DDB" w14:paraId="1DC54EFF" w14:textId="77777777" w:rsidTr="003873A9">
        <w:tc>
          <w:tcPr>
            <w:tcW w:w="1985" w:type="dxa"/>
            <w:tcBorders>
              <w:top w:val="single" w:sz="4" w:space="0" w:color="auto"/>
              <w:left w:val="single" w:sz="4" w:space="0" w:color="auto"/>
              <w:bottom w:val="single" w:sz="4" w:space="0" w:color="auto"/>
              <w:right w:val="single" w:sz="4" w:space="0" w:color="auto"/>
            </w:tcBorders>
            <w:hideMark/>
          </w:tcPr>
          <w:p w14:paraId="10E72F42" w14:textId="77777777" w:rsidR="005C5DDB" w:rsidRDefault="005C5DDB" w:rsidP="003873A9">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100CBE9C" w14:textId="77777777" w:rsidR="005C5DDB" w:rsidRDefault="005C5DDB" w:rsidP="005C5DDB">
            <w:pPr>
              <w:pStyle w:val="CRCoverPage"/>
              <w:numPr>
                <w:ilvl w:val="0"/>
                <w:numId w:val="16"/>
              </w:numPr>
              <w:spacing w:after="0"/>
              <w:rPr>
                <w:noProof/>
              </w:rPr>
            </w:pPr>
            <w:r>
              <w:rPr>
                <w:noProof/>
              </w:rPr>
              <w:t>Enabled rach indication for both NRCell 2 and NRCell 4 before step 3 and added alt condition to ensure no rach on NR Cell 4 in addition to NR Cell 2 as per the current test prose checks requirement.</w:t>
            </w:r>
          </w:p>
          <w:p w14:paraId="70637668" w14:textId="77777777" w:rsidR="005C5DDB" w:rsidRDefault="005C5DDB" w:rsidP="005C5DDB">
            <w:pPr>
              <w:pStyle w:val="CRCoverPage"/>
              <w:numPr>
                <w:ilvl w:val="0"/>
                <w:numId w:val="16"/>
              </w:numPr>
              <w:spacing w:after="0"/>
              <w:rPr>
                <w:noProof/>
              </w:rPr>
            </w:pPr>
            <w:r>
              <w:rPr>
                <w:noProof/>
              </w:rPr>
              <w:t>Added rach disable call for both NR Cell 2 and NR Cell 4 after Step 14.</w:t>
            </w:r>
          </w:p>
          <w:p w14:paraId="5A9FD71F" w14:textId="77777777" w:rsidR="005C5DDB" w:rsidRDefault="005C5DDB" w:rsidP="005C5DDB">
            <w:pPr>
              <w:pStyle w:val="CRCoverPage"/>
              <w:numPr>
                <w:ilvl w:val="0"/>
                <w:numId w:val="16"/>
              </w:numPr>
              <w:spacing w:after="0"/>
              <w:rPr>
                <w:noProof/>
              </w:rPr>
            </w:pPr>
            <w:r>
              <w:rPr>
                <w:noProof/>
              </w:rPr>
              <w:t xml:space="preserve">Disabled the rach indication for NR Cell 1 after </w:t>
            </w:r>
            <w:r w:rsidRPr="00DC70A7">
              <w:rPr>
                <w:noProof/>
              </w:rPr>
              <w:t>RRCReconfigurationComplete</w:t>
            </w:r>
            <w:r>
              <w:rPr>
                <w:noProof/>
              </w:rPr>
              <w:t xml:space="preserve"> message reception on NR Cell1.</w:t>
            </w:r>
          </w:p>
          <w:p w14:paraId="410CA93D" w14:textId="77777777" w:rsidR="005C5DDB" w:rsidRPr="001124B3" w:rsidRDefault="005C5DDB" w:rsidP="003873A9">
            <w:pPr>
              <w:pStyle w:val="CRCoverPage"/>
              <w:spacing w:after="0"/>
              <w:ind w:left="720"/>
              <w:rPr>
                <w:noProof/>
              </w:rPr>
            </w:pPr>
          </w:p>
        </w:tc>
      </w:tr>
      <w:tr w:rsidR="005C5DDB" w14:paraId="48C88476" w14:textId="77777777" w:rsidTr="003873A9">
        <w:tc>
          <w:tcPr>
            <w:tcW w:w="1985" w:type="dxa"/>
            <w:tcBorders>
              <w:top w:val="single" w:sz="4" w:space="0" w:color="auto"/>
              <w:left w:val="single" w:sz="4" w:space="0" w:color="auto"/>
              <w:bottom w:val="single" w:sz="4" w:space="0" w:color="auto"/>
              <w:right w:val="single" w:sz="4" w:space="0" w:color="auto"/>
            </w:tcBorders>
            <w:hideMark/>
          </w:tcPr>
          <w:p w14:paraId="35744B34" w14:textId="77777777" w:rsidR="005C5DDB" w:rsidRDefault="005C5DDB" w:rsidP="003873A9">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4975D711" w14:textId="77777777" w:rsidR="005C5DDB" w:rsidRPr="00CC39F9" w:rsidRDefault="005C5DDB" w:rsidP="003873A9">
            <w:pPr>
              <w:spacing w:after="0"/>
              <w:rPr>
                <w:rFonts w:ascii="Arial" w:hAnsi="Arial" w:cs="Arial"/>
                <w:lang w:eastAsia="en-GB"/>
              </w:rPr>
            </w:pPr>
            <w:r w:rsidRPr="00031072">
              <w:rPr>
                <w:rFonts w:ascii="Arial" w:hAnsi="Arial" w:cs="Arial"/>
              </w:rPr>
              <w:t>RRC_Conditional_Handover_NR5GC.ttcn</w:t>
            </w:r>
          </w:p>
        </w:tc>
      </w:tr>
      <w:tr w:rsidR="005C5DDB" w14:paraId="04E54A02" w14:textId="77777777" w:rsidTr="003873A9">
        <w:tc>
          <w:tcPr>
            <w:tcW w:w="1985" w:type="dxa"/>
            <w:tcBorders>
              <w:top w:val="single" w:sz="4" w:space="0" w:color="auto"/>
              <w:left w:val="single" w:sz="4" w:space="0" w:color="auto"/>
              <w:bottom w:val="single" w:sz="4" w:space="0" w:color="auto"/>
              <w:right w:val="single" w:sz="4" w:space="0" w:color="auto"/>
            </w:tcBorders>
            <w:hideMark/>
          </w:tcPr>
          <w:p w14:paraId="4F8E822D" w14:textId="77777777" w:rsidR="005C5DDB" w:rsidRDefault="005C5DDB" w:rsidP="003873A9">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03478816" w14:textId="791D53E9" w:rsidR="005C5DDB" w:rsidRDefault="003873A9" w:rsidP="003873A9">
            <w:pPr>
              <w:pStyle w:val="ListParagraph"/>
              <w:numPr>
                <w:ilvl w:val="0"/>
                <w:numId w:val="17"/>
              </w:numPr>
              <w:rPr>
                <w:rFonts w:ascii="Arial" w:hAnsi="Arial"/>
                <w:highlight w:val="cyan"/>
                <w:lang w:eastAsia="zh-CN"/>
              </w:rPr>
            </w:pPr>
            <w:r>
              <w:rPr>
                <w:rFonts w:ascii="Arial" w:hAnsi="Arial" w:hint="eastAsia"/>
                <w:highlight w:val="cyan"/>
                <w:lang w:eastAsia="zh-CN"/>
              </w:rPr>
              <w:t>A</w:t>
            </w:r>
            <w:r w:rsidR="008764E5">
              <w:rPr>
                <w:rFonts w:ascii="Arial" w:hAnsi="Arial"/>
                <w:highlight w:val="cyan"/>
                <w:lang w:eastAsia="zh-CN"/>
              </w:rPr>
              <w:t>ccepted</w:t>
            </w:r>
            <w:r w:rsidR="00E3040B">
              <w:rPr>
                <w:rFonts w:ascii="Arial" w:hAnsi="Arial"/>
                <w:highlight w:val="cyan"/>
                <w:lang w:eastAsia="zh-CN"/>
              </w:rPr>
              <w:t>, implemented as below</w:t>
            </w:r>
          </w:p>
          <w:p w14:paraId="350E2BD7" w14:textId="15DAA309" w:rsidR="008764E5" w:rsidRDefault="008764E5" w:rsidP="003873A9">
            <w:pPr>
              <w:pStyle w:val="ListParagraph"/>
              <w:numPr>
                <w:ilvl w:val="0"/>
                <w:numId w:val="17"/>
              </w:numPr>
              <w:rPr>
                <w:rFonts w:ascii="Arial" w:hAnsi="Arial"/>
                <w:highlight w:val="cyan"/>
                <w:lang w:eastAsia="zh-CN"/>
              </w:rPr>
            </w:pPr>
            <w:r>
              <w:rPr>
                <w:rFonts w:ascii="Arial" w:hAnsi="Arial"/>
                <w:highlight w:val="cyan"/>
                <w:lang w:eastAsia="zh-CN"/>
              </w:rPr>
              <w:t>Accepted</w:t>
            </w:r>
            <w:r w:rsidR="009175EA">
              <w:rPr>
                <w:rFonts w:ascii="Arial" w:hAnsi="Arial"/>
                <w:highlight w:val="cyan"/>
                <w:lang w:eastAsia="zh-CN"/>
              </w:rPr>
              <w:t>, implemented as below</w:t>
            </w:r>
          </w:p>
          <w:p w14:paraId="2924D3FD" w14:textId="7FAD4743" w:rsidR="00E31B05" w:rsidRPr="00AE2D6A" w:rsidRDefault="00E31B05" w:rsidP="00E31B05">
            <w:pPr>
              <w:pStyle w:val="ListParagraph"/>
              <w:numPr>
                <w:ilvl w:val="0"/>
                <w:numId w:val="17"/>
              </w:numPr>
              <w:rPr>
                <w:rFonts w:ascii="Arial" w:hAnsi="Arial"/>
                <w:highlight w:val="cyan"/>
                <w:lang w:eastAsia="zh-CN"/>
              </w:rPr>
            </w:pPr>
            <w:r>
              <w:rPr>
                <w:rFonts w:ascii="Arial" w:hAnsi="Arial"/>
                <w:highlight w:val="cyan"/>
                <w:lang w:eastAsia="zh-CN"/>
              </w:rPr>
              <w:t>Accepted</w:t>
            </w:r>
            <w:r w:rsidR="009175EA">
              <w:rPr>
                <w:rFonts w:ascii="Arial" w:hAnsi="Arial"/>
                <w:highlight w:val="cyan"/>
                <w:lang w:eastAsia="zh-CN"/>
              </w:rPr>
              <w:t>, implemented as below</w:t>
            </w:r>
          </w:p>
        </w:tc>
      </w:tr>
    </w:tbl>
    <w:p w14:paraId="6B54F1EF" w14:textId="77777777" w:rsidR="005C5DDB" w:rsidRDefault="005C5DDB" w:rsidP="005C5DDB">
      <w:pPr>
        <w:spacing w:after="0"/>
        <w:rPr>
          <w:rFonts w:ascii="Arial" w:hAnsi="Arial"/>
          <w:b/>
          <w:lang w:eastAsia="en-GB"/>
        </w:rPr>
      </w:pPr>
    </w:p>
    <w:p w14:paraId="418AB701" w14:textId="77777777" w:rsidR="005C5DDB" w:rsidRDefault="005C5DDB" w:rsidP="004B2B92">
      <w:pPr>
        <w:rPr>
          <w:rFonts w:cs="Arial"/>
          <w:b/>
        </w:rPr>
      </w:pPr>
    </w:p>
    <w:p w14:paraId="6B5FFE81" w14:textId="029460B3" w:rsidR="004A13A8" w:rsidRPr="004A13A8" w:rsidRDefault="004A13A8" w:rsidP="004B2B92">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4A13A8">
        <w:rPr>
          <w:rFonts w:ascii="Arial" w:hAnsi="Arial"/>
          <w:szCs w:val="18"/>
          <w:lang w:eastAsia="en-GB"/>
        </w:rPr>
        <w:t xml:space="preserve">  function fl_TC_8_1_4_4_1_TestBody() runs on NR5GC_PTC</w:t>
      </w:r>
    </w:p>
    <w:p w14:paraId="5CB392BF" w14:textId="77777777" w:rsidR="004A13A8" w:rsidRPr="004A13A8" w:rsidRDefault="004A13A8" w:rsidP="004B2B92">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4A13A8">
        <w:rPr>
          <w:rFonts w:ascii="Arial" w:hAnsi="Arial"/>
          <w:szCs w:val="18"/>
          <w:lang w:eastAsia="en-GB"/>
        </w:rPr>
        <w:t xml:space="preserve">  {</w:t>
      </w:r>
    </w:p>
    <w:p w14:paraId="2A9B8843" w14:textId="71C7D2F9" w:rsidR="0012075D" w:rsidRPr="0012075D" w:rsidRDefault="004A13A8"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4A13A8">
        <w:rPr>
          <w:rFonts w:ascii="Arial" w:hAnsi="Arial"/>
          <w:szCs w:val="18"/>
          <w:lang w:eastAsia="en-GB"/>
        </w:rPr>
        <w:t xml:space="preserve">  </w:t>
      </w:r>
      <w:r>
        <w:rPr>
          <w:rFonts w:ascii="Arial" w:hAnsi="Arial"/>
          <w:szCs w:val="18"/>
          <w:lang w:eastAsia="en-GB"/>
        </w:rPr>
        <w:t>…</w:t>
      </w:r>
    </w:p>
    <w:p w14:paraId="2BC7357A"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//@siclog "Steps 1-2" siclog@</w:t>
      </w:r>
    </w:p>
    <w:p w14:paraId="145B5992"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//The SS transmits an RRCReconfiguration message including MeasConfig and ConditionalReconfiguration to set NR Cell 2 and NR Cell 4 as target candidate cells and configure event A3 as trigger event in NR cell 1.</w:t>
      </w:r>
    </w:p>
    <w:p w14:paraId="0F87FE20"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//The UE transmits an RRCReconfigurationComplete message in NR cell 1.</w:t>
      </w:r>
    </w:p>
    <w:p w14:paraId="6F2CBB0F"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v_ReportConfigList    := {cs_NR_ReportConfigToAddMod_NR(tsc_NR_IdReportConfigId1, cs_38508_CondTriggerConfig(v_Rsrp)),</w:t>
      </w:r>
    </w:p>
    <w:p w14:paraId="22111973"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cs_NR_ReportConfigToAddMod_NR(tsc_NR_IdReportConfigId2, cs_38508_CondTriggerConfig_EventA5(v_RsrpThres1, v_RsrpThres2))};</w:t>
      </w:r>
    </w:p>
    <w:p w14:paraId="050A12F1"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v_MeasConfig_Step_1   :=  f_NR_GenerateMeasurementConfigNR({cs_MeasObjectId1(nr_Cell1)}, v_ReportConfigList, {cs_NR_MeasId_Config_id1_obj1_conf1}, -, -, -, -);</w:t>
      </w:r>
    </w:p>
    <w:p w14:paraId="6E8569EF"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v_ConditionalReconfiguration_r16_Step_1 := cs_ConditionalReconfiguration_r16( -,</w:t>
      </w:r>
    </w:p>
    <w:p w14:paraId="0F3DF37B"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cs_CondReconfigToAddModList_r16_2EntryCR_1EntryMI(1, tsc_NR_MeasId1, f_NR_GenerateCondRRCReconfig_r16_Octetstring(nr_Cell2),</w:t>
      </w:r>
    </w:p>
    <w:p w14:paraId="56B280B0"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2, tsc_NR_MeasId1, f_NR_GenerateCondRRCReconfig_r16_Octetstring(nr_Cell4)));</w:t>
      </w:r>
    </w:p>
    <w:p w14:paraId="18FFB2F6"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lastRenderedPageBreak/>
        <w:t xml:space="preserve">    f_NR5GC_CHO_RRCReconfiguration_SSConfig( nr_Cell1,</w:t>
      </w:r>
    </w:p>
    <w:p w14:paraId="248144BC"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nr_Cell2,</w:t>
      </w:r>
    </w:p>
    <w:p w14:paraId="0E36B113"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v_DRBInfoList,</w:t>
      </w:r>
    </w:p>
    <w:p w14:paraId="6333D209"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w:t>
      </w:r>
    </w:p>
    <w:p w14:paraId="560D7C95"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cs_38508_RRCReconfiguration_CHO(-,v_MeasConfig_Step_1, v_ConditionalReconfiguration_r16_Step_1),</w:t>
      </w:r>
    </w:p>
    <w:p w14:paraId="5E714DBF"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 -, -, -); // fresh key according to Table 8.1.4.4.1.3.3-8</w:t>
      </w:r>
    </w:p>
    <w:p w14:paraId="3BC08EA0"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highlight w:val="cyan"/>
          <w:lang w:eastAsia="en-GB"/>
        </w:rPr>
      </w:pPr>
      <w:r w:rsidRPr="0012075D">
        <w:rPr>
          <w:rFonts w:ascii="Arial" w:hAnsi="Arial"/>
          <w:szCs w:val="18"/>
          <w:lang w:eastAsia="en-GB"/>
        </w:rPr>
        <w:t xml:space="preserve">    </w:t>
      </w:r>
      <w:r w:rsidRPr="0012075D">
        <w:rPr>
          <w:rFonts w:ascii="Arial" w:hAnsi="Arial"/>
          <w:szCs w:val="18"/>
          <w:highlight w:val="cyan"/>
          <w:lang w:eastAsia="en-GB"/>
        </w:rPr>
        <w:t>f_NR_SS_SystemIndCtrlConfig(nr_Cell2, cds_NR_SystemIndCtrl_RachPreamble(enable)); // @sic R5s220317 sic@</w:t>
      </w:r>
    </w:p>
    <w:p w14:paraId="77F04637" w14:textId="652C5BBA" w:rsidR="0012075D" w:rsidRPr="004A13A8"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highlight w:val="cyan"/>
          <w:lang w:eastAsia="en-GB"/>
        </w:rPr>
        <w:t xml:space="preserve">    f_NR_SS_SystemIndCtrlConfig(nr_Cell4, cds_NR_SystemIndCtrl_RachPreamble(enable)); // @sic R5s220317 sic@</w:t>
      </w:r>
    </w:p>
    <w:p w14:paraId="37D2313A" w14:textId="77777777" w:rsidR="004A13A8" w:rsidRPr="004A13A8" w:rsidRDefault="004A13A8" w:rsidP="004B2B92">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4A13A8">
        <w:rPr>
          <w:rFonts w:ascii="Arial" w:hAnsi="Arial"/>
          <w:szCs w:val="18"/>
          <w:lang w:eastAsia="en-GB"/>
        </w:rPr>
        <w:t xml:space="preserve">    //@siclog "Step 3" siclog@</w:t>
      </w:r>
    </w:p>
    <w:p w14:paraId="15B7573D" w14:textId="77777777" w:rsidR="004A13A8" w:rsidRPr="004A13A8" w:rsidRDefault="004A13A8" w:rsidP="004B2B92">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4A13A8">
        <w:rPr>
          <w:rFonts w:ascii="Arial" w:hAnsi="Arial"/>
          <w:szCs w:val="18"/>
          <w:lang w:eastAsia="en-GB"/>
        </w:rPr>
        <w:t xml:space="preserve">    //Check: Does the UE initiate a random access procedure transmitting Preamble in NR Cell 2 or in NR cell 4 within 10s?</w:t>
      </w:r>
    </w:p>
    <w:p w14:paraId="359A787B" w14:textId="77777777" w:rsidR="004A13A8" w:rsidRPr="004A13A8" w:rsidRDefault="004A13A8" w:rsidP="004B2B92">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4A13A8">
        <w:rPr>
          <w:rFonts w:ascii="Arial" w:hAnsi="Arial"/>
          <w:szCs w:val="18"/>
          <w:lang w:eastAsia="en-GB"/>
        </w:rPr>
        <w:t xml:space="preserve">    t_Watchdog.start;</w:t>
      </w:r>
    </w:p>
    <w:p w14:paraId="020CDECE" w14:textId="77777777" w:rsidR="004A13A8" w:rsidRPr="004A13A8" w:rsidRDefault="004A13A8" w:rsidP="004B2B92">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4A13A8">
        <w:rPr>
          <w:rFonts w:ascii="Arial" w:hAnsi="Arial"/>
          <w:szCs w:val="18"/>
          <w:lang w:eastAsia="en-GB"/>
        </w:rPr>
        <w:t xml:space="preserve">    alt {</w:t>
      </w:r>
    </w:p>
    <w:p w14:paraId="42CC2954" w14:textId="77777777" w:rsidR="004A13A8" w:rsidRPr="004A13A8" w:rsidRDefault="004A13A8" w:rsidP="004B2B92">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4A13A8">
        <w:rPr>
          <w:rFonts w:ascii="Arial" w:hAnsi="Arial"/>
          <w:szCs w:val="18"/>
          <w:lang w:eastAsia="en-GB"/>
        </w:rPr>
        <w:t xml:space="preserve">        []SYSIND.receive(car_NR_PRACH_Preamble_IND(nr_Cell2, cr_TimingInfo_Any, ?))</w:t>
      </w:r>
    </w:p>
    <w:p w14:paraId="2D5A409A" w14:textId="77777777" w:rsidR="004A13A8" w:rsidRPr="004A13A8" w:rsidRDefault="004A13A8" w:rsidP="004B2B92">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4A13A8">
        <w:rPr>
          <w:rFonts w:ascii="Arial" w:hAnsi="Arial"/>
          <w:szCs w:val="18"/>
          <w:lang w:eastAsia="en-GB"/>
        </w:rPr>
        <w:t xml:space="preserve">        {</w:t>
      </w:r>
    </w:p>
    <w:p w14:paraId="7A6D308E" w14:textId="77777777" w:rsidR="004A13A8" w:rsidRPr="004A13A8" w:rsidRDefault="004A13A8" w:rsidP="004B2B92">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4A13A8">
        <w:rPr>
          <w:rFonts w:ascii="Arial" w:hAnsi="Arial"/>
          <w:szCs w:val="18"/>
          <w:lang w:eastAsia="en-GB"/>
        </w:rPr>
        <w:t xml:space="preserve">            f_NR_SetVerdictFailOrInconc(__FILE__, __LINE__, "Step 3, PRACH sent by UE on NR Cell 2");</w:t>
      </w:r>
    </w:p>
    <w:p w14:paraId="49ECA4E8" w14:textId="77777777" w:rsidR="004A13A8" w:rsidRPr="004A13A8" w:rsidRDefault="004A13A8" w:rsidP="004B2B92">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4A13A8">
        <w:rPr>
          <w:rFonts w:ascii="Arial" w:hAnsi="Arial"/>
          <w:szCs w:val="18"/>
          <w:lang w:eastAsia="en-GB"/>
        </w:rPr>
        <w:t xml:space="preserve">        }</w:t>
      </w:r>
    </w:p>
    <w:p w14:paraId="167F32B9" w14:textId="148E347E" w:rsidR="004A13A8" w:rsidRPr="004A13A8" w:rsidRDefault="004A13A8" w:rsidP="004B2B92">
      <w:pPr>
        <w:pBdr>
          <w:top w:val="single" w:sz="4" w:space="2" w:color="auto"/>
          <w:left w:val="single" w:sz="4" w:space="1" w:color="auto"/>
          <w:bottom w:val="single" w:sz="4" w:space="1" w:color="auto"/>
          <w:right w:val="single" w:sz="4" w:space="1" w:color="auto"/>
        </w:pBdr>
        <w:spacing w:after="0"/>
        <w:rPr>
          <w:rFonts w:ascii="Arial" w:hAnsi="Arial"/>
          <w:szCs w:val="18"/>
          <w:highlight w:val="cyan"/>
          <w:lang w:eastAsia="en-GB"/>
        </w:rPr>
      </w:pPr>
      <w:r w:rsidRPr="004A13A8">
        <w:rPr>
          <w:rFonts w:ascii="Arial" w:hAnsi="Arial"/>
          <w:szCs w:val="18"/>
          <w:lang w:eastAsia="en-GB"/>
        </w:rPr>
        <w:t xml:space="preserve">        </w:t>
      </w:r>
      <w:r w:rsidRPr="004A13A8">
        <w:rPr>
          <w:rFonts w:ascii="Arial" w:hAnsi="Arial"/>
          <w:szCs w:val="18"/>
          <w:highlight w:val="cyan"/>
          <w:lang w:eastAsia="en-GB"/>
        </w:rPr>
        <w:t>[]SYSIND.receive(car_NR_PRACH_Preamble_IND(nr_Cell4, cr_TimingInfo_Any</w:t>
      </w:r>
      <w:r w:rsidRPr="0012075D">
        <w:rPr>
          <w:rFonts w:ascii="Arial" w:hAnsi="Arial"/>
          <w:szCs w:val="18"/>
          <w:highlight w:val="cyan"/>
          <w:lang w:eastAsia="en-GB"/>
        </w:rPr>
        <w:t>, ?))</w:t>
      </w:r>
      <w:r w:rsidR="0012075D" w:rsidRPr="0012075D">
        <w:rPr>
          <w:rFonts w:ascii="Arial" w:hAnsi="Arial"/>
          <w:szCs w:val="18"/>
          <w:highlight w:val="cyan"/>
          <w:lang w:eastAsia="en-GB"/>
        </w:rPr>
        <w:t xml:space="preserve"> // @sic R5s220317 sic@</w:t>
      </w:r>
    </w:p>
    <w:p w14:paraId="28C99FE7" w14:textId="77777777" w:rsidR="004A13A8" w:rsidRPr="004A13A8" w:rsidRDefault="004A13A8" w:rsidP="004B2B92">
      <w:pPr>
        <w:pBdr>
          <w:top w:val="single" w:sz="4" w:space="2" w:color="auto"/>
          <w:left w:val="single" w:sz="4" w:space="1" w:color="auto"/>
          <w:bottom w:val="single" w:sz="4" w:space="1" w:color="auto"/>
          <w:right w:val="single" w:sz="4" w:space="1" w:color="auto"/>
        </w:pBdr>
        <w:spacing w:after="0"/>
        <w:rPr>
          <w:rFonts w:ascii="Arial" w:hAnsi="Arial"/>
          <w:szCs w:val="18"/>
          <w:highlight w:val="cyan"/>
          <w:lang w:eastAsia="en-GB"/>
        </w:rPr>
      </w:pPr>
      <w:r w:rsidRPr="004A13A8">
        <w:rPr>
          <w:rFonts w:ascii="Arial" w:hAnsi="Arial"/>
          <w:szCs w:val="18"/>
          <w:highlight w:val="cyan"/>
          <w:lang w:eastAsia="en-GB"/>
        </w:rPr>
        <w:t xml:space="preserve">        {</w:t>
      </w:r>
    </w:p>
    <w:p w14:paraId="5A081956" w14:textId="77777777" w:rsidR="004A13A8" w:rsidRPr="004A13A8" w:rsidRDefault="004A13A8" w:rsidP="004B2B92">
      <w:pPr>
        <w:pBdr>
          <w:top w:val="single" w:sz="4" w:space="2" w:color="auto"/>
          <w:left w:val="single" w:sz="4" w:space="1" w:color="auto"/>
          <w:bottom w:val="single" w:sz="4" w:space="1" w:color="auto"/>
          <w:right w:val="single" w:sz="4" w:space="1" w:color="auto"/>
        </w:pBdr>
        <w:spacing w:after="0"/>
        <w:rPr>
          <w:rFonts w:ascii="Arial" w:hAnsi="Arial"/>
          <w:szCs w:val="18"/>
          <w:highlight w:val="cyan"/>
          <w:lang w:eastAsia="en-GB"/>
        </w:rPr>
      </w:pPr>
      <w:r w:rsidRPr="004A13A8">
        <w:rPr>
          <w:rFonts w:ascii="Arial" w:hAnsi="Arial"/>
          <w:szCs w:val="18"/>
          <w:highlight w:val="cyan"/>
          <w:lang w:eastAsia="en-GB"/>
        </w:rPr>
        <w:t xml:space="preserve">            f_NR_SetVerdictFailOrInconc(__FILE__, __LINE__, "Step 3, PRACH sent by UE on NR Cell 4");</w:t>
      </w:r>
    </w:p>
    <w:p w14:paraId="03C0EFD5" w14:textId="77777777" w:rsidR="004A13A8" w:rsidRPr="004A13A8" w:rsidRDefault="004A13A8" w:rsidP="004B2B92">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4A13A8">
        <w:rPr>
          <w:rFonts w:ascii="Arial" w:hAnsi="Arial"/>
          <w:szCs w:val="18"/>
          <w:highlight w:val="cyan"/>
          <w:lang w:eastAsia="en-GB"/>
        </w:rPr>
        <w:t xml:space="preserve">        }</w:t>
      </w:r>
    </w:p>
    <w:p w14:paraId="1BBD6DF6" w14:textId="77777777" w:rsidR="004A13A8" w:rsidRPr="004A13A8" w:rsidRDefault="004A13A8" w:rsidP="004B2B92">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4A13A8">
        <w:rPr>
          <w:rFonts w:ascii="Arial" w:hAnsi="Arial"/>
          <w:szCs w:val="18"/>
          <w:lang w:eastAsia="en-GB"/>
        </w:rPr>
        <w:t xml:space="preserve">        []t_Watchdog.timeout</w:t>
      </w:r>
    </w:p>
    <w:p w14:paraId="4D3036F4" w14:textId="77777777" w:rsidR="004A13A8" w:rsidRPr="004A13A8" w:rsidRDefault="004A13A8" w:rsidP="004B2B92">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4A13A8">
        <w:rPr>
          <w:rFonts w:ascii="Arial" w:hAnsi="Arial"/>
          <w:szCs w:val="18"/>
          <w:lang w:eastAsia="en-GB"/>
        </w:rPr>
        <w:t xml:space="preserve">        {</w:t>
      </w:r>
    </w:p>
    <w:p w14:paraId="4DB91E82" w14:textId="77777777" w:rsidR="004A13A8" w:rsidRPr="004A13A8" w:rsidRDefault="004A13A8" w:rsidP="004B2B92">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4A13A8">
        <w:rPr>
          <w:rFonts w:ascii="Arial" w:hAnsi="Arial"/>
          <w:szCs w:val="18"/>
          <w:lang w:eastAsia="en-GB"/>
        </w:rPr>
        <w:t xml:space="preserve">            f_NR_PreliminaryPass(__FILE__, __LINE__, "Step 3");</w:t>
      </w:r>
    </w:p>
    <w:p w14:paraId="51D44255" w14:textId="77777777" w:rsidR="004A13A8" w:rsidRPr="004A13A8" w:rsidRDefault="004A13A8" w:rsidP="004B2B92">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4A13A8">
        <w:rPr>
          <w:rFonts w:ascii="Arial" w:hAnsi="Arial"/>
          <w:szCs w:val="18"/>
          <w:lang w:eastAsia="en-GB"/>
        </w:rPr>
        <w:t xml:space="preserve">        }</w:t>
      </w:r>
    </w:p>
    <w:p w14:paraId="5701A04D" w14:textId="2733DA3F" w:rsidR="004A13A8" w:rsidRDefault="004A13A8" w:rsidP="004B2B92">
      <w:pPr>
        <w:pBdr>
          <w:top w:val="single" w:sz="4" w:space="2" w:color="auto"/>
          <w:left w:val="single" w:sz="4" w:space="1" w:color="auto"/>
          <w:bottom w:val="single" w:sz="4" w:space="1" w:color="auto"/>
          <w:right w:val="single" w:sz="4" w:space="1" w:color="auto"/>
        </w:pBdr>
        <w:spacing w:after="0"/>
        <w:ind w:firstLine="225"/>
        <w:rPr>
          <w:rFonts w:ascii="Arial" w:hAnsi="Arial"/>
          <w:szCs w:val="18"/>
          <w:lang w:eastAsia="en-GB"/>
        </w:rPr>
      </w:pPr>
      <w:r w:rsidRPr="004A13A8">
        <w:rPr>
          <w:rFonts w:ascii="Arial" w:hAnsi="Arial"/>
          <w:szCs w:val="18"/>
          <w:lang w:eastAsia="en-GB"/>
        </w:rPr>
        <w:t>};</w:t>
      </w:r>
    </w:p>
    <w:p w14:paraId="180F162A" w14:textId="77777777" w:rsid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p>
    <w:p w14:paraId="36D41033"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//@siclog "Step 4" siclog@</w:t>
      </w:r>
    </w:p>
    <w:p w14:paraId="007E484E"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//SS adjusts the cell-specific reference signal level according to row "T1"</w:t>
      </w:r>
    </w:p>
    <w:p w14:paraId="07A87F4D"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f_NR_SetCellPowerList(v_CellPowerList_AtT1);</w:t>
      </w:r>
    </w:p>
    <w:p w14:paraId="662871D5"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p>
    <w:p w14:paraId="38A3DAF3"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//@siclog "Step 5" siclog@</w:t>
      </w:r>
    </w:p>
    <w:p w14:paraId="011360EA"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//Check: Does the UE initiate a random access procedure by transmitting Preamble in NR Cell 2 within 10s?</w:t>
      </w:r>
    </w:p>
    <w:p w14:paraId="5F79B32B"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t_Watchdog.start;</w:t>
      </w:r>
    </w:p>
    <w:p w14:paraId="5ADB615F"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SYSIND.receive(car_NR_PRACH_Preamble_IND(nr_Cell2, cr_TimingInfo_Any, ?));</w:t>
      </w:r>
    </w:p>
    <w:p w14:paraId="2D335C45"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t_Watchdog.stop;</w:t>
      </w:r>
    </w:p>
    <w:p w14:paraId="266785FB"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f_NR_PreliminaryPass(__FILE__, __LINE__, "Step 5");</w:t>
      </w:r>
    </w:p>
    <w:p w14:paraId="6C8BA986"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p>
    <w:p w14:paraId="44F3747D"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//@siclog "Step 6-7" siclog@</w:t>
      </w:r>
    </w:p>
    <w:p w14:paraId="4AC8AE29"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//The SS transmits Random Access Response.</w:t>
      </w:r>
    </w:p>
    <w:p w14:paraId="0FCE3111"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//The UE transmits RRCReconfigurationComplete message in NR Cell 2.</w:t>
      </w:r>
    </w:p>
    <w:p w14:paraId="743D084E"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f_NR5GC_CHO_RRCReconfigurationComplete( nr_Cell1,</w:t>
      </w:r>
    </w:p>
    <w:p w14:paraId="64747BD7"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nr_Cell2,</w:t>
      </w:r>
    </w:p>
    <w:p w14:paraId="63BFC956"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w:t>
      </w:r>
    </w:p>
    <w:p w14:paraId="4F9BC71A"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p>
    <w:p w14:paraId="263208A3"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//@siclog "Steps 8" siclog@</w:t>
      </w:r>
    </w:p>
    <w:p w14:paraId="68822709"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//Check: Does the test result of generic test procedure in TS 38.508-1 Table 4.9.1-1 indicate that the UE is capable of exchanging IP data on DRB1 and NR Cell 2?</w:t>
      </w:r>
    </w:p>
    <w:p w14:paraId="64206B98"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v_DRBId := f_NR_GetDefaultDRB_ForFirstPDUSession();</w:t>
      </w:r>
    </w:p>
    <w:p w14:paraId="4ACC9291"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f_NR5GC_CheckDataPath(nr_Cell2,</w:t>
      </w:r>
    </w:p>
    <w:p w14:paraId="251F912E"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f_NR5GC_GetPdnIndex(v_PDUSessionInfoList[0]),</w:t>
      </w:r>
    </w:p>
    <w:p w14:paraId="471156A5"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dedicatedBearer,</w:t>
      </w:r>
    </w:p>
    <w:p w14:paraId="7F35D5F9"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v_DRBId,</w:t>
      </w:r>
    </w:p>
    <w:p w14:paraId="4F5EB016"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"Step 8");</w:t>
      </w:r>
    </w:p>
    <w:p w14:paraId="7E9614EE"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p>
    <w:p w14:paraId="5EADDF9A"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//@siclog "Steps 9-10" siclog@</w:t>
      </w:r>
    </w:p>
    <w:p w14:paraId="4F67FB93"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lastRenderedPageBreak/>
        <w:t xml:space="preserve">    //The SS transmits an RRCReconfiguration message including MeasConfig and ConditionalReconfiguration to set NR Cell 1 and NR Cell 4 as target candidate cells and configure event A5 as trigger event in NR cell 2.</w:t>
      </w:r>
    </w:p>
    <w:p w14:paraId="632B0E11"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//The UE transmits an RRCReconfigurationComplete message in NR cell 2.</w:t>
      </w:r>
    </w:p>
    <w:p w14:paraId="05C78FF3"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v_MeasConfig_Step_9 := f_NR_GenerateMeasurementConfigNR({cs_MeasObjectId1(nr_Cell2)}, v_ReportConfigList, {cs_NR_MeasId_Config_id1_obj1_conf2}, -, -, nr_Cell2); // @sic R5s220317 sic@</w:t>
      </w:r>
    </w:p>
    <w:p w14:paraId="53EA14B9"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v_ConditionalReconfiguration_r16_Step_9 := cs_ConditionalReconfiguration_r16( -,</w:t>
      </w:r>
    </w:p>
    <w:p w14:paraId="5629E6EE"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cs_CondReconfigToAddModList_r16_2EntryCR_1EntryMI(1, tsc_NR_MeasId1, f_NR_GenerateCondRRCReconfig_r16_Octetstring(nr_Cell1),</w:t>
      </w:r>
    </w:p>
    <w:p w14:paraId="208D1D9E"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2, tsc_NR_MeasId1,  f_NR_GenerateCondRRCReconfig_r16_Octetstring(nr_Cell4)));// @sic R5s220317 sic@</w:t>
      </w:r>
    </w:p>
    <w:p w14:paraId="60B5F21D"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f_NR5GC_CHO_RRCReconfiguration_SSConfig( nr_Cell2, // @sic R5s220317 sic@</w:t>
      </w:r>
    </w:p>
    <w:p w14:paraId="3F1639D2"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nr_Cell4, // @sic R5s220317 sic@</w:t>
      </w:r>
    </w:p>
    <w:p w14:paraId="52B50DB9"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v_DRBInfoList,</w:t>
      </w:r>
    </w:p>
    <w:p w14:paraId="06DC4349"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 -,</w:t>
      </w:r>
    </w:p>
    <w:p w14:paraId="4B0DE929"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cs_38508_RRCReconfiguration_CHO(-,v_MeasConfig_Step_9, v_ConditionalReconfiguration_r16_Step_9),</w:t>
      </w:r>
    </w:p>
    <w:p w14:paraId="6FB6B916"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 -, -, -); //fresh key according to Table 8.1.4.4.1.3.3-8</w:t>
      </w:r>
    </w:p>
    <w:p w14:paraId="4FE7701C"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p>
    <w:p w14:paraId="7CC4CA65"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//@siclog "Step 11" siclog@</w:t>
      </w:r>
    </w:p>
    <w:p w14:paraId="249577EF"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//SS adjusts the cell-specific reference signal level according to row "T2".</w:t>
      </w:r>
    </w:p>
    <w:p w14:paraId="1526CD64"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f_NR_SetCellPowerList(v_CellPowerList_AtT2);</w:t>
      </w:r>
    </w:p>
    <w:p w14:paraId="0CA22656"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p>
    <w:p w14:paraId="43A55CC7"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//@siclog "Step 12" siclog@</w:t>
      </w:r>
    </w:p>
    <w:p w14:paraId="39E5063A"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//Check: Does the UE initiate a random access procedure by transmitting Preamble in NR Cell 4 within 10s?</w:t>
      </w:r>
    </w:p>
    <w:p w14:paraId="222CA0EF"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t_Watchdog.start;</w:t>
      </w:r>
    </w:p>
    <w:p w14:paraId="2526BDB4"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SYSIND.receive(car_NR_PRACH_Preamble_IND(nr_Cell4, cr_TimingInfo_Any, ?));</w:t>
      </w:r>
    </w:p>
    <w:p w14:paraId="5A4863CD"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t_Watchdog.stop;</w:t>
      </w:r>
    </w:p>
    <w:p w14:paraId="26299F44"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f_NR_PreliminaryPass(__FILE__, __LINE__, "Step 12");</w:t>
      </w:r>
    </w:p>
    <w:p w14:paraId="25CFCDD8"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p>
    <w:p w14:paraId="30189EA7"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//@siclog "Steps 13-14" siclog@</w:t>
      </w:r>
    </w:p>
    <w:p w14:paraId="3B8B3593"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//Check:The SS transmits Random Access Response.</w:t>
      </w:r>
    </w:p>
    <w:p w14:paraId="66931820"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//The UE transmits RRCReconfigurationComplete message in NR Cell 4.</w:t>
      </w:r>
    </w:p>
    <w:p w14:paraId="341167A8"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f_NR5GC_CHO_RRCReconfigurationComplete( nr_Cell2,</w:t>
      </w:r>
    </w:p>
    <w:p w14:paraId="1AC25E51"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nr_Cell4,</w:t>
      </w:r>
    </w:p>
    <w:p w14:paraId="2DA90B70"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w:t>
      </w:r>
    </w:p>
    <w:p w14:paraId="4928A280"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w:t>
      </w:r>
      <w:r w:rsidRPr="00A5140B">
        <w:rPr>
          <w:rFonts w:ascii="Arial" w:hAnsi="Arial"/>
          <w:szCs w:val="18"/>
          <w:highlight w:val="cyan"/>
          <w:lang w:eastAsia="en-GB"/>
        </w:rPr>
        <w:t>f_NR_SS_SystemIndCtrlConfig(nr_Cell2, cds_NR_SystemIndCtrl_RachPreamble(disable)); // @sic R5s220317 sic@</w:t>
      </w:r>
    </w:p>
    <w:p w14:paraId="36EEE809"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w:t>
      </w:r>
      <w:r w:rsidRPr="00A5140B">
        <w:rPr>
          <w:rFonts w:ascii="Arial" w:hAnsi="Arial"/>
          <w:szCs w:val="18"/>
          <w:highlight w:val="cyan"/>
          <w:lang w:eastAsia="en-GB"/>
        </w:rPr>
        <w:t>f_NR_SS_SystemIndCtrlConfig(nr_Cell4, cds_NR_SystemIndCtrl_RachPreamble(disable)); // @sic R5s220317 sic@</w:t>
      </w:r>
    </w:p>
    <w:p w14:paraId="06486B74"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p>
    <w:p w14:paraId="234EEDE0"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//@siclog "Step 15" siclog@</w:t>
      </w:r>
    </w:p>
    <w:p w14:paraId="26086EB6"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//Check: Does the test result of generic test procedure in TS 38.508-1 Table 4.9.1-1 indicate that the UE is capable of exchanging IP data on DRB1 and NR Cell 4?</w:t>
      </w:r>
    </w:p>
    <w:p w14:paraId="2C8C08C5"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f_NR5GC_CheckDataPath(nr_Cell4,</w:t>
      </w:r>
    </w:p>
    <w:p w14:paraId="13394071"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f_NR5GC_GetPdnIndex(v_PDUSessionInfoList[0]),</w:t>
      </w:r>
    </w:p>
    <w:p w14:paraId="1669DE7C"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dedicatedBearer,</w:t>
      </w:r>
    </w:p>
    <w:p w14:paraId="7688EDB2"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v_DRBId,</w:t>
      </w:r>
    </w:p>
    <w:p w14:paraId="7E13BDC5"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"Step 15");</w:t>
      </w:r>
    </w:p>
    <w:p w14:paraId="5664355D"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p>
    <w:p w14:paraId="5D6001EE"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//@siclog "Steps 16-17" siclog@</w:t>
      </w:r>
    </w:p>
    <w:p w14:paraId="4736FCCC"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//The SS transmits an RRCReconfiguration message including MeasConfig and ConditionalReconfiguration for intra-frequency event A3 and A5 in NR cell 4.</w:t>
      </w:r>
    </w:p>
    <w:p w14:paraId="238D092F"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//The UE transmits an RRCReconfigurationComplete message in NR cell 4.</w:t>
      </w:r>
    </w:p>
    <w:p w14:paraId="74A61934"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v_MeasConfig_Step_16 := f_NR_GenerateMeasurementConfigNR({cs_MeasObjectId1(nr_Cell1)}, v_ReportConfigList, {cs_NR_MeasId_Config_id1_obj1_conf1, cs_NR_MeasId_Config_id2_obj1_conf2}, -, -, nr_Cell4); // @sic R5s220317 sic@</w:t>
      </w:r>
    </w:p>
    <w:p w14:paraId="2321C485"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v_ConditionalReconfiguration_r16_Step_16 := cs_ConditionalReconfiguration_r16( -,</w:t>
      </w:r>
    </w:p>
    <w:p w14:paraId="617CFA0E"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lastRenderedPageBreak/>
        <w:t xml:space="preserve">                                                                                   cs_CondReconfigToAddModList_r16_2EntryCR_2EntryMI_First_1Entry_Second(1, tsc_NR_MeasId1, tsc_NR_MeasId2, f_NR_GenerateCondRRCReconfig_r16_Octetstring(nr_Cell1),</w:t>
      </w:r>
    </w:p>
    <w:p w14:paraId="1291DFD4"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2, tsc_NR_MeasId1,  f_NR_GenerateCondRRCReconfig_r16_Octetstring(nr_Cell2)));</w:t>
      </w:r>
    </w:p>
    <w:p w14:paraId="01447B58"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f_NR5GC_CHO_RRCReconfiguration_SSConfig( nr_Cell4,</w:t>
      </w:r>
    </w:p>
    <w:p w14:paraId="3B3CA2B4"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nr_Cell1,</w:t>
      </w:r>
    </w:p>
    <w:p w14:paraId="203AB507"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v_DRBInfoList,</w:t>
      </w:r>
    </w:p>
    <w:p w14:paraId="073F8020"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 -,</w:t>
      </w:r>
    </w:p>
    <w:p w14:paraId="2A22F00B"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cs_38508_RRCReconfiguration_CHO(-,v_MeasConfig_Step_16, v_ConditionalReconfiguration_r16_Step_16),</w:t>
      </w:r>
    </w:p>
    <w:p w14:paraId="195F941D"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 -, -, -); // fresh key according to Table 8.1.4.4.1.3.3-8</w:t>
      </w:r>
    </w:p>
    <w:p w14:paraId="02C1E645"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w:t>
      </w:r>
      <w:r w:rsidRPr="00A5140B">
        <w:rPr>
          <w:rFonts w:ascii="Arial" w:hAnsi="Arial"/>
          <w:szCs w:val="18"/>
          <w:highlight w:val="cyan"/>
          <w:lang w:eastAsia="en-GB"/>
        </w:rPr>
        <w:t>f_NR_SS_SystemIndCtrlConfig(nr_Cell1, cds_NR_SystemIndCtrl_RachPreamble(enable)); // @sic R5s220317 sic@</w:t>
      </w:r>
    </w:p>
    <w:p w14:paraId="63AB8E5A"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p>
    <w:p w14:paraId="4780EFC2"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//@siclog "Step 18" siclog@</w:t>
      </w:r>
    </w:p>
    <w:p w14:paraId="387AC6E2"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//SS adjusts the cell-specific reference signal level according to row "T3".</w:t>
      </w:r>
    </w:p>
    <w:p w14:paraId="592CAB09"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f_NR_SetCellPowerList(v_CellPowerList_AtT3);</w:t>
      </w:r>
    </w:p>
    <w:p w14:paraId="21AA576E"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p>
    <w:p w14:paraId="1EE8E4AA"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//@siclog "Step 19" siclog@</w:t>
      </w:r>
    </w:p>
    <w:p w14:paraId="67990F18"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//Check: Does the UE initiate a random access procedure by transmitting Preamble in NR Cell 1 within 10s?</w:t>
      </w:r>
    </w:p>
    <w:p w14:paraId="75E4F48A"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t_Watchdog.start;</w:t>
      </w:r>
    </w:p>
    <w:p w14:paraId="6B8656C1"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SYSIND.receive(car_NR_PRACH_Preamble_IND(nr_Cell1, cr_TimingInfo_Any, ?));</w:t>
      </w:r>
    </w:p>
    <w:p w14:paraId="1BBB1770"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t_Watchdog.stop;</w:t>
      </w:r>
    </w:p>
    <w:p w14:paraId="737ED7C3"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f_NR_PreliminaryPass(__FILE__, __LINE__, "Step 19");</w:t>
      </w:r>
    </w:p>
    <w:p w14:paraId="642836E5"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p>
    <w:p w14:paraId="75CECE1F"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//@siclog "Steps 20-21" siclog@</w:t>
      </w:r>
    </w:p>
    <w:p w14:paraId="19C680C9"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//The SS transmits Random Access Response.</w:t>
      </w:r>
    </w:p>
    <w:p w14:paraId="6F476CDE"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//The UE transmits RRCReconfigurationComplete message in NR Cell 1.</w:t>
      </w:r>
    </w:p>
    <w:p w14:paraId="2228764A"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f_NR5GC_CHO_RRCReconfigurationComplete( nr_Cell4,</w:t>
      </w:r>
    </w:p>
    <w:p w14:paraId="054EAF42"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nr_Cell1,</w:t>
      </w:r>
    </w:p>
    <w:p w14:paraId="36A61732"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w:t>
      </w:r>
    </w:p>
    <w:p w14:paraId="1CD4B70D"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w:t>
      </w:r>
      <w:r w:rsidRPr="00A5140B">
        <w:rPr>
          <w:rFonts w:ascii="Arial" w:hAnsi="Arial"/>
          <w:szCs w:val="18"/>
          <w:highlight w:val="cyan"/>
          <w:lang w:eastAsia="en-GB"/>
        </w:rPr>
        <w:t>f_NR_SS_SystemIndCtrlConfig(nr_Cell1, cds_NR_SystemIndCtrl_RachPreamble(disable)); // @sic R5s220317 sic@</w:t>
      </w:r>
    </w:p>
    <w:p w14:paraId="277F380E"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p>
    <w:p w14:paraId="56962BC1"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//@siclog "Step 22" siclog@</w:t>
      </w:r>
    </w:p>
    <w:p w14:paraId="5A196D91"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//Check: Does the test result of generic test procedure in TS 38.508-1 Table 4.9.1-1 indicate that the UE is capable of exchanging IP data on DRB1 and NR Cell 1?</w:t>
      </w:r>
    </w:p>
    <w:p w14:paraId="1C8D4771"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f_NR5GC_CheckDataPath(nr_Cell1,</w:t>
      </w:r>
    </w:p>
    <w:p w14:paraId="72FA85E0"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f_NR5GC_GetPdnIndex(v_PDUSessionInfoList[0]),</w:t>
      </w:r>
    </w:p>
    <w:p w14:paraId="0FEEDBB0"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dedicatedBearer,</w:t>
      </w:r>
    </w:p>
    <w:p w14:paraId="596EA569"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v_DRBId,</w:t>
      </w:r>
    </w:p>
    <w:p w14:paraId="04CC8903"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"Step 22");</w:t>
      </w:r>
    </w:p>
    <w:p w14:paraId="35B0DFBA"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p>
    <w:p w14:paraId="5D83BFC8"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//@siclog "Step 23" siclog@</w:t>
      </w:r>
    </w:p>
    <w:p w14:paraId="22613400"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//SS adjusts the cell-specific reference signal level according to row "T1".</w:t>
      </w:r>
    </w:p>
    <w:p w14:paraId="06149D66"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f_NR_SetCellPowerList(v_CellPowerList_AtT1);</w:t>
      </w:r>
    </w:p>
    <w:p w14:paraId="5FE70AC6"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p>
    <w:p w14:paraId="3D953B07"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//@siclog "Step 24" siclog@</w:t>
      </w:r>
    </w:p>
    <w:p w14:paraId="21064101"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//Check: Does the UE transmit RRCReconfigurationComplete message in NR Cell 2 within 10s?</w:t>
      </w:r>
    </w:p>
    <w:p w14:paraId="07F88574"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t_Watchdog.start;</w:t>
      </w:r>
    </w:p>
    <w:p w14:paraId="64246E8F"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alt {</w:t>
      </w:r>
    </w:p>
    <w:p w14:paraId="64B23F5C"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[]SRB.receive(car_NR_SRB1_RrcPdu_IND(nr_Cell2, cr_38508_RRCReconfigurationComplete))</w:t>
      </w:r>
    </w:p>
    <w:p w14:paraId="25359D57"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w:t>
      </w:r>
    </w:p>
    <w:p w14:paraId="14E1E22F"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f_NR_SetVerdictFailOrInconc(__FILE__, __LINE__, "Step 24, RRCReconfigurationComplete sent by UE ");</w:t>
      </w:r>
    </w:p>
    <w:p w14:paraId="38AED4CE"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w:t>
      </w:r>
    </w:p>
    <w:p w14:paraId="2626B15D"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[]t_Watchdog.timeout</w:t>
      </w:r>
    </w:p>
    <w:p w14:paraId="356EFE0C"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w:t>
      </w:r>
    </w:p>
    <w:p w14:paraId="7E14F436"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f_NR_PreliminaryPass(__FILE__, __LINE__, "Step 24");</w:t>
      </w:r>
    </w:p>
    <w:p w14:paraId="04E9C45E" w14:textId="77777777" w:rsidR="0012075D" w:rsidRP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t xml:space="preserve">        }</w:t>
      </w:r>
    </w:p>
    <w:p w14:paraId="2E8083F7" w14:textId="171EEA4C" w:rsidR="0012075D" w:rsidRDefault="0012075D" w:rsidP="0012075D">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12075D">
        <w:rPr>
          <w:rFonts w:ascii="Arial" w:hAnsi="Arial"/>
          <w:szCs w:val="18"/>
          <w:lang w:eastAsia="en-GB"/>
        </w:rPr>
        <w:lastRenderedPageBreak/>
        <w:t xml:space="preserve">    };</w:t>
      </w:r>
    </w:p>
    <w:p w14:paraId="61CD9757" w14:textId="4EF7E581" w:rsidR="004B2B92" w:rsidRPr="004A13A8" w:rsidRDefault="004B2B92" w:rsidP="004B2B92">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4A13A8">
        <w:rPr>
          <w:rFonts w:ascii="Arial" w:hAnsi="Arial"/>
          <w:szCs w:val="18"/>
          <w:lang w:eastAsia="en-GB"/>
        </w:rPr>
        <w:t xml:space="preserve">  </w:t>
      </w:r>
      <w:r>
        <w:rPr>
          <w:rFonts w:ascii="Arial" w:hAnsi="Arial"/>
          <w:szCs w:val="18"/>
          <w:lang w:eastAsia="en-GB"/>
        </w:rPr>
        <w:t>…</w:t>
      </w:r>
    </w:p>
    <w:p w14:paraId="746F999D" w14:textId="16309B96" w:rsidR="004A13A8" w:rsidRPr="004A13A8" w:rsidRDefault="004B2B92" w:rsidP="004B2B92">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4B2B92">
        <w:rPr>
          <w:rFonts w:ascii="Arial" w:hAnsi="Arial"/>
          <w:szCs w:val="18"/>
          <w:lang w:eastAsia="en-GB"/>
        </w:rPr>
        <w:t xml:space="preserve">  }// End of fl_TC_8_1_4_4_1_TestBody</w:t>
      </w:r>
    </w:p>
    <w:bookmarkEnd w:id="9"/>
    <w:p w14:paraId="6D8D7903" w14:textId="77777777" w:rsidR="00FC2058" w:rsidRDefault="00FC2058" w:rsidP="00FC2058"/>
    <w:p w14:paraId="42340AD4" w14:textId="07AD0213" w:rsidR="0088465F" w:rsidRPr="0088465F" w:rsidRDefault="00772855" w:rsidP="0088465F">
      <w:pPr>
        <w:rPr>
          <w:lang w:eastAsia="en-GB"/>
        </w:rPr>
      </w:pPr>
      <w:r w:rsidRPr="004B2B92">
        <w:rPr>
          <w:highlight w:val="cyan"/>
          <w:lang w:eastAsia="en-GB"/>
        </w:rPr>
        <w:t>//Based to the comment fr</w:t>
      </w:r>
      <w:r w:rsidRPr="009C0A42">
        <w:rPr>
          <w:highlight w:val="cyan"/>
          <w:lang w:eastAsia="en-GB"/>
        </w:rPr>
        <w:t xml:space="preserve">om </w:t>
      </w:r>
      <w:r w:rsidR="009C0A42" w:rsidRPr="009C0A42">
        <w:rPr>
          <w:highlight w:val="cyan"/>
          <w:lang w:eastAsia="en-GB"/>
        </w:rPr>
        <w:t>Anritsu, MasterKeyUpdate Condition according to table 8.1.4.4.3.3.3-8 TS 38.508-1 [4] Table 4.8.1-1A with condition RBConfig_KeyChange should be added on Conditional HandOver Octate.</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88465F" w14:paraId="39FB8047" w14:textId="77777777" w:rsidTr="009F5180">
        <w:trPr>
          <w:trHeight w:val="447"/>
        </w:trPr>
        <w:tc>
          <w:tcPr>
            <w:tcW w:w="1985" w:type="dxa"/>
          </w:tcPr>
          <w:p w14:paraId="63C1F8D6" w14:textId="77777777" w:rsidR="0088465F" w:rsidRDefault="0088465F" w:rsidP="009F5180">
            <w:pPr>
              <w:spacing w:before="40" w:after="40"/>
              <w:rPr>
                <w:rFonts w:ascii="Arial" w:hAnsi="Arial" w:cs="Arial"/>
                <w:b/>
              </w:rPr>
            </w:pPr>
            <w:r>
              <w:rPr>
                <w:rFonts w:ascii="Arial" w:hAnsi="Arial" w:cs="Arial"/>
                <w:b/>
              </w:rPr>
              <w:t>Function name</w:t>
            </w:r>
          </w:p>
        </w:tc>
        <w:tc>
          <w:tcPr>
            <w:tcW w:w="7654" w:type="dxa"/>
          </w:tcPr>
          <w:p w14:paraId="237426A6" w14:textId="77777777" w:rsidR="0088465F" w:rsidRPr="000F78AF" w:rsidRDefault="0088465F" w:rsidP="009F5180">
            <w:pPr>
              <w:spacing w:after="0"/>
              <w:rPr>
                <w:rFonts w:ascii="Arial" w:hAnsi="Arial" w:cs="Arial"/>
              </w:rPr>
            </w:pPr>
            <w:r w:rsidRPr="00916346">
              <w:rPr>
                <w:lang w:val="en-US" w:eastAsia="zh-CN"/>
              </w:rPr>
              <w:t>f_NR_GenerateCondRRCReconfig_r16_Octetstring(</w:t>
            </w:r>
            <w:r>
              <w:rPr>
                <w:lang w:val="en-US" w:eastAsia="zh-CN"/>
              </w:rPr>
              <w:t>)</w:t>
            </w:r>
          </w:p>
        </w:tc>
      </w:tr>
      <w:tr w:rsidR="0088465F" w14:paraId="019D0DAA" w14:textId="77777777" w:rsidTr="009F5180">
        <w:trPr>
          <w:trHeight w:val="452"/>
        </w:trPr>
        <w:tc>
          <w:tcPr>
            <w:tcW w:w="1985" w:type="dxa"/>
          </w:tcPr>
          <w:p w14:paraId="0074F2B2" w14:textId="77777777" w:rsidR="0088465F" w:rsidRDefault="0088465F" w:rsidP="009F5180">
            <w:pPr>
              <w:spacing w:before="40" w:after="40"/>
              <w:rPr>
                <w:rFonts w:ascii="Arial" w:hAnsi="Arial"/>
                <w:b/>
              </w:rPr>
            </w:pPr>
            <w:r>
              <w:rPr>
                <w:rFonts w:ascii="Arial" w:hAnsi="Arial"/>
                <w:b/>
              </w:rPr>
              <w:t>Reason for change</w:t>
            </w:r>
          </w:p>
        </w:tc>
        <w:tc>
          <w:tcPr>
            <w:tcW w:w="7654" w:type="dxa"/>
          </w:tcPr>
          <w:p w14:paraId="218F5468" w14:textId="77777777" w:rsidR="0088465F" w:rsidRPr="00D869B5" w:rsidRDefault="0088465F" w:rsidP="0088465F">
            <w:pPr>
              <w:pStyle w:val="ListParagraph"/>
              <w:numPr>
                <w:ilvl w:val="0"/>
                <w:numId w:val="19"/>
              </w:numPr>
            </w:pPr>
            <w:r>
              <w:rPr>
                <w:lang w:val="en-US"/>
              </w:rPr>
              <w:t>M</w:t>
            </w:r>
            <w:r w:rsidRPr="00013E1F">
              <w:rPr>
                <w:lang w:val="en-US"/>
              </w:rPr>
              <w:t xml:space="preserve">asterKeyUpdate Condition according to table 8.1.4.4.3.3.3-8 </w:t>
            </w:r>
            <w:r w:rsidRPr="00013E1F">
              <w:t>TS 38.508-1 [4] Table 4.8.1-1A with condition RBConfig_KeyChange</w:t>
            </w:r>
            <w:r w:rsidRPr="00013E1F">
              <w:rPr>
                <w:lang w:val="en-US"/>
              </w:rPr>
              <w:t xml:space="preserve"> </w:t>
            </w:r>
            <w:r>
              <w:rPr>
                <w:lang w:val="en-US"/>
              </w:rPr>
              <w:t>should be added on Conditional HandOver Octate.</w:t>
            </w:r>
          </w:p>
          <w:p w14:paraId="12A5E709" w14:textId="77777777" w:rsidR="0088465F" w:rsidRPr="006D1C74" w:rsidRDefault="0088465F" w:rsidP="0088465F">
            <w:pPr>
              <w:pStyle w:val="ListParagraph"/>
              <w:numPr>
                <w:ilvl w:val="0"/>
                <w:numId w:val="19"/>
              </w:numPr>
            </w:pPr>
            <w:r>
              <w:rPr>
                <w:lang w:val="en-US"/>
              </w:rPr>
              <w:t>Change 3 and Change 4 imported from R5s220271.</w:t>
            </w:r>
          </w:p>
        </w:tc>
      </w:tr>
      <w:tr w:rsidR="0088465F" w14:paraId="6D07A335" w14:textId="77777777" w:rsidTr="009F5180">
        <w:tc>
          <w:tcPr>
            <w:tcW w:w="1985" w:type="dxa"/>
          </w:tcPr>
          <w:p w14:paraId="0121F63C" w14:textId="77777777" w:rsidR="0088465F" w:rsidRDefault="0088465F" w:rsidP="009F5180">
            <w:pPr>
              <w:spacing w:before="40" w:after="40"/>
              <w:rPr>
                <w:rFonts w:ascii="Arial" w:hAnsi="Arial"/>
                <w:b/>
              </w:rPr>
            </w:pPr>
            <w:r>
              <w:rPr>
                <w:rFonts w:ascii="Arial" w:hAnsi="Arial"/>
                <w:b/>
              </w:rPr>
              <w:t>Summary of change</w:t>
            </w:r>
          </w:p>
        </w:tc>
        <w:tc>
          <w:tcPr>
            <w:tcW w:w="7654" w:type="dxa"/>
          </w:tcPr>
          <w:p w14:paraId="0EF011DD" w14:textId="77777777" w:rsidR="0088465F" w:rsidRPr="00A71273" w:rsidRDefault="0088465F" w:rsidP="0088465F">
            <w:pPr>
              <w:pStyle w:val="CRCoverPage"/>
              <w:numPr>
                <w:ilvl w:val="0"/>
                <w:numId w:val="18"/>
              </w:numPr>
              <w:spacing w:after="0"/>
              <w:rPr>
                <w:lang w:val="en-SG"/>
              </w:rPr>
            </w:pPr>
            <w:r>
              <w:rPr>
                <w:rFonts w:cs="Arial"/>
              </w:rPr>
              <w:t>Added masterKeyUpdate template.</w:t>
            </w:r>
          </w:p>
          <w:p w14:paraId="2AE9F924" w14:textId="77777777" w:rsidR="0088465F" w:rsidRDefault="0088465F" w:rsidP="0088465F">
            <w:pPr>
              <w:pStyle w:val="CRCoverPage"/>
              <w:numPr>
                <w:ilvl w:val="0"/>
                <w:numId w:val="18"/>
              </w:numPr>
              <w:spacing w:after="0"/>
              <w:rPr>
                <w:lang w:val="en-SG"/>
              </w:rPr>
            </w:pPr>
            <w:r>
              <w:rPr>
                <w:rFonts w:cs="Arial"/>
              </w:rPr>
              <w:t>Please see below details</w:t>
            </w:r>
          </w:p>
        </w:tc>
      </w:tr>
      <w:tr w:rsidR="0088465F" w14:paraId="6B1D59D7" w14:textId="77777777" w:rsidTr="009F5180">
        <w:tc>
          <w:tcPr>
            <w:tcW w:w="1985" w:type="dxa"/>
          </w:tcPr>
          <w:p w14:paraId="590D0CE2" w14:textId="77777777" w:rsidR="0088465F" w:rsidRDefault="0088465F" w:rsidP="009F5180">
            <w:pPr>
              <w:spacing w:before="40" w:after="40"/>
              <w:rPr>
                <w:rFonts w:ascii="Arial" w:hAnsi="Arial"/>
                <w:b/>
              </w:rPr>
            </w:pPr>
            <w:r>
              <w:rPr>
                <w:rFonts w:ascii="Arial" w:hAnsi="Arial"/>
                <w:b/>
              </w:rPr>
              <w:t>TTCN module</w:t>
            </w:r>
          </w:p>
        </w:tc>
        <w:tc>
          <w:tcPr>
            <w:tcW w:w="7654" w:type="dxa"/>
          </w:tcPr>
          <w:p w14:paraId="64B411D7" w14:textId="77777777" w:rsidR="0088465F" w:rsidRDefault="0088465F" w:rsidP="009F5180">
            <w:pPr>
              <w:spacing w:after="0"/>
              <w:rPr>
                <w:rFonts w:ascii="Arial" w:hAnsi="Arial" w:cs="Arial"/>
                <w:lang w:val="en-US"/>
              </w:rPr>
            </w:pPr>
            <w:r w:rsidRPr="00013E1F">
              <w:rPr>
                <w:rFonts w:ascii="Arial" w:hAnsi="Arial" w:cs="Arial"/>
                <w:lang w:val="en-US"/>
              </w:rPr>
              <w:t>RRC_Conditional_Handover_NR5GC</w:t>
            </w:r>
            <w:r w:rsidRPr="00CA7A78">
              <w:rPr>
                <w:rFonts w:ascii="Arial" w:hAnsi="Arial" w:cs="Arial"/>
                <w:lang w:val="en-US"/>
              </w:rPr>
              <w:t>.ttcn</w:t>
            </w:r>
          </w:p>
        </w:tc>
      </w:tr>
      <w:tr w:rsidR="0088465F" w14:paraId="2069DEFE" w14:textId="77777777" w:rsidTr="00DB1E54">
        <w:trPr>
          <w:trHeight w:val="680"/>
        </w:trPr>
        <w:tc>
          <w:tcPr>
            <w:tcW w:w="1985" w:type="dxa"/>
          </w:tcPr>
          <w:p w14:paraId="600C8D28" w14:textId="77777777" w:rsidR="0088465F" w:rsidRDefault="0088465F" w:rsidP="009F5180">
            <w:pPr>
              <w:spacing w:before="40" w:after="40"/>
              <w:rPr>
                <w:rFonts w:ascii="Arial" w:hAnsi="Arial"/>
                <w:b/>
                <w:highlight w:val="cyan"/>
              </w:rPr>
            </w:pPr>
            <w:r>
              <w:rPr>
                <w:rFonts w:ascii="Arial" w:hAnsi="Arial"/>
                <w:b/>
              </w:rPr>
              <w:t>MCC160 Comment</w:t>
            </w:r>
          </w:p>
        </w:tc>
        <w:tc>
          <w:tcPr>
            <w:tcW w:w="7654" w:type="dxa"/>
          </w:tcPr>
          <w:p w14:paraId="2A505152" w14:textId="77777777" w:rsidR="0088465F" w:rsidRDefault="0088465F" w:rsidP="0088465F">
            <w:pPr>
              <w:pStyle w:val="ListParagraph"/>
              <w:numPr>
                <w:ilvl w:val="0"/>
                <w:numId w:val="20"/>
              </w:numPr>
              <w:rPr>
                <w:rFonts w:ascii="Arial" w:hAnsi="Arial"/>
                <w:highlight w:val="cyan"/>
                <w:lang w:eastAsia="zh-CN"/>
              </w:rPr>
            </w:pPr>
            <w:r>
              <w:rPr>
                <w:rFonts w:ascii="Arial" w:hAnsi="Arial" w:hint="eastAsia"/>
                <w:highlight w:val="cyan"/>
                <w:lang w:eastAsia="zh-CN"/>
              </w:rPr>
              <w:t>A</w:t>
            </w:r>
            <w:r>
              <w:rPr>
                <w:rFonts w:ascii="Arial" w:hAnsi="Arial"/>
                <w:highlight w:val="cyan"/>
                <w:lang w:eastAsia="zh-CN"/>
              </w:rPr>
              <w:t>ccepted</w:t>
            </w:r>
          </w:p>
          <w:p w14:paraId="5C9021B4" w14:textId="62541DEF" w:rsidR="00576AEC" w:rsidRPr="0088465F" w:rsidRDefault="00576AEC" w:rsidP="00576AEC">
            <w:pPr>
              <w:pStyle w:val="ListParagraph"/>
              <w:numPr>
                <w:ilvl w:val="0"/>
                <w:numId w:val="20"/>
              </w:numPr>
              <w:rPr>
                <w:rFonts w:ascii="Arial" w:hAnsi="Arial"/>
                <w:highlight w:val="cyan"/>
                <w:lang w:eastAsia="zh-CN"/>
              </w:rPr>
            </w:pPr>
            <w:r>
              <w:rPr>
                <w:rFonts w:ascii="Arial" w:hAnsi="Arial"/>
                <w:highlight w:val="cyan"/>
                <w:lang w:eastAsia="zh-CN"/>
              </w:rPr>
              <w:t>Other implementation is done ac</w:t>
            </w:r>
            <w:r w:rsidRPr="00576AEC">
              <w:rPr>
                <w:rFonts w:ascii="Arial" w:hAnsi="Arial"/>
                <w:highlight w:val="cyan"/>
                <w:lang w:eastAsia="zh-CN"/>
              </w:rPr>
              <w:t>cording to R5s220271</w:t>
            </w:r>
          </w:p>
        </w:tc>
      </w:tr>
    </w:tbl>
    <w:p w14:paraId="7AD7C1D5" w14:textId="77777777" w:rsidR="0088465F" w:rsidRDefault="0088465F" w:rsidP="00772855">
      <w:pPr>
        <w:rPr>
          <w:rFonts w:cs="Arial"/>
          <w:b/>
        </w:rPr>
      </w:pPr>
    </w:p>
    <w:p w14:paraId="7AA92C5D" w14:textId="77777777" w:rsidR="00772855" w:rsidRPr="00772855" w:rsidRDefault="00772855" w:rsidP="00772855">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772855">
        <w:rPr>
          <w:rFonts w:ascii="Arial" w:hAnsi="Arial"/>
          <w:szCs w:val="18"/>
          <w:lang w:eastAsia="en-GB"/>
        </w:rPr>
        <w:t xml:space="preserve">  function f_NR_GenerateCondRRCReconfig_r16_Octetstring(NR_CellId_Type p_TargetCellId) runs on NR5GC_PTC return octetstring</w:t>
      </w:r>
    </w:p>
    <w:p w14:paraId="4717DEE0" w14:textId="77777777" w:rsidR="00772855" w:rsidRPr="00772855" w:rsidRDefault="00772855" w:rsidP="00772855">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772855">
        <w:rPr>
          <w:rFonts w:ascii="Arial" w:hAnsi="Arial"/>
          <w:szCs w:val="18"/>
          <w:lang w:eastAsia="en-GB"/>
        </w:rPr>
        <w:t xml:space="preserve">  {</w:t>
      </w:r>
    </w:p>
    <w:p w14:paraId="79CE1136" w14:textId="77777777" w:rsidR="00772855" w:rsidRPr="00772855" w:rsidRDefault="00772855" w:rsidP="00772855">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772855">
        <w:rPr>
          <w:rFonts w:ascii="Arial" w:hAnsi="Arial"/>
          <w:szCs w:val="18"/>
          <w:lang w:eastAsia="en-GB"/>
        </w:rPr>
        <w:t xml:space="preserve">    var template (value) DL_DCCH_Message v_DL_DCCH_Message; // @sic R5s220271 sic@</w:t>
      </w:r>
    </w:p>
    <w:p w14:paraId="71773CA6" w14:textId="77777777" w:rsidR="00772855" w:rsidRPr="00772855" w:rsidRDefault="00772855" w:rsidP="00772855">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772855">
        <w:rPr>
          <w:rFonts w:ascii="Arial" w:hAnsi="Arial"/>
          <w:szCs w:val="18"/>
          <w:lang w:eastAsia="en-GB"/>
        </w:rPr>
        <w:t xml:space="preserve">    var template (value) RRCReconfiguration v_CondRRCReconfig; // @sic R5s220271 sic@</w:t>
      </w:r>
    </w:p>
    <w:p w14:paraId="065EAC36" w14:textId="77777777" w:rsidR="00772855" w:rsidRPr="00772855" w:rsidRDefault="00772855" w:rsidP="00772855">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772855">
        <w:rPr>
          <w:rFonts w:ascii="Arial" w:hAnsi="Arial"/>
          <w:szCs w:val="18"/>
          <w:lang w:eastAsia="en-GB"/>
        </w:rPr>
        <w:t xml:space="preserve">    var octetstring v_CondRRCReconfig_Octetstring;</w:t>
      </w:r>
    </w:p>
    <w:p w14:paraId="7901497D" w14:textId="77777777" w:rsidR="00772855" w:rsidRPr="00772855" w:rsidRDefault="00772855" w:rsidP="00772855">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772855">
        <w:rPr>
          <w:rFonts w:ascii="Arial" w:hAnsi="Arial"/>
          <w:szCs w:val="18"/>
          <w:lang w:eastAsia="en-GB"/>
        </w:rPr>
        <w:t xml:space="preserve">    v_DL_DCCH_Message := f_NR5GC_RRCReconfiguration_IntraNR_HO(p_TargetCellId, -, -, -, -, -, </w:t>
      </w:r>
      <w:r w:rsidRPr="009C0A42">
        <w:rPr>
          <w:rFonts w:ascii="Arial" w:hAnsi="Arial"/>
          <w:szCs w:val="18"/>
          <w:highlight w:val="cyan"/>
          <w:lang w:eastAsia="en-GB"/>
        </w:rPr>
        <w:t>cs_MasterKeyUpdate(false, tsc_NR_38508_NextHopChainingCount)</w:t>
      </w:r>
      <w:r w:rsidRPr="00772855">
        <w:rPr>
          <w:rFonts w:ascii="Arial" w:hAnsi="Arial"/>
          <w:szCs w:val="18"/>
          <w:lang w:eastAsia="en-GB"/>
        </w:rPr>
        <w:t>); // @sic R5s220271 R5s220375 sic@</w:t>
      </w:r>
    </w:p>
    <w:p w14:paraId="416D3141" w14:textId="77777777" w:rsidR="00772855" w:rsidRPr="00772855" w:rsidRDefault="00772855" w:rsidP="00772855">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772855">
        <w:rPr>
          <w:rFonts w:ascii="Arial" w:hAnsi="Arial"/>
          <w:szCs w:val="18"/>
          <w:lang w:eastAsia="en-GB"/>
        </w:rPr>
        <w:t xml:space="preserve">    v_CondRRCReconfig := v_DL_DCCH_Message.message_.c1.rrcReconfiguration; // @sic R5s220271 sic@</w:t>
      </w:r>
    </w:p>
    <w:p w14:paraId="1507535F" w14:textId="77777777" w:rsidR="00772855" w:rsidRPr="00772855" w:rsidRDefault="00772855" w:rsidP="00772855">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772855">
        <w:rPr>
          <w:rFonts w:ascii="Arial" w:hAnsi="Arial"/>
          <w:szCs w:val="18"/>
          <w:lang w:eastAsia="en-GB"/>
        </w:rPr>
        <w:t xml:space="preserve">    v_CondRRCReconfig_Octetstring := bit2oct(encvalue(v_CondRRCReconfig)); // String to be encoded</w:t>
      </w:r>
    </w:p>
    <w:p w14:paraId="5516254C" w14:textId="77777777" w:rsidR="00772855" w:rsidRPr="00772855" w:rsidRDefault="00772855" w:rsidP="00772855">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772855">
        <w:rPr>
          <w:rFonts w:ascii="Arial" w:hAnsi="Arial"/>
          <w:szCs w:val="18"/>
          <w:lang w:eastAsia="en-GB"/>
        </w:rPr>
        <w:t xml:space="preserve">    return v_CondRRCReconfig_Octetstring;</w:t>
      </w:r>
    </w:p>
    <w:p w14:paraId="05074864" w14:textId="4DA1C0E1" w:rsidR="00772855" w:rsidRPr="004A13A8" w:rsidRDefault="00772855" w:rsidP="00772855">
      <w:pPr>
        <w:pBdr>
          <w:top w:val="single" w:sz="4" w:space="2" w:color="auto"/>
          <w:left w:val="single" w:sz="4" w:space="1" w:color="auto"/>
          <w:bottom w:val="single" w:sz="4" w:space="1" w:color="auto"/>
          <w:right w:val="single" w:sz="4" w:space="1" w:color="auto"/>
        </w:pBdr>
        <w:spacing w:after="0"/>
        <w:rPr>
          <w:rFonts w:ascii="Arial" w:hAnsi="Arial"/>
          <w:szCs w:val="18"/>
          <w:lang w:eastAsia="en-GB"/>
        </w:rPr>
      </w:pPr>
      <w:r w:rsidRPr="00772855">
        <w:rPr>
          <w:rFonts w:ascii="Arial" w:hAnsi="Arial"/>
          <w:szCs w:val="18"/>
          <w:lang w:eastAsia="en-GB"/>
        </w:rPr>
        <w:t xml:space="preserve">   }</w:t>
      </w:r>
    </w:p>
    <w:p w14:paraId="16F11770" w14:textId="77777777" w:rsidR="00772855" w:rsidRPr="00772855" w:rsidRDefault="00772855" w:rsidP="00FC2058"/>
    <w:p w14:paraId="391BCBE1" w14:textId="039A5C38" w:rsidR="00007D89" w:rsidRPr="00854C55" w:rsidRDefault="00007D89" w:rsidP="004A13A8">
      <w:pPr>
        <w:pStyle w:val="Heading1"/>
        <w:numPr>
          <w:ilvl w:val="0"/>
          <w:numId w:val="14"/>
        </w:numPr>
        <w:autoSpaceDN w:val="0"/>
        <w:rPr>
          <w:rFonts w:cs="Arial"/>
          <w:b/>
        </w:rPr>
      </w:pPr>
      <w:bookmarkStart w:id="10" w:name="_Toc122434493"/>
      <w:bookmarkStart w:id="11" w:name="_Toc295288970"/>
      <w:bookmarkStart w:id="12" w:name="_Toc325725665"/>
      <w:bookmarkStart w:id="13" w:name="_Toc95813266"/>
      <w:r w:rsidRPr="00854C55">
        <w:rPr>
          <w:rFonts w:cs="Arial"/>
          <w:b/>
        </w:rPr>
        <w:t xml:space="preserve">Branches </w:t>
      </w:r>
      <w:bookmarkEnd w:id="10"/>
      <w:bookmarkEnd w:id="11"/>
      <w:bookmarkEnd w:id="12"/>
      <w:r>
        <w:rPr>
          <w:rFonts w:cs="Arial"/>
          <w:b/>
        </w:rPr>
        <w:t>executed</w:t>
      </w:r>
      <w:bookmarkEnd w:id="13"/>
    </w:p>
    <w:p w14:paraId="7A367498" w14:textId="7D735E62" w:rsidR="00662A05" w:rsidRPr="00662A05" w:rsidRDefault="00662A05" w:rsidP="00662A05">
      <w:pPr>
        <w:rPr>
          <w:rFonts w:cs="Arial"/>
          <w:b/>
        </w:rPr>
      </w:pPr>
      <w:bookmarkStart w:id="14" w:name="_Toc122434494"/>
      <w:bookmarkStart w:id="15" w:name="_Toc295288971"/>
      <w:bookmarkStart w:id="16" w:name="_Toc325725666"/>
      <w:r w:rsidRPr="00662A05">
        <w:rPr>
          <w:rFonts w:cs="Arial"/>
        </w:rPr>
        <w:t>The test case was executed on NR band n</w:t>
      </w:r>
      <w:r w:rsidR="005D5B00">
        <w:rPr>
          <w:rFonts w:cs="Arial"/>
        </w:rPr>
        <w:t>78</w:t>
      </w:r>
      <w:r w:rsidRPr="00662A05">
        <w:rPr>
          <w:rFonts w:cs="Arial"/>
        </w:rPr>
        <w:t xml:space="preserve"> u</w:t>
      </w:r>
      <w:r w:rsidR="00675FFC">
        <w:rPr>
          <w:rFonts w:cs="Arial"/>
        </w:rPr>
        <w:t>s</w:t>
      </w:r>
      <w:r w:rsidRPr="00662A05">
        <w:rPr>
          <w:rFonts w:cs="Arial"/>
        </w:rPr>
        <w:t>ing NR ciphering nea2 and integrity algorithm nia2</w:t>
      </w:r>
    </w:p>
    <w:p w14:paraId="3519F161" w14:textId="24C78292" w:rsidR="00007D89" w:rsidRPr="00854C55" w:rsidRDefault="00007D89" w:rsidP="00007D89">
      <w:pPr>
        <w:pStyle w:val="Heading1"/>
        <w:numPr>
          <w:ilvl w:val="0"/>
          <w:numId w:val="2"/>
        </w:numPr>
        <w:autoSpaceDN w:val="0"/>
        <w:rPr>
          <w:rFonts w:cs="Arial"/>
          <w:b/>
        </w:rPr>
      </w:pPr>
      <w:bookmarkStart w:id="17" w:name="_Toc95813267"/>
      <w:r w:rsidRPr="00854C55">
        <w:rPr>
          <w:rFonts w:cs="Arial"/>
          <w:b/>
        </w:rPr>
        <w:t>Execution Log Files</w:t>
      </w:r>
      <w:bookmarkEnd w:id="14"/>
      <w:bookmarkEnd w:id="15"/>
      <w:bookmarkEnd w:id="16"/>
      <w:bookmarkEnd w:id="17"/>
    </w:p>
    <w:p w14:paraId="3F4DE0CB" w14:textId="4721CA26" w:rsidR="00007D89" w:rsidRPr="00954EDD" w:rsidRDefault="005D5B00" w:rsidP="00007D89">
      <w:pPr>
        <w:pStyle w:val="Heading2"/>
        <w:numPr>
          <w:ilvl w:val="1"/>
          <w:numId w:val="2"/>
        </w:numPr>
        <w:overflowPunct w:val="0"/>
        <w:autoSpaceDE w:val="0"/>
        <w:autoSpaceDN w:val="0"/>
        <w:adjustRightInd w:val="0"/>
        <w:spacing w:before="480"/>
        <w:rPr>
          <w:rFonts w:cs="Arial"/>
          <w:b/>
        </w:rPr>
      </w:pPr>
      <w:r>
        <w:rPr>
          <w:rFonts w:cs="Arial"/>
          <w:b/>
        </w:rPr>
        <w:t>Samsung</w:t>
      </w:r>
      <w:r w:rsidRPr="005D5B00">
        <w:t xml:space="preserve"> </w:t>
      </w:r>
      <w:r w:rsidRPr="005D5B00">
        <w:rPr>
          <w:rFonts w:cs="Arial"/>
          <w:b/>
        </w:rPr>
        <w:t>SM-G996B</w:t>
      </w:r>
    </w:p>
    <w:p w14:paraId="29B59B52" w14:textId="6CD972F2" w:rsidR="00007D89" w:rsidRDefault="00007D89" w:rsidP="00007D89">
      <w:pPr>
        <w:rPr>
          <w:rFonts w:cs="Arial"/>
        </w:rPr>
      </w:pPr>
      <w:r>
        <w:rPr>
          <w:rFonts w:cs="Arial"/>
        </w:rPr>
        <w:t xml:space="preserve">The </w:t>
      </w:r>
      <w:r w:rsidR="005D5B00" w:rsidRPr="005D5B00">
        <w:rPr>
          <w:rFonts w:cs="Arial"/>
        </w:rPr>
        <w:t>Samsung SM-G996B</w:t>
      </w:r>
      <w:r w:rsidR="005D5B00">
        <w:rPr>
          <w:rFonts w:cs="Arial"/>
        </w:rPr>
        <w:t xml:space="preserve"> UE </w:t>
      </w:r>
      <w:r>
        <w:rPr>
          <w:rFonts w:cs="Arial"/>
        </w:rPr>
        <w:t xml:space="preserve">passed this test case on </w:t>
      </w:r>
      <w:r w:rsidR="00662A05" w:rsidRPr="00662A05">
        <w:rPr>
          <w:rFonts w:cs="Arial"/>
        </w:rPr>
        <w:t>Keysight S8704A Protocol Conformance Toolset</w:t>
      </w:r>
      <w:r w:rsidRPr="00854C55">
        <w:rPr>
          <w:rFonts w:cs="Arial"/>
          <w:color w:val="FF0000"/>
        </w:rPr>
        <w:t>.</w:t>
      </w:r>
      <w:r>
        <w:rPr>
          <w:rFonts w:cs="Arial"/>
        </w:rPr>
        <w:t xml:space="preserve"> The documentation below is enclosed as evidence of the successful test case run [1]:</w:t>
      </w:r>
    </w:p>
    <w:p w14:paraId="4C850602" w14:textId="77777777" w:rsidR="00662A05" w:rsidRPr="00C549CB" w:rsidRDefault="00662A05" w:rsidP="00662A05">
      <w:pPr>
        <w:numPr>
          <w:ilvl w:val="0"/>
          <w:numId w:val="3"/>
        </w:numPr>
        <w:overflowPunct w:val="0"/>
        <w:autoSpaceDE w:val="0"/>
        <w:autoSpaceDN w:val="0"/>
        <w:adjustRightInd w:val="0"/>
        <w:rPr>
          <w:rFonts w:cs="Arial"/>
          <w:b/>
        </w:rPr>
      </w:pPr>
      <w:r w:rsidRPr="00C549CB">
        <w:rPr>
          <w:rFonts w:cs="Arial"/>
          <w:b/>
        </w:rPr>
        <w:t>Test case execution log file:</w:t>
      </w:r>
    </w:p>
    <w:p w14:paraId="26444CED" w14:textId="74E27CC3" w:rsidR="00662A05" w:rsidRPr="00C549CB" w:rsidRDefault="00662A05" w:rsidP="00662A05">
      <w:pPr>
        <w:overflowPunct w:val="0"/>
        <w:autoSpaceDE w:val="0"/>
        <w:autoSpaceDN w:val="0"/>
        <w:adjustRightInd w:val="0"/>
        <w:ind w:left="284"/>
        <w:rPr>
          <w:rFonts w:cs="Arial"/>
        </w:rPr>
      </w:pPr>
      <w:r w:rsidRPr="00C549CB">
        <w:rPr>
          <w:rFonts w:cs="Arial"/>
        </w:rPr>
        <w:t>Keysight/TC_</w:t>
      </w:r>
      <w:r w:rsidR="005D5B00">
        <w:rPr>
          <w:rFonts w:cs="Arial"/>
        </w:rPr>
        <w:t>8_1_4_4_1</w:t>
      </w:r>
      <w:r>
        <w:rPr>
          <w:rFonts w:cs="Arial"/>
        </w:rPr>
        <w:t>_</w:t>
      </w:r>
      <w:r w:rsidRPr="00C549CB">
        <w:rPr>
          <w:rFonts w:cs="Arial"/>
        </w:rPr>
        <w:t>LOG.html</w:t>
      </w:r>
    </w:p>
    <w:p w14:paraId="2547DD8A" w14:textId="77777777" w:rsidR="00662A05" w:rsidRPr="00C549CB" w:rsidRDefault="00662A05" w:rsidP="00662A05">
      <w:pPr>
        <w:numPr>
          <w:ilvl w:val="0"/>
          <w:numId w:val="3"/>
        </w:numPr>
        <w:overflowPunct w:val="0"/>
        <w:autoSpaceDE w:val="0"/>
        <w:autoSpaceDN w:val="0"/>
        <w:adjustRightInd w:val="0"/>
        <w:rPr>
          <w:rFonts w:cs="Arial"/>
        </w:rPr>
      </w:pPr>
      <w:r w:rsidRPr="00C549CB">
        <w:rPr>
          <w:rFonts w:cs="Arial"/>
          <w:b/>
        </w:rPr>
        <w:t>PICS/PIXIT parameter file:</w:t>
      </w:r>
    </w:p>
    <w:p w14:paraId="510ACEE0" w14:textId="2A0E9E03" w:rsidR="00662A05" w:rsidRDefault="00662A05" w:rsidP="00662A05">
      <w:pPr>
        <w:overflowPunct w:val="0"/>
        <w:autoSpaceDE w:val="0"/>
        <w:autoSpaceDN w:val="0"/>
        <w:adjustRightInd w:val="0"/>
        <w:ind w:left="360"/>
        <w:rPr>
          <w:rFonts w:cs="Arial"/>
        </w:rPr>
      </w:pPr>
      <w:r w:rsidRPr="00C549CB">
        <w:rPr>
          <w:rFonts w:cs="Arial"/>
        </w:rPr>
        <w:t>Keysight/TC_</w:t>
      </w:r>
      <w:r w:rsidR="005D5B00">
        <w:rPr>
          <w:rFonts w:cs="Arial"/>
        </w:rPr>
        <w:t>8_1_4_4_1</w:t>
      </w:r>
      <w:r w:rsidRPr="00C549CB">
        <w:rPr>
          <w:rFonts w:cs="Arial"/>
        </w:rPr>
        <w:t>_PIXIT.xml</w:t>
      </w:r>
    </w:p>
    <w:p w14:paraId="25EEA2A1" w14:textId="4F13FAB0" w:rsidR="00007D89" w:rsidRPr="00854C55" w:rsidRDefault="00007D89" w:rsidP="00662A05">
      <w:pPr>
        <w:overflowPunct w:val="0"/>
        <w:autoSpaceDE w:val="0"/>
        <w:autoSpaceDN w:val="0"/>
        <w:adjustRightInd w:val="0"/>
        <w:ind w:left="360"/>
        <w:rPr>
          <w:rFonts w:cs="Arial"/>
          <w:color w:val="FF0000"/>
        </w:rPr>
      </w:pPr>
      <w:r w:rsidRPr="00854C55">
        <w:rPr>
          <w:rFonts w:cs="Arial"/>
          <w:b/>
          <w:color w:val="FF0000"/>
        </w:rPr>
        <w:lastRenderedPageBreak/>
        <w:br/>
      </w:r>
    </w:p>
    <w:p w14:paraId="4EE1BBC0" w14:textId="45CBB22C" w:rsidR="00007D89" w:rsidRPr="002D362B" w:rsidRDefault="00007D89" w:rsidP="00007D89">
      <w:pPr>
        <w:pStyle w:val="Heading1"/>
        <w:numPr>
          <w:ilvl w:val="0"/>
          <w:numId w:val="2"/>
        </w:numPr>
        <w:autoSpaceDN w:val="0"/>
        <w:rPr>
          <w:rFonts w:cs="Arial"/>
          <w:b/>
        </w:rPr>
      </w:pPr>
      <w:bookmarkStart w:id="18" w:name="_Toc122434496"/>
      <w:bookmarkStart w:id="19" w:name="_Toc295288973"/>
      <w:bookmarkStart w:id="20" w:name="_Toc325725668"/>
      <w:bookmarkStart w:id="21" w:name="_Toc95813269"/>
      <w:r w:rsidRPr="002D362B">
        <w:rPr>
          <w:rFonts w:cs="Arial"/>
          <w:b/>
        </w:rPr>
        <w:t>References</w:t>
      </w:r>
      <w:bookmarkEnd w:id="18"/>
      <w:bookmarkEnd w:id="19"/>
      <w:bookmarkEnd w:id="20"/>
      <w:bookmarkEnd w:id="21"/>
      <w:r w:rsidRPr="002D362B">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007D89" w14:paraId="05ED3EBD" w14:textId="77777777" w:rsidTr="00683841">
        <w:tc>
          <w:tcPr>
            <w:tcW w:w="709" w:type="dxa"/>
            <w:hideMark/>
          </w:tcPr>
          <w:p w14:paraId="44EC969B" w14:textId="77777777" w:rsidR="00007D89" w:rsidRDefault="00007D89" w:rsidP="00683841">
            <w:pPr>
              <w:pStyle w:val="FP"/>
              <w:spacing w:before="40" w:after="40"/>
              <w:rPr>
                <w:rFonts w:cs="Arial"/>
                <w:b/>
                <w:sz w:val="18"/>
                <w:lang w:eastAsia="en-GB"/>
              </w:rPr>
            </w:pPr>
            <w:r>
              <w:rPr>
                <w:rFonts w:cs="Arial"/>
                <w:b/>
                <w:sz w:val="18"/>
              </w:rPr>
              <w:t>[1]</w:t>
            </w:r>
          </w:p>
        </w:tc>
        <w:tc>
          <w:tcPr>
            <w:tcW w:w="7667" w:type="dxa"/>
            <w:hideMark/>
          </w:tcPr>
          <w:p w14:paraId="435A9AB1" w14:textId="4E3046E3" w:rsidR="00007D89" w:rsidRDefault="00662A05" w:rsidP="00683841">
            <w:pPr>
              <w:overflowPunct w:val="0"/>
              <w:autoSpaceDE w:val="0"/>
              <w:autoSpaceDN w:val="0"/>
              <w:adjustRightInd w:val="0"/>
              <w:spacing w:before="40" w:after="40"/>
              <w:rPr>
                <w:rFonts w:ascii="Arial" w:hAnsi="Arial" w:cs="Arial"/>
                <w:b/>
                <w:sz w:val="18"/>
                <w:lang w:eastAsia="en-GB"/>
              </w:rPr>
            </w:pPr>
            <w:r w:rsidRPr="004F726E">
              <w:rPr>
                <w:rFonts w:cs="Arial"/>
                <w:b/>
                <w:sz w:val="18"/>
              </w:rPr>
              <w:t>R5s220</w:t>
            </w:r>
            <w:r w:rsidR="00954EDD">
              <w:rPr>
                <w:rFonts w:cs="Arial"/>
                <w:b/>
                <w:sz w:val="18"/>
              </w:rPr>
              <w:t>31</w:t>
            </w:r>
            <w:r w:rsidR="005D5B00">
              <w:rPr>
                <w:rFonts w:cs="Arial"/>
                <w:b/>
                <w:sz w:val="18"/>
              </w:rPr>
              <w:t>8</w:t>
            </w:r>
            <w:r>
              <w:rPr>
                <w:rFonts w:cs="Arial"/>
                <w:b/>
                <w:sz w:val="18"/>
              </w:rPr>
              <w:t xml:space="preserve"> : </w:t>
            </w:r>
            <w:r w:rsidRPr="003C4D7F">
              <w:rPr>
                <w:rFonts w:cs="Arial"/>
                <w:b/>
                <w:sz w:val="18"/>
              </w:rPr>
              <w:t>NR5GC FR</w:t>
            </w:r>
            <w:r w:rsidR="00962443">
              <w:rPr>
                <w:rFonts w:cs="Arial"/>
                <w:b/>
                <w:sz w:val="18"/>
              </w:rPr>
              <w:t>1</w:t>
            </w:r>
            <w:r w:rsidRPr="003C4D7F">
              <w:rPr>
                <w:rFonts w:cs="Arial"/>
                <w:b/>
                <w:sz w:val="18"/>
              </w:rPr>
              <w:t xml:space="preserve"> : </w:t>
            </w:r>
            <w:r>
              <w:rPr>
                <w:rFonts w:cs="Arial"/>
                <w:b/>
                <w:sz w:val="18"/>
              </w:rPr>
              <w:t>Supporting information for a</w:t>
            </w:r>
            <w:r w:rsidRPr="003C4D7F">
              <w:rPr>
                <w:rFonts w:cs="Arial"/>
                <w:b/>
                <w:sz w:val="18"/>
              </w:rPr>
              <w:t xml:space="preserve">ddition of </w:t>
            </w:r>
            <w:r w:rsidR="00954EDD">
              <w:rPr>
                <w:rFonts w:cs="Arial"/>
                <w:b/>
                <w:sz w:val="18"/>
              </w:rPr>
              <w:t xml:space="preserve">NR5GC multiayer test case </w:t>
            </w:r>
            <w:r w:rsidR="005D5B00">
              <w:rPr>
                <w:rFonts w:cs="Arial"/>
                <w:b/>
                <w:sz w:val="18"/>
              </w:rPr>
              <w:t>8.1.4.4.1</w:t>
            </w:r>
            <w:r w:rsidR="00007D89">
              <w:rPr>
                <w:rFonts w:cs="Arial"/>
                <w:b/>
                <w:sz w:val="18"/>
              </w:rPr>
              <w:br/>
            </w: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C2A93" w14:textId="77777777" w:rsidR="001D5B3F" w:rsidRDefault="001D5B3F">
      <w:r>
        <w:separator/>
      </w:r>
    </w:p>
  </w:endnote>
  <w:endnote w:type="continuationSeparator" w:id="0">
    <w:p w14:paraId="54C28897" w14:textId="77777777" w:rsidR="001D5B3F" w:rsidRDefault="001D5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8A30B7" w14:textId="77777777" w:rsidR="001D5B3F" w:rsidRDefault="001D5B3F">
      <w:r>
        <w:separator/>
      </w:r>
    </w:p>
  </w:footnote>
  <w:footnote w:type="continuationSeparator" w:id="0">
    <w:p w14:paraId="62228410" w14:textId="77777777" w:rsidR="001D5B3F" w:rsidRDefault="001D5B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873A9" w:rsidRDefault="003873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873A9" w:rsidRDefault="003873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873A9" w:rsidRDefault="003873A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873A9" w:rsidRDefault="003873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D20170A"/>
    <w:multiLevelType w:val="hybridMultilevel"/>
    <w:tmpl w:val="F9000D90"/>
    <w:lvl w:ilvl="0" w:tplc="8DD49F54">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 w15:restartNumberingAfterBreak="0">
    <w:nsid w:val="20307F3C"/>
    <w:multiLevelType w:val="hybridMultilevel"/>
    <w:tmpl w:val="5958100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0CA61F2"/>
    <w:multiLevelType w:val="hybridMultilevel"/>
    <w:tmpl w:val="3A7284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37A448A0"/>
    <w:multiLevelType w:val="multilevel"/>
    <w:tmpl w:val="EA1CBCD0"/>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38F67D72"/>
    <w:multiLevelType w:val="hybridMultilevel"/>
    <w:tmpl w:val="ABDA5A88"/>
    <w:lvl w:ilvl="0" w:tplc="33C0C8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69B69B5"/>
    <w:multiLevelType w:val="hybridMultilevel"/>
    <w:tmpl w:val="AD52C46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93B1C27"/>
    <w:multiLevelType w:val="hybridMultilevel"/>
    <w:tmpl w:val="2A50C61A"/>
    <w:lvl w:ilvl="0" w:tplc="BEBCD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BDB59CD"/>
    <w:multiLevelType w:val="hybridMultilevel"/>
    <w:tmpl w:val="A7CCD2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FE7541"/>
    <w:multiLevelType w:val="hybridMultilevel"/>
    <w:tmpl w:val="A330E6FA"/>
    <w:lvl w:ilvl="0" w:tplc="C63CA1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46160A9"/>
    <w:multiLevelType w:val="hybridMultilevel"/>
    <w:tmpl w:val="CE4263E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7F232EB"/>
    <w:multiLevelType w:val="hybridMultilevel"/>
    <w:tmpl w:val="9AECB9CA"/>
    <w:lvl w:ilvl="0" w:tplc="D9460BD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5A4D7F7C"/>
    <w:multiLevelType w:val="hybridMultilevel"/>
    <w:tmpl w:val="5D8C37B4"/>
    <w:lvl w:ilvl="0" w:tplc="C63CA1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F5B4886"/>
    <w:multiLevelType w:val="hybridMultilevel"/>
    <w:tmpl w:val="20F2474C"/>
    <w:lvl w:ilvl="0" w:tplc="31C0E2AA">
      <w:start w:val="1"/>
      <w:numFmt w:val="decimal"/>
      <w:lvlText w:val="%1."/>
      <w:lvlJc w:val="left"/>
      <w:pPr>
        <w:ind w:left="720" w:hanging="360"/>
      </w:pPr>
      <w:rPr>
        <w:rFonts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73D805A5"/>
    <w:multiLevelType w:val="hybridMultilevel"/>
    <w:tmpl w:val="4888E1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55C1E61"/>
    <w:multiLevelType w:val="hybridMultilevel"/>
    <w:tmpl w:val="D19CD6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C6E4FE9"/>
    <w:multiLevelType w:val="hybridMultilevel"/>
    <w:tmpl w:val="3D8EC3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0"/>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9"/>
  </w:num>
  <w:num w:numId="7">
    <w:abstractNumId w:val="3"/>
  </w:num>
  <w:num w:numId="8">
    <w:abstractNumId w:val="17"/>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7"/>
  </w:num>
  <w:num w:numId="12">
    <w:abstractNumId w:val="10"/>
  </w:num>
  <w:num w:numId="13">
    <w:abstractNumId w:val="13"/>
  </w:num>
  <w:num w:numId="14">
    <w:abstractNumId w:val="5"/>
  </w:num>
  <w:num w:numId="15">
    <w:abstractNumId w:val="11"/>
  </w:num>
  <w:num w:numId="16">
    <w:abstractNumId w:val="2"/>
  </w:num>
  <w:num w:numId="17">
    <w:abstractNumId w:val="8"/>
  </w:num>
  <w:num w:numId="18">
    <w:abstractNumId w:val="14"/>
  </w:num>
  <w:num w:numId="19">
    <w:abstractNumId w:val="1"/>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D89"/>
    <w:rsid w:val="00022E4A"/>
    <w:rsid w:val="00043C64"/>
    <w:rsid w:val="00045EBF"/>
    <w:rsid w:val="000A6394"/>
    <w:rsid w:val="000B166E"/>
    <w:rsid w:val="000B7FED"/>
    <w:rsid w:val="000C038A"/>
    <w:rsid w:val="000C0A31"/>
    <w:rsid w:val="000C6598"/>
    <w:rsid w:val="000D44B3"/>
    <w:rsid w:val="0012075D"/>
    <w:rsid w:val="00143E96"/>
    <w:rsid w:val="00145D43"/>
    <w:rsid w:val="00171776"/>
    <w:rsid w:val="00192C46"/>
    <w:rsid w:val="001A08B3"/>
    <w:rsid w:val="001A7B60"/>
    <w:rsid w:val="001B52F0"/>
    <w:rsid w:val="001B7A65"/>
    <w:rsid w:val="001D5B3F"/>
    <w:rsid w:val="001E41F3"/>
    <w:rsid w:val="001E790C"/>
    <w:rsid w:val="0026004D"/>
    <w:rsid w:val="002640DD"/>
    <w:rsid w:val="00275D12"/>
    <w:rsid w:val="00284FEB"/>
    <w:rsid w:val="002860C4"/>
    <w:rsid w:val="002B5741"/>
    <w:rsid w:val="002E472E"/>
    <w:rsid w:val="00305409"/>
    <w:rsid w:val="003609EF"/>
    <w:rsid w:val="0036231A"/>
    <w:rsid w:val="00374DD4"/>
    <w:rsid w:val="003873A9"/>
    <w:rsid w:val="003E1A36"/>
    <w:rsid w:val="00410371"/>
    <w:rsid w:val="00423AB6"/>
    <w:rsid w:val="004242F1"/>
    <w:rsid w:val="00444216"/>
    <w:rsid w:val="00457F71"/>
    <w:rsid w:val="00491E2E"/>
    <w:rsid w:val="00495D31"/>
    <w:rsid w:val="004A13A8"/>
    <w:rsid w:val="004B2B92"/>
    <w:rsid w:val="004B75B7"/>
    <w:rsid w:val="004F1599"/>
    <w:rsid w:val="005047B0"/>
    <w:rsid w:val="005141D9"/>
    <w:rsid w:val="0051580D"/>
    <w:rsid w:val="00547111"/>
    <w:rsid w:val="00564DEC"/>
    <w:rsid w:val="00576AEC"/>
    <w:rsid w:val="00592D74"/>
    <w:rsid w:val="005C5DDB"/>
    <w:rsid w:val="005D5B00"/>
    <w:rsid w:val="005E2C44"/>
    <w:rsid w:val="00621188"/>
    <w:rsid w:val="00624E61"/>
    <w:rsid w:val="006257ED"/>
    <w:rsid w:val="00653DE4"/>
    <w:rsid w:val="00662A05"/>
    <w:rsid w:val="00665C47"/>
    <w:rsid w:val="00675FFC"/>
    <w:rsid w:val="00683841"/>
    <w:rsid w:val="006842C0"/>
    <w:rsid w:val="00695808"/>
    <w:rsid w:val="006B46FB"/>
    <w:rsid w:val="006E21FB"/>
    <w:rsid w:val="00745C21"/>
    <w:rsid w:val="00772855"/>
    <w:rsid w:val="00785AFF"/>
    <w:rsid w:val="00792342"/>
    <w:rsid w:val="007977A8"/>
    <w:rsid w:val="007B512A"/>
    <w:rsid w:val="007C2097"/>
    <w:rsid w:val="007D6A07"/>
    <w:rsid w:val="007F7259"/>
    <w:rsid w:val="008040A8"/>
    <w:rsid w:val="008279FA"/>
    <w:rsid w:val="008626E7"/>
    <w:rsid w:val="00870EE7"/>
    <w:rsid w:val="008764E5"/>
    <w:rsid w:val="0088465F"/>
    <w:rsid w:val="008863B9"/>
    <w:rsid w:val="00886692"/>
    <w:rsid w:val="00895872"/>
    <w:rsid w:val="008A45A6"/>
    <w:rsid w:val="008D3CCC"/>
    <w:rsid w:val="008D4170"/>
    <w:rsid w:val="008F3789"/>
    <w:rsid w:val="008F686C"/>
    <w:rsid w:val="009148DE"/>
    <w:rsid w:val="009175EA"/>
    <w:rsid w:val="00941E30"/>
    <w:rsid w:val="00954EDD"/>
    <w:rsid w:val="00962443"/>
    <w:rsid w:val="009777D9"/>
    <w:rsid w:val="00991B88"/>
    <w:rsid w:val="009A5753"/>
    <w:rsid w:val="009A579D"/>
    <w:rsid w:val="009C0A42"/>
    <w:rsid w:val="009E3297"/>
    <w:rsid w:val="009F734F"/>
    <w:rsid w:val="00A07635"/>
    <w:rsid w:val="00A246B6"/>
    <w:rsid w:val="00A47E70"/>
    <w:rsid w:val="00A50CF0"/>
    <w:rsid w:val="00A5140B"/>
    <w:rsid w:val="00A7671C"/>
    <w:rsid w:val="00AA2CBC"/>
    <w:rsid w:val="00AC5820"/>
    <w:rsid w:val="00AD1CD8"/>
    <w:rsid w:val="00AE2D6A"/>
    <w:rsid w:val="00B0233C"/>
    <w:rsid w:val="00B258BB"/>
    <w:rsid w:val="00B67B97"/>
    <w:rsid w:val="00B968C8"/>
    <w:rsid w:val="00BA3EC5"/>
    <w:rsid w:val="00BA51D9"/>
    <w:rsid w:val="00BB5DFC"/>
    <w:rsid w:val="00BC41FF"/>
    <w:rsid w:val="00BD279D"/>
    <w:rsid w:val="00BD6BB8"/>
    <w:rsid w:val="00C66BA2"/>
    <w:rsid w:val="00C870F6"/>
    <w:rsid w:val="00C95985"/>
    <w:rsid w:val="00CC5026"/>
    <w:rsid w:val="00CC68D0"/>
    <w:rsid w:val="00D03F9A"/>
    <w:rsid w:val="00D06D51"/>
    <w:rsid w:val="00D24991"/>
    <w:rsid w:val="00D50255"/>
    <w:rsid w:val="00D66520"/>
    <w:rsid w:val="00D84AE9"/>
    <w:rsid w:val="00DB1E54"/>
    <w:rsid w:val="00DD62C1"/>
    <w:rsid w:val="00DE34CF"/>
    <w:rsid w:val="00E13F3D"/>
    <w:rsid w:val="00E3040B"/>
    <w:rsid w:val="00E31B05"/>
    <w:rsid w:val="00E34898"/>
    <w:rsid w:val="00E84FCB"/>
    <w:rsid w:val="00EB09B7"/>
    <w:rsid w:val="00EE7D7C"/>
    <w:rsid w:val="00F25D98"/>
    <w:rsid w:val="00F2700A"/>
    <w:rsid w:val="00F300FB"/>
    <w:rsid w:val="00FB6386"/>
    <w:rsid w:val="00FC2058"/>
    <w:rsid w:val="00FC64D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paragraph" w:styleId="ListParagraph">
    <w:name w:val="List Paragraph"/>
    <w:basedOn w:val="Normal"/>
    <w:uiPriority w:val="34"/>
    <w:qFormat/>
    <w:rsid w:val="00662A05"/>
    <w:pPr>
      <w:ind w:left="720"/>
      <w:contextualSpacing/>
    </w:pPr>
  </w:style>
  <w:style w:type="character" w:customStyle="1" w:styleId="Heading2Char">
    <w:name w:val="Heading 2 Char"/>
    <w:aliases w:val="Head2A Char,2 Char,H2 Char,h2 Char"/>
    <w:link w:val="Heading2"/>
    <w:rsid w:val="004A13A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5153224">
      <w:bodyDiv w:val="1"/>
      <w:marLeft w:val="0"/>
      <w:marRight w:val="0"/>
      <w:marTop w:val="0"/>
      <w:marBottom w:val="0"/>
      <w:divBdr>
        <w:top w:val="none" w:sz="0" w:space="0" w:color="auto"/>
        <w:left w:val="none" w:sz="0" w:space="0" w:color="auto"/>
        <w:bottom w:val="none" w:sz="0" w:space="0" w:color="auto"/>
        <w:right w:val="none" w:sz="0" w:space="0" w:color="auto"/>
      </w:divBdr>
    </w:div>
    <w:div w:id="1737512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6D912A-7B4A-455E-9D4F-95E007C6B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TotalTime>
  <Pages>24</Pages>
  <Words>7242</Words>
  <Characters>41282</Characters>
  <Application>Microsoft Office Word</Application>
  <DocSecurity>0</DocSecurity>
  <Lines>344</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42</cp:revision>
  <cp:lastPrinted>1900-01-01T00:00:00Z</cp:lastPrinted>
  <dcterms:created xsi:type="dcterms:W3CDTF">2022-01-24T16:23:00Z</dcterms:created>
  <dcterms:modified xsi:type="dcterms:W3CDTF">2022-03-14T10:43:00Z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(2)t/R48BlDVApBz6qIyCM9jpFMe3LRxnGd/pSoLp1NPH7RQJzaq72zOzyVkIz5en47EApOBZn9
rakgG2+g4s5YdjVmZIwxl5aRohFnEfx0EivK1ZaYlShKqohovrlPGYlsu8AtYbK/zS867EEy
7hvVbfGSS+/3zcwk9qt3CqF0DbVcvqMAWlsj1NmvicKzgC3C3x+nCFtik2ZS95bEjMJk66GV
he6fRn07mEOf7AyF0S</vt:lpwstr>
  </property>
  <property fmtid="{D5CDD505-2E9C-101B-9397-08002B2CF9AE}" pid="22" name="_2015_ms_pID_7253431">
    <vt:lpwstr>yNuhRAtR2vWbEZG8jSJxHGGN2N7eZpXTDkNsYHuCFj56egau9AzmUd
fLAVK6pSGaVVUiyNBuvULaoWAEsjwoqB9BdNWMJe8FlbbKnAz0mfGjh1pxyzIOfx7wL8RyIp
FJ3G9Kei0QaVJ/MQXPA2CCj3k+/pkBqVnPSgdlDxq+GqJm1NXAGKtI5qdndD8iyzzAv9nOpb
E2zjbcIlfEyLNxqc</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1647249400</vt:lpwstr>
  </property>
</Properties>
</file>