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43694" w14:textId="77777777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D7185">
        <w:fldChar w:fldCharType="begin"/>
      </w:r>
      <w:r w:rsidR="00AD7185">
        <w:instrText xml:space="preserve"> DOCPROPERTY  TSG/WGRef  \* MERGEFORMAT </w:instrText>
      </w:r>
      <w:r w:rsidR="00AD7185">
        <w:fldChar w:fldCharType="separate"/>
      </w:r>
      <w:r>
        <w:rPr>
          <w:b/>
          <w:noProof/>
          <w:sz w:val="24"/>
        </w:rPr>
        <w:t>RAN5</w:t>
      </w:r>
      <w:r w:rsidR="00AD718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D7185">
        <w:fldChar w:fldCharType="begin"/>
      </w:r>
      <w:r w:rsidR="00AD7185">
        <w:instrText xml:space="preserve"> DOCPROPERTY  MtgSeq  \* MERGEFORMAT </w:instrText>
      </w:r>
      <w:r w:rsidR="00AD7185">
        <w:fldChar w:fldCharType="separate"/>
      </w:r>
      <w:r w:rsidRPr="00EB09B7">
        <w:rPr>
          <w:b/>
          <w:noProof/>
          <w:sz w:val="24"/>
        </w:rPr>
        <w:t>2022</w:t>
      </w:r>
      <w:r w:rsidR="00AD7185">
        <w:rPr>
          <w:b/>
          <w:noProof/>
          <w:sz w:val="24"/>
        </w:rPr>
        <w:fldChar w:fldCharType="end"/>
      </w:r>
      <w:r w:rsidR="00AD7185">
        <w:fldChar w:fldCharType="begin"/>
      </w:r>
      <w:r w:rsidR="00AD7185">
        <w:instrText xml:space="preserve"> DOCPROPERTY  MtgTitle  \* MERGEFORMAT </w:instrText>
      </w:r>
      <w:r w:rsidR="00AD7185">
        <w:fldChar w:fldCharType="separate"/>
      </w:r>
      <w:r>
        <w:rPr>
          <w:b/>
          <w:noProof/>
          <w:sz w:val="24"/>
        </w:rPr>
        <w:t>-TTCN email</w:t>
      </w:r>
      <w:r w:rsidR="00AD71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D7185">
        <w:fldChar w:fldCharType="begin"/>
      </w:r>
      <w:r w:rsidR="00AD7185">
        <w:instrText xml:space="preserve"> DOCPROPERTY  Tdoc#  \* MERGEFORMAT </w:instrText>
      </w:r>
      <w:r w:rsidR="00AD7185">
        <w:fldChar w:fldCharType="separate"/>
      </w:r>
      <w:r w:rsidRPr="00E13F3D">
        <w:rPr>
          <w:b/>
          <w:i/>
          <w:noProof/>
          <w:sz w:val="28"/>
        </w:rPr>
        <w:t>R5s220207</w:t>
      </w:r>
      <w:r w:rsidR="00AD7185">
        <w:rPr>
          <w:b/>
          <w:i/>
          <w:noProof/>
          <w:sz w:val="28"/>
        </w:rPr>
        <w:fldChar w:fldCharType="end"/>
      </w:r>
    </w:p>
    <w:p w14:paraId="4B6EC0F4" w14:textId="77777777" w:rsidR="00A23329" w:rsidRDefault="00AD7185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001FCAB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ED2DC6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3683B0AB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46E9CA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00E4BD2B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D5221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728DC3F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6239D3C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7EDCED" w14:textId="77777777" w:rsidR="00A23329" w:rsidRPr="00410371" w:rsidRDefault="00AD7185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0EE4EA9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4C65B6" w14:textId="77777777" w:rsidR="00A23329" w:rsidRPr="00410371" w:rsidRDefault="00AD7185" w:rsidP="002420B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2347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E6D96D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2FEA10" w14:textId="77777777" w:rsidR="00A23329" w:rsidRPr="00410371" w:rsidRDefault="00AD7185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333BE2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8D1F4C" w14:textId="77777777" w:rsidR="00A23329" w:rsidRPr="00410371" w:rsidRDefault="00AD7185" w:rsidP="002420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F68A69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22C920C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9651B2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61C5AFFD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FA9F80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4FC47517" w14:textId="77777777" w:rsidTr="002420B5">
        <w:tc>
          <w:tcPr>
            <w:tcW w:w="9641" w:type="dxa"/>
            <w:gridSpan w:val="9"/>
          </w:tcPr>
          <w:p w14:paraId="77FD697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CCD24A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0FFF3D81" w14:textId="77777777" w:rsidTr="002420B5">
        <w:tc>
          <w:tcPr>
            <w:tcW w:w="2835" w:type="dxa"/>
          </w:tcPr>
          <w:p w14:paraId="52AC400A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21B3B3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F79B5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10279B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CC69EE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08BCC8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3F1F0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95DEE7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9526D2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DE730F7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0B5073BC" w14:textId="77777777" w:rsidTr="002420B5">
        <w:tc>
          <w:tcPr>
            <w:tcW w:w="9640" w:type="dxa"/>
            <w:gridSpan w:val="11"/>
          </w:tcPr>
          <w:p w14:paraId="394E48ED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AC3380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874994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962E2" w14:textId="77777777" w:rsidR="00A23329" w:rsidRDefault="00AD718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 NR5GC testcase 11.1.6</w:t>
            </w:r>
            <w:r>
              <w:fldChar w:fldCharType="end"/>
            </w:r>
          </w:p>
        </w:tc>
      </w:tr>
      <w:tr w:rsidR="00A23329" w14:paraId="3480B72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2E48C8F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52B1EE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FA3235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48FF15C7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35F7C" w14:textId="77777777" w:rsidR="00A23329" w:rsidRDefault="00AD718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23329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23329" w14:paraId="32737CC0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508F8DDB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41EED0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5019C043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385ADC4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67EDC8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1F2E886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6F1A36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178BAC" w14:textId="77777777" w:rsidR="00A23329" w:rsidRDefault="00AD718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23329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564816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183E8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24506F" w14:textId="77777777" w:rsidR="00A23329" w:rsidRDefault="00AD718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2022-01-19</w:t>
            </w:r>
            <w:r>
              <w:rPr>
                <w:noProof/>
              </w:rPr>
              <w:fldChar w:fldCharType="end"/>
            </w:r>
          </w:p>
        </w:tc>
      </w:tr>
      <w:tr w:rsidR="00A23329" w14:paraId="490550A0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57343F65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70ED52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4D1E4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8F928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F57E91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6A115B06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F2DCB2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0978F2" w14:textId="77777777" w:rsidR="00A23329" w:rsidRDefault="00AD7185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71C57E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B223A0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D9B74" w14:textId="77777777" w:rsidR="00A23329" w:rsidRDefault="00AD7185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239CAF41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E3A0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7240EC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188BC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575676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3E5B75AB" w14:textId="77777777" w:rsidTr="002420B5">
        <w:tc>
          <w:tcPr>
            <w:tcW w:w="1843" w:type="dxa"/>
          </w:tcPr>
          <w:p w14:paraId="4CFC27E7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093BA3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06BA179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BE08F9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6B1451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changes mentioned in this document are needed in addition to R5s211708.</w:t>
            </w:r>
          </w:p>
          <w:p w14:paraId="04F75BC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14:paraId="208931AC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fl_TC_11_1_6_NR5GC_TestBody</w:t>
            </w:r>
            <w:r>
              <w:rPr>
                <w:noProof/>
              </w:rPr>
              <w:t>, after Step 6 the Pdu session info list needs to be sent to Eutra. Also the NR Freq list should be sent to Eutra. This is missing.</w:t>
            </w:r>
          </w:p>
          <w:p w14:paraId="4A434C6E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14:paraId="12D7F39A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fl_TC_11_1_6_NR5GC_EUTRA_TestBody</w:t>
            </w:r>
            <w:r>
              <w:rPr>
                <w:noProof/>
              </w:rPr>
              <w:t xml:space="preserve">, timer t_Wait should be started before the alt statement. </w:t>
            </w:r>
          </w:p>
          <w:p w14:paraId="01A9140B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14:paraId="4E72AD35" w14:textId="77777777" w:rsidR="00A23329" w:rsidRPr="002E008A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needs to be fixed. </w:t>
            </w:r>
          </w:p>
        </w:tc>
      </w:tr>
      <w:tr w:rsidR="00A23329" w14:paraId="64E8823E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E6E61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7D6DC3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0B9C16D4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D96B66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A10F5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7C0CD3">
              <w:rPr>
                <w:noProof/>
              </w:rPr>
              <w:t>fl_TC_11_1_6_NR5GC_TestBody</w:t>
            </w:r>
            <w:r>
              <w:rPr>
                <w:noProof/>
              </w:rPr>
              <w:t xml:space="preserve">, called functions </w:t>
            </w:r>
            <w:r w:rsidRPr="007C0CD3">
              <w:rPr>
                <w:noProof/>
              </w:rPr>
              <w:t>f_NR5GC_SendPduSessionInfoListToEUTRA</w:t>
            </w:r>
            <w:r>
              <w:rPr>
                <w:noProof/>
              </w:rPr>
              <w:t xml:space="preserve"> and </w:t>
            </w:r>
            <w:r w:rsidRPr="007C0CD3">
              <w:rPr>
                <w:noProof/>
              </w:rPr>
              <w:t>f_NR5GC_IRAT_UECapabilityTransfer</w:t>
            </w:r>
            <w:r>
              <w:rPr>
                <w:noProof/>
              </w:rPr>
              <w:t xml:space="preserve"> after calling function </w:t>
            </w:r>
            <w:r w:rsidRPr="007C0CD3">
              <w:rPr>
                <w:noProof/>
              </w:rPr>
              <w:t>f_NR5GC_Send_GutiParametersToEUTRA</w:t>
            </w:r>
            <w:r>
              <w:rPr>
                <w:noProof/>
              </w:rPr>
              <w:t>.</w:t>
            </w:r>
          </w:p>
          <w:p w14:paraId="1D6945DF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  <w:p w14:paraId="6AAA3EB2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Started the timer t_wait after call to function </w:t>
            </w:r>
            <w:r w:rsidRPr="0075134E">
              <w:rPr>
                <w:noProof/>
              </w:rPr>
              <w:t>fl_TAUReject_AttachWithoutN26</w:t>
            </w:r>
          </w:p>
          <w:p w14:paraId="203425D5" w14:textId="77777777" w:rsidR="00A23329" w:rsidRPr="006316B2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detailed changes below,</w:t>
            </w:r>
          </w:p>
        </w:tc>
      </w:tr>
      <w:tr w:rsidR="00A23329" w14:paraId="04D6C5E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46A33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0B26A7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18DBF368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725A8D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898D5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testcase</w:t>
            </w:r>
          </w:p>
        </w:tc>
      </w:tr>
      <w:tr w:rsidR="00A23329" w14:paraId="5567E321" w14:textId="77777777" w:rsidTr="002420B5">
        <w:tc>
          <w:tcPr>
            <w:tcW w:w="2694" w:type="dxa"/>
            <w:gridSpan w:val="2"/>
          </w:tcPr>
          <w:p w14:paraId="49158FF5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40862A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985EE7C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15C1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B6451B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11.1.6.NR5GC</w:t>
            </w:r>
          </w:p>
        </w:tc>
      </w:tr>
      <w:tr w:rsidR="00A23329" w14:paraId="59D096BD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1ABE12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FAAD22" w14:textId="77777777" w:rsidR="00A23329" w:rsidRDefault="00A23329" w:rsidP="00A233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60923DC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33C300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CCB7E3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B72D9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C5E0267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8F1AEF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4CA905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B16B17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6625B9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2184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2A2F30" w14:textId="77777777" w:rsidR="00A23329" w:rsidRDefault="00A23329" w:rsidP="00A2332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6124B9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7703A99D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105037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E23C6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34F166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1D9AB0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C43A77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08AB6A2E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EE9B0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7F64E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A0E15C" w14:textId="77777777" w:rsidR="00A23329" w:rsidRDefault="00A23329" w:rsidP="00A233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F243C9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1F6D29" w14:textId="77777777" w:rsidR="00A23329" w:rsidRDefault="00A23329" w:rsidP="00A2332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23329" w14:paraId="1AC796FE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5279A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9CFDF6" w14:textId="77777777" w:rsidR="00A23329" w:rsidRDefault="00A23329" w:rsidP="00A23329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3413BD8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F852D4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E96EF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23329" w:rsidRPr="008863B9" w14:paraId="56A60AD4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A1B253" w14:textId="77777777" w:rsidR="00A23329" w:rsidRPr="008863B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E42E05D" w14:textId="77777777" w:rsidR="00A23329" w:rsidRPr="008863B9" w:rsidRDefault="00A23329" w:rsidP="00A2332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23329" w14:paraId="5B4C4863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A45F3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A5A70" w14:textId="77777777" w:rsidR="00A23329" w:rsidRDefault="00A23329" w:rsidP="00A2332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881E5AB" w14:textId="77777777" w:rsidR="009C10A3" w:rsidRDefault="009C10A3" w:rsidP="009C10A3">
      <w:pPr>
        <w:rPr>
          <w:noProof/>
        </w:rPr>
      </w:pPr>
    </w:p>
    <w:p w14:paraId="4A549395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AE9964" w14:textId="77777777" w:rsidR="009478EE" w:rsidRDefault="009478EE" w:rsidP="009478EE">
      <w:pPr>
        <w:rPr>
          <w:noProof/>
        </w:rPr>
      </w:pPr>
    </w:p>
    <w:p w14:paraId="2A3F5823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9349880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5B250324" w14:textId="77777777" w:rsidR="00B162B7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162B7" w:rsidRPr="00274F92">
        <w:rPr>
          <w:rFonts w:ascii="Arial" w:hAnsi="Arial" w:cs="Arial"/>
          <w:iCs/>
        </w:rPr>
        <w:t>Table of Contents</w:t>
      </w:r>
      <w:r w:rsidR="00B162B7">
        <w:tab/>
      </w:r>
      <w:r w:rsidR="00B162B7">
        <w:fldChar w:fldCharType="begin"/>
      </w:r>
      <w:r w:rsidR="00B162B7">
        <w:instrText xml:space="preserve"> PAGEREF _Toc93498809 \h </w:instrText>
      </w:r>
      <w:r w:rsidR="00B162B7">
        <w:fldChar w:fldCharType="separate"/>
      </w:r>
      <w:r w:rsidR="00B162B7">
        <w:t>3</w:t>
      </w:r>
      <w:r w:rsidR="00B162B7">
        <w:fldChar w:fldCharType="end"/>
      </w:r>
    </w:p>
    <w:p w14:paraId="35F66068" w14:textId="77777777" w:rsidR="00B162B7" w:rsidRDefault="00B162B7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274F92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274F9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_Toc93498810 \h </w:instrText>
      </w:r>
      <w:r>
        <w:fldChar w:fldCharType="separate"/>
      </w:r>
      <w:r>
        <w:t>3</w:t>
      </w:r>
      <w:r>
        <w:fldChar w:fldCharType="end"/>
      </w:r>
    </w:p>
    <w:p w14:paraId="47DD57F0" w14:textId="77777777" w:rsidR="00B162B7" w:rsidRDefault="00B162B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4F92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4F92">
        <w:rPr>
          <w:rFonts w:cs="Arial"/>
          <w:b/>
          <w:color w:val="000000"/>
          <w:lang w:eastAsia="en-GB"/>
        </w:rPr>
        <w:t xml:space="preserve">Correction to </w:t>
      </w:r>
      <w:r w:rsidRPr="00274F9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274F92">
        <w:rPr>
          <w:b/>
        </w:rPr>
        <w:t>fl_TC_11_1_6_NR5GC_TestBody</w:t>
      </w:r>
      <w:r>
        <w:tab/>
      </w:r>
      <w:r>
        <w:fldChar w:fldCharType="begin"/>
      </w:r>
      <w:r>
        <w:instrText xml:space="preserve"> PAGEREF _Toc93498811 \h </w:instrText>
      </w:r>
      <w:r>
        <w:fldChar w:fldCharType="separate"/>
      </w:r>
      <w:r>
        <w:t>3</w:t>
      </w:r>
      <w:r>
        <w:fldChar w:fldCharType="end"/>
      </w:r>
    </w:p>
    <w:p w14:paraId="11836A15" w14:textId="77777777" w:rsidR="00B162B7" w:rsidRDefault="00B162B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274F92">
        <w:rPr>
          <w:rFonts w:cs="Arial"/>
          <w:b/>
          <w:lang w:eastAsia="en-GB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274F92">
        <w:rPr>
          <w:rFonts w:cs="Arial"/>
          <w:b/>
          <w:color w:val="000000"/>
          <w:lang w:eastAsia="en-GB"/>
        </w:rPr>
        <w:t xml:space="preserve">Correction to </w:t>
      </w:r>
      <w:r w:rsidRPr="00274F92">
        <w:rPr>
          <w:rFonts w:cs="Arial"/>
          <w:b/>
          <w:bCs/>
          <w:color w:val="000000"/>
          <w:lang w:val="en-US" w:eastAsia="en-GB"/>
        </w:rPr>
        <w:t xml:space="preserve">function </w:t>
      </w:r>
      <w:r w:rsidRPr="00274F92">
        <w:rPr>
          <w:b/>
        </w:rPr>
        <w:t>fl_TC_11_1_6_NR5GC_EUTRA_TestBody</w:t>
      </w:r>
      <w:r>
        <w:tab/>
      </w:r>
      <w:r>
        <w:fldChar w:fldCharType="begin"/>
      </w:r>
      <w:r>
        <w:instrText xml:space="preserve"> PAGEREF _Toc93498812 \h </w:instrText>
      </w:r>
      <w:r>
        <w:fldChar w:fldCharType="separate"/>
      </w:r>
      <w:r>
        <w:t>6</w:t>
      </w:r>
      <w:r>
        <w:fldChar w:fldCharType="end"/>
      </w:r>
    </w:p>
    <w:p w14:paraId="79895D93" w14:textId="77777777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25D7C837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" w:name="_Toc122434488"/>
      <w:bookmarkStart w:id="2" w:name="_Toc295288959"/>
      <w:bookmarkStart w:id="3" w:name="_Toc93498810"/>
      <w:r w:rsidRPr="00854C55">
        <w:rPr>
          <w:b/>
        </w:rPr>
        <w:t>Corrections required</w:t>
      </w:r>
      <w:bookmarkEnd w:id="1"/>
      <w:bookmarkEnd w:id="2"/>
      <w:bookmarkEnd w:id="3"/>
    </w:p>
    <w:p w14:paraId="6228AA8A" w14:textId="77777777" w:rsidR="005D27CA" w:rsidRDefault="005D27CA" w:rsidP="000F5876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4" w:name="_Toc93498811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1E3D37">
        <w:rPr>
          <w:rFonts w:cs="Arial"/>
          <w:b/>
          <w:bCs/>
          <w:color w:val="000000"/>
          <w:lang w:val="en-US" w:eastAsia="en-GB"/>
        </w:rPr>
        <w:t>functi</w:t>
      </w:r>
      <w:r w:rsidR="001E3D37"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B04F28" w:rsidRPr="00B04F28">
        <w:rPr>
          <w:b/>
          <w:noProof/>
        </w:rPr>
        <w:t>fl_TC_11_1_6_NR5GC_TestBody</w:t>
      </w:r>
      <w:bookmarkEnd w:id="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RPr="00C517D8" w14:paraId="6042111D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351B0" w14:textId="77777777"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B9CF" w14:textId="77777777" w:rsidR="005D27CA" w:rsidRPr="00742923" w:rsidRDefault="00B04F28" w:rsidP="00426FCD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04F28">
              <w:rPr>
                <w:noProof/>
                <w:lang w:val="de-DE"/>
              </w:rPr>
              <w:t>fl_TC_11_1_6_NR5GC_TestBody</w:t>
            </w:r>
          </w:p>
        </w:tc>
      </w:tr>
      <w:tr w:rsidR="00FA485A" w14:paraId="4015E179" w14:textId="77777777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77A59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88FE" w14:textId="77777777" w:rsidR="007B32CE" w:rsidRDefault="007B32CE" w:rsidP="007B3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fl_TC_11_1_6_NR5GC_TestBody</w:t>
            </w:r>
            <w:r>
              <w:rPr>
                <w:noProof/>
              </w:rPr>
              <w:t>, after Step 6 the Pdu session info list needs to be sent to Eutra. Also the NR Freq list should be sent to Eutra. This is missing.</w:t>
            </w:r>
          </w:p>
          <w:p w14:paraId="52BD37E3" w14:textId="77777777" w:rsidR="00FA485A" w:rsidRPr="00AD4ADA" w:rsidRDefault="00997F66" w:rsidP="00997F66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FA485A" w14:paraId="2FD4CC99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7A8EA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D732" w14:textId="77777777" w:rsidR="007B32CE" w:rsidRDefault="007B32CE" w:rsidP="007B32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function </w:t>
            </w:r>
            <w:r w:rsidRPr="007C0CD3">
              <w:rPr>
                <w:noProof/>
              </w:rPr>
              <w:t>fl_TC_11_1_6_NR5GC_TestBody</w:t>
            </w:r>
            <w:r>
              <w:rPr>
                <w:noProof/>
              </w:rPr>
              <w:t xml:space="preserve">, called functions </w:t>
            </w:r>
            <w:r w:rsidRPr="007C0CD3">
              <w:rPr>
                <w:noProof/>
              </w:rPr>
              <w:t>f_NR5GC_SendPduSessionInfoListToEUTRA</w:t>
            </w:r>
            <w:r>
              <w:rPr>
                <w:noProof/>
              </w:rPr>
              <w:t xml:space="preserve"> and </w:t>
            </w:r>
            <w:r w:rsidRPr="007C0CD3">
              <w:rPr>
                <w:noProof/>
              </w:rPr>
              <w:t>f_NR5GC_IRAT_UECapabilityTransfer</w:t>
            </w:r>
            <w:r>
              <w:rPr>
                <w:noProof/>
              </w:rPr>
              <w:t xml:space="preserve"> after calling function </w:t>
            </w:r>
            <w:r w:rsidRPr="007C0CD3">
              <w:rPr>
                <w:noProof/>
              </w:rPr>
              <w:t>f_NR5GC_Send_GutiParametersToEUTRA</w:t>
            </w:r>
            <w:r>
              <w:rPr>
                <w:noProof/>
              </w:rPr>
              <w:t>.</w:t>
            </w:r>
          </w:p>
          <w:p w14:paraId="53279039" w14:textId="77777777" w:rsidR="00FA485A" w:rsidRPr="001124B3" w:rsidRDefault="00FA485A" w:rsidP="00997F66">
            <w:pPr>
              <w:pStyle w:val="CRCoverPage"/>
              <w:spacing w:after="0"/>
              <w:rPr>
                <w:noProof/>
              </w:rPr>
            </w:pPr>
          </w:p>
        </w:tc>
      </w:tr>
      <w:tr w:rsidR="00FA485A" w14:paraId="7476B36B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E705" w14:textId="77777777"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71B3" w14:textId="77777777" w:rsidR="00FA485A" w:rsidRPr="00CC39F9" w:rsidRDefault="00997F66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</w:t>
            </w:r>
            <w:r w:rsidR="007B32CE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220349" w14:paraId="5C0B5B7F" w14:textId="77777777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E1672" w14:textId="77777777"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CF94" w14:textId="00E54D76" w:rsidR="00220349" w:rsidRDefault="0037094F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3AC20535" w14:textId="77777777"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14:paraId="404E9593" w14:textId="77777777"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5D27CA" w:rsidRPr="00CD057D" w14:paraId="2679A2B1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D01A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function fl_TC_11_1_6_NR5GC_TestBody() runs on NR5GC_PTC</w:t>
            </w:r>
          </w:p>
          <w:p w14:paraId="50C4D73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A81C66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4FA63530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6535A5D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(nr_Cell1);</w:t>
            </w:r>
          </w:p>
          <w:p w14:paraId="36BE7927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(present)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f_NG_S_TMSI2MobileIdentity(omit,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43A9F1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17F5171C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FreqBandList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v_NR_FreqList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30844F09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v_NRBandInd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5ED8D92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00F4838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55255C7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Paging message on NR Cell 1</w:t>
            </w:r>
          </w:p>
          <w:p w14:paraId="62B1671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4ACBE4B8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12561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97E6642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6125D60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38FD10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3F52221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4CF31A42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cs_NAS_KeySetIdentifier_lv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2543358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1E68ACC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14:paraId="30B8D4A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*/*?*/)) {//WA#11.1.6_Correction_1.3</w:t>
            </w:r>
          </w:p>
          <w:p w14:paraId="3DC34218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(__FILE__, __LINE__, "Service Request Message Failed");</w:t>
            </w:r>
          </w:p>
          <w:p w14:paraId="06CB5F60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43169262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53FA8F6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 //WA#R5s211708</w:t>
            </w:r>
          </w:p>
          <w:p w14:paraId="4E5BEEB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7E16780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5A"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5D4C79D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 //@sic R5-210133 sic@</w:t>
            </w:r>
          </w:p>
          <w:p w14:paraId="59EBB706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("Change Power Level"));  // @sic R5-216190 sic@</w:t>
            </w:r>
          </w:p>
          <w:p w14:paraId="42D953AC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6BB5F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D2FAAD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message (IE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including EUTRA cell).</w:t>
            </w:r>
          </w:p>
          <w:p w14:paraId="78B95D68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cs_NR_RedirectedCarrierInfoToEUTRA(v_CoOrd_SysInfo.Eutra[0].Arfcn);</w:t>
            </w:r>
          </w:p>
          <w:p w14:paraId="7A41492D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cs_38508_RRCRelease(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14:paraId="35A140D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))); // @sic R5s210662 sic@</w:t>
            </w:r>
          </w:p>
          <w:p w14:paraId="0641CEA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(nr_Cell1)); // @sic R5s210662 sic@</w:t>
            </w:r>
          </w:p>
          <w:p w14:paraId="25A0AB64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FDBD7F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Send authentication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paramters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4FF836B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f_NR5GC_Send_GutiParametersToEUTRA(nr_Cell1);    </w:t>
            </w:r>
          </w:p>
          <w:p w14:paraId="00587948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5D316E5C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(EUTRA, "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4C63A9E5" w14:textId="77777777" w:rsidR="00742923" w:rsidRPr="00432F3D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23631461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14:paraId="2B1189EF" w14:textId="77777777"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5D27CA" w:rsidRPr="00CD057D" w14:paraId="4978C942" w14:textId="77777777" w:rsidTr="008D58A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4E3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function fl_TC_11_1_6_NR5GC_TestBody() runs on NR5GC_PTC</w:t>
            </w:r>
          </w:p>
          <w:p w14:paraId="29F7981C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1A93401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EUTRA_NR_CoOrd_SysInfo_Type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f_EUTRA_NR_WaitForCoOrd_SysInfo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(EUTRA);</w:t>
            </w:r>
          </w:p>
          <w:p w14:paraId="1E0F7F7D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NG_NAS_MSG_Indication_Type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539AA7E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NG_NAS_GutiParameters_Type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f_NR5GC_CellInfo_GetGutiParameters (nr_Cell1);</w:t>
            </w:r>
          </w:p>
          <w:p w14:paraId="6F289D1D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(present)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NG_MobileIdentity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f_NG_S_TMSI2MobileIdentity(omit,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v_GutiParams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04204AF7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65E888B8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FreqBandList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v_NR_FreqList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24D1F46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v_NRBandInd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f_NR_CellInfo_GetBandIndicator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14:paraId="2598F88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83B506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6FC4A0C9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 Paging message on NR Cell 1</w:t>
            </w:r>
          </w:p>
          <w:p w14:paraId="655937B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f_NR_Paging_Def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(nr_Cell1, RRC_IDLE);</w:t>
            </w:r>
          </w:p>
          <w:p w14:paraId="2ABBCC6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9CC870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3-4"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76C2155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f_NR_RRC_ConnEst_DefWithNas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?);</w:t>
            </w:r>
          </w:p>
          <w:p w14:paraId="0EB90A8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D61909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0F8B645C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f_Check_NG_ServiceReqMsg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v_ReceivedMsg.Pdu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7195DB16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cs_NAS_KeySetIdentifier_lv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f_NR_SecurityKSIamf_Get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(),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tsc_NasKsi_NativeSecurityContext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),</w:t>
            </w:r>
          </w:p>
          <w:p w14:paraId="1D02C7A4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v_S_TMSI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14:paraId="0EB1A0B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?,</w:t>
            </w:r>
          </w:p>
          <w:p w14:paraId="4F705B69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-, */*?*/)) {//WA#11.1.6_Correction_1.3</w:t>
            </w:r>
          </w:p>
          <w:p w14:paraId="246FA270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f_NR_SetVerdictFailOrInconc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(__FILE__, __LINE__, "Service Request Message Failed");</w:t>
            </w:r>
          </w:p>
          <w:p w14:paraId="69B76D9D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CF5127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20D1ADA1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f_NR_RRC_ActivateSecurity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v_ReceivedMsg.SecurityProtection.NasCount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); //WA#R5s211708</w:t>
            </w:r>
          </w:p>
          <w:p w14:paraId="26FEC9E3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793DF7C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 5A"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1EF15F9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(nr_Cell1, tsc_NR_ServingCellSSS_EPRE_FR1, tsc_NR_ServingCellSSS_EPRE_FR2); //@sic R5-210133 sic@</w:t>
            </w:r>
          </w:p>
          <w:p w14:paraId="2CED82B2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f_EUTRA_NR_SendCoOrd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(EUTRA,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cms_EUTRA_NR_Trigger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("Change Power Level"));  // @sic R5-216190 sic@</w:t>
            </w:r>
          </w:p>
          <w:p w14:paraId="2EBBA1C9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F3A5B8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6"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14:paraId="2CD757FD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RRCRelease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message (IE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including EUTRA cell).</w:t>
            </w:r>
          </w:p>
          <w:p w14:paraId="5C57530F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:= cs_NR_RedirectedCarrierInfoToEUTRA(v_CoOrd_SysInfo.Eutra[0].Arfcn);</w:t>
            </w:r>
          </w:p>
          <w:p w14:paraId="1D1A5199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(cas_NR_SRB1_RrcPdu_REQ(nr_Cell1, -, cs_38508_RRCRelease(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, -,</w:t>
            </w:r>
          </w:p>
          <w:p w14:paraId="15B92AAF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v_RedirectedCarrierInfo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))); // @sic R5s210662 sic@</w:t>
            </w:r>
          </w:p>
          <w:p w14:paraId="7BA735B7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f_NR_RRCRelease_Local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(nr_Cell1,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(nr_Cell1)); // @sic R5s210662 sic@</w:t>
            </w:r>
          </w:p>
          <w:p w14:paraId="58C4ABE2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C02E76E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// Send authentication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paramters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to EUTRA</w:t>
            </w:r>
          </w:p>
          <w:p w14:paraId="667510C5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f_NR5GC_Send_GutiParametersToEUTRA(nr_Cell1);</w:t>
            </w:r>
          </w:p>
          <w:p w14:paraId="34113D0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5FA2EB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B04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f_NR5GC_SendPduSessionInfoListToEUTRA(); //WA#11_1_6 </w:t>
            </w:r>
          </w:p>
          <w:p w14:paraId="33F9D5A2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f_NR5GC_IRAT_UECapabilityTransfer(nr_Cell1);//WA#11_1_6</w:t>
            </w: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12856D8A" w14:textId="77777777" w:rsidR="00B04F28" w:rsidRPr="00B04F28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f_EUTRA_NR_WaitForCoOrd_Trigger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(EUTRA, "</w:t>
            </w:r>
            <w:proofErr w:type="spellStart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Postamble</w:t>
            </w:r>
            <w:proofErr w:type="spellEnd"/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>");</w:t>
            </w:r>
          </w:p>
          <w:p w14:paraId="23C7F7C3" w14:textId="77777777" w:rsidR="00742923" w:rsidRPr="00486BAD" w:rsidRDefault="00B04F28" w:rsidP="00B04F2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04F28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39CDC584" w14:textId="77777777" w:rsidR="00134973" w:rsidRDefault="00134973" w:rsidP="00134973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3498812"/>
      <w:r w:rsidRPr="00B52828">
        <w:rPr>
          <w:rFonts w:cs="Arial"/>
          <w:b/>
          <w:color w:val="000000"/>
          <w:lang w:eastAsia="en-GB"/>
        </w:rPr>
        <w:lastRenderedPageBreak/>
        <w:t xml:space="preserve">Correction to </w:t>
      </w:r>
      <w:r>
        <w:rPr>
          <w:rFonts w:cs="Arial"/>
          <w:b/>
          <w:bCs/>
          <w:color w:val="000000"/>
          <w:lang w:val="en-US" w:eastAsia="en-GB"/>
        </w:rPr>
        <w:t>functi</w:t>
      </w:r>
      <w:r w:rsidRPr="00BF2A0A">
        <w:rPr>
          <w:rFonts w:cs="Arial"/>
          <w:b/>
          <w:bCs/>
          <w:color w:val="000000"/>
          <w:lang w:val="en-US" w:eastAsia="en-GB"/>
        </w:rPr>
        <w:t xml:space="preserve">on </w:t>
      </w:r>
      <w:r w:rsidR="00652645" w:rsidRPr="00652645">
        <w:rPr>
          <w:b/>
          <w:noProof/>
        </w:rPr>
        <w:t>fl_TC_11_1_6_NR5GC_EUTRA_TestBody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134973" w:rsidRPr="00C517D8" w14:paraId="0C6398FC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18F2" w14:textId="77777777" w:rsidR="00134973" w:rsidRDefault="00134973" w:rsidP="008B2F5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B40A" w14:textId="77777777" w:rsidR="00134973" w:rsidRPr="00134973" w:rsidRDefault="00652645" w:rsidP="008B2F5E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652645">
              <w:rPr>
                <w:noProof/>
              </w:rPr>
              <w:t>fl_TC_11_1_6_NR5GC_EUTRA_TestBody</w:t>
            </w:r>
          </w:p>
        </w:tc>
      </w:tr>
      <w:tr w:rsidR="00134973" w14:paraId="06A3F8C9" w14:textId="77777777" w:rsidTr="008B2F5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0BB9C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520" w14:textId="77777777" w:rsidR="00E839E7" w:rsidRDefault="00E839E7" w:rsidP="00E83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 of function </w:t>
            </w:r>
            <w:r w:rsidRPr="00144A12">
              <w:rPr>
                <w:noProof/>
              </w:rPr>
              <w:t>fl_TC_11_1_6_NR5GC_EUTRA_TestBody</w:t>
            </w:r>
            <w:r>
              <w:rPr>
                <w:noProof/>
              </w:rPr>
              <w:t xml:space="preserve">, timer t_Wait should be started before the alt statement. </w:t>
            </w:r>
          </w:p>
          <w:p w14:paraId="10B4E438" w14:textId="77777777" w:rsidR="00134973" w:rsidRPr="00AD4ADA" w:rsidRDefault="00134973" w:rsidP="008B2F5E">
            <w:pPr>
              <w:pStyle w:val="CRCoverPage"/>
              <w:spacing w:after="0"/>
            </w:pPr>
            <w:r>
              <w:rPr>
                <w:noProof/>
              </w:rPr>
              <w:t>This needs to be fixed.</w:t>
            </w:r>
          </w:p>
        </w:tc>
      </w:tr>
      <w:tr w:rsidR="00134973" w14:paraId="0DFADDFC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BF296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4DD8" w14:textId="77777777" w:rsidR="00E839E7" w:rsidRDefault="00E839E7" w:rsidP="00E83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Started the timer t_wait after call to function </w:t>
            </w:r>
            <w:r w:rsidRPr="0075134E">
              <w:rPr>
                <w:noProof/>
              </w:rPr>
              <w:t>fl_TAUReject_AttachWithoutN26</w:t>
            </w:r>
          </w:p>
          <w:p w14:paraId="784519C7" w14:textId="77777777" w:rsidR="00134973" w:rsidRPr="001124B3" w:rsidRDefault="00E839E7" w:rsidP="00E839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detailed changes below,</w:t>
            </w:r>
          </w:p>
        </w:tc>
      </w:tr>
      <w:tr w:rsidR="00134973" w14:paraId="3FC02F7B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2B53B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8A7A" w14:textId="77777777" w:rsidR="00134973" w:rsidRPr="00CC39F9" w:rsidRDefault="00134973" w:rsidP="008B2F5E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EPS_Fallback_NR5GC_</w:t>
            </w:r>
            <w:r w:rsidR="00447337">
              <w:rPr>
                <w:rFonts w:ascii="Arial" w:hAnsi="Arial" w:cs="Arial"/>
                <w:lang w:eastAsia="en-GB"/>
              </w:rPr>
              <w:t>EUTRA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134973" w14:paraId="55B32070" w14:textId="77777777" w:rsidTr="008B2F5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4E43" w14:textId="77777777" w:rsidR="00134973" w:rsidRDefault="00134973" w:rsidP="008B2F5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2C3F" w14:textId="093B663D" w:rsidR="00134973" w:rsidRDefault="00BF4C2C" w:rsidP="008B2F5E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53F04154" w14:textId="77777777" w:rsidR="00134973" w:rsidRDefault="00134973" w:rsidP="00134973">
      <w:pPr>
        <w:spacing w:after="0"/>
        <w:rPr>
          <w:rFonts w:ascii="Arial" w:hAnsi="Arial"/>
          <w:b/>
          <w:lang w:eastAsia="en-GB"/>
        </w:rPr>
      </w:pPr>
    </w:p>
    <w:p w14:paraId="430708C9" w14:textId="77777777" w:rsidR="00134973" w:rsidRDefault="00134973" w:rsidP="00134973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4"/>
      </w:tblGrid>
      <w:tr w:rsidR="00134973" w:rsidRPr="00CD057D" w14:paraId="1D02E617" w14:textId="77777777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D59E" w14:textId="77777777" w:rsidR="00134973" w:rsidRDefault="00652645" w:rsidP="007C123D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2257FCFF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f_EUTRA38_SetCellPower(eutra_Cell1,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4917A03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C02817B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fl_TAUReject_AttachWithoutN26 ();</w:t>
            </w:r>
          </w:p>
          <w:p w14:paraId="072E34F6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2B27CCA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alt { //WA#R5s211708</w:t>
            </w:r>
          </w:p>
          <w:p w14:paraId="646A066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(car_SRB2_NasPdu_IND(eutra_Cell1,</w:t>
            </w:r>
          </w:p>
          <w:p w14:paraId="52859AE1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6A93794F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6A1C828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788750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f_EUTRA38_MultiPDN_EstablishAdditionalPDN_Step2(eutra_Cell1, v_ReceivedAsp.Signalling.Nas[0].Pdu.Msg.pDN_CONNECTIVITY_REQUEST);</w:t>
            </w:r>
          </w:p>
          <w:p w14:paraId="48FF81B6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14:paraId="0D20050D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206E86B6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B32B66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738D6A48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13334192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06749CB" w14:textId="77777777" w:rsid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0586BCBA" w14:textId="77777777" w:rsidR="00652645" w:rsidRPr="00432F3D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1341D4E1" w14:textId="77777777"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</w:p>
    <w:p w14:paraId="5F906B04" w14:textId="77777777" w:rsidR="00134973" w:rsidRPr="00CD057D" w:rsidRDefault="00134973" w:rsidP="00134973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134973" w:rsidRPr="00CD057D" w14:paraId="0D041074" w14:textId="77777777" w:rsidTr="008B2F5E">
        <w:tc>
          <w:tcPr>
            <w:tcW w:w="9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69E5" w14:textId="77777777" w:rsid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  <w:p w14:paraId="6DF9502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f_EUTRA38_SetCellPower(eutra_Cell1,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tsc_Suitable_NeighbourIntraFreq_CellRS_EPRE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085D453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2F1EEF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fl_TAUReject_AttachWithoutN26 ();</w:t>
            </w:r>
          </w:p>
          <w:p w14:paraId="1FC2AC2A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t_wait.start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;  //WA#11.1.6</w:t>
            </w:r>
          </w:p>
          <w:p w14:paraId="0A538C1F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alt { //WA#R5s211708</w:t>
            </w:r>
          </w:p>
          <w:p w14:paraId="423331F7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(car_SRB2_NasPdu_IND(eutra_Cell1,</w:t>
            </w:r>
          </w:p>
          <w:p w14:paraId="4110AD1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cr_NAS_Indication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tsc_SHT_IntegrityProtected_Ciphered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, cr_PDN_CONNECTIVITY_REQUEST_N1ToS1(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tsc_PdnRequest_Handover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, ?)))) -&gt; value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v_ReceivedAsp</w:t>
            </w:r>
            <w:proofErr w:type="spellEnd"/>
          </w:p>
          <w:p w14:paraId="37CE3051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7C2053C9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</w: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ab/>
              <w:t xml:space="preserve">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t_wait.stop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14:paraId="7F3B4758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:= f_EUTRA38_MultiPDN_EstablishAdditionalPDN_Step2(eutra_Cell1, v_ReceivedAsp.Signalling.Nas[0].Pdu.Msg.pDN_CONNECTIVITY_REQUEST);</w:t>
            </w:r>
          </w:p>
          <w:p w14:paraId="202CE897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a_EUTRA_IdleUpdated_ConnectToAdditionalPDN_Step3(eutra_Cell1);</w:t>
            </w:r>
          </w:p>
          <w:p w14:paraId="75E3B8CD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  a_EUTRA38_MultiPDN_ConnectToAdditionalPDN_Step4(eutra_Cell1,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v_EpsBearerId</w:t>
            </w:r>
            <w:proofErr w:type="spellEnd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3C358968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CE53B36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[] </w:t>
            </w:r>
            <w:proofErr w:type="spellStart"/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>t_wait.timeout</w:t>
            </w:r>
            <w:proofErr w:type="spellEnd"/>
          </w:p>
          <w:p w14:paraId="311D7E0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5379A73E" w14:textId="77777777" w:rsidR="00652645" w:rsidRP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11CC49" w14:textId="77777777" w:rsidR="00652645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52645">
              <w:rPr>
                <w:rFonts w:ascii="Courier New" w:hAnsi="Courier New" w:cs="Courier New"/>
                <w:color w:val="000000"/>
                <w:lang w:eastAsia="de-DE"/>
              </w:rPr>
              <w:t xml:space="preserve">     }</w:t>
            </w:r>
          </w:p>
          <w:p w14:paraId="2ED719C3" w14:textId="77777777" w:rsidR="00134973" w:rsidRPr="00486BAD" w:rsidRDefault="00652645" w:rsidP="0065264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>&lt;&lt;SKIPPED CODE&gt;&gt;</w:t>
            </w:r>
          </w:p>
        </w:tc>
      </w:tr>
    </w:tbl>
    <w:p w14:paraId="6FF7F7F9" w14:textId="77777777" w:rsidR="00F96833" w:rsidRDefault="00F96833" w:rsidP="0013497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3F8CD" w14:textId="77777777" w:rsidR="00AD7185" w:rsidRDefault="00AD7185">
      <w:r>
        <w:separator/>
      </w:r>
    </w:p>
  </w:endnote>
  <w:endnote w:type="continuationSeparator" w:id="0">
    <w:p w14:paraId="14741ED1" w14:textId="77777777" w:rsidR="00AD7185" w:rsidRDefault="00AD7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0FC06" w14:textId="77777777" w:rsidR="00AD7185" w:rsidRDefault="00AD7185">
      <w:r>
        <w:separator/>
      </w:r>
    </w:p>
  </w:footnote>
  <w:footnote w:type="continuationSeparator" w:id="0">
    <w:p w14:paraId="57AC71E2" w14:textId="77777777" w:rsidR="00AD7185" w:rsidRDefault="00AD7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7CE79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660FAD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694A6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7453DA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28A"/>
    <w:rsid w:val="000136A3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E7D"/>
    <w:rsid w:val="0005014E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104F"/>
    <w:rsid w:val="000C5A98"/>
    <w:rsid w:val="000C6598"/>
    <w:rsid w:val="000C72FB"/>
    <w:rsid w:val="000D2446"/>
    <w:rsid w:val="000D2BD3"/>
    <w:rsid w:val="000D40AB"/>
    <w:rsid w:val="000E07FB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4973"/>
    <w:rsid w:val="0013630B"/>
    <w:rsid w:val="00136690"/>
    <w:rsid w:val="001373AB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CFC"/>
    <w:rsid w:val="00173835"/>
    <w:rsid w:val="001748D6"/>
    <w:rsid w:val="00183F58"/>
    <w:rsid w:val="001860F5"/>
    <w:rsid w:val="001901A2"/>
    <w:rsid w:val="00192C46"/>
    <w:rsid w:val="00193020"/>
    <w:rsid w:val="0019670B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2AF9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4DB9"/>
    <w:rsid w:val="002B4E18"/>
    <w:rsid w:val="002B5741"/>
    <w:rsid w:val="002C7E01"/>
    <w:rsid w:val="002D16DD"/>
    <w:rsid w:val="002D607D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6378"/>
    <w:rsid w:val="003328F3"/>
    <w:rsid w:val="0033294A"/>
    <w:rsid w:val="00341766"/>
    <w:rsid w:val="00341F6F"/>
    <w:rsid w:val="00342D98"/>
    <w:rsid w:val="0034341E"/>
    <w:rsid w:val="00343CD7"/>
    <w:rsid w:val="00345383"/>
    <w:rsid w:val="00346D77"/>
    <w:rsid w:val="003556DC"/>
    <w:rsid w:val="003609EF"/>
    <w:rsid w:val="003614D1"/>
    <w:rsid w:val="0036231A"/>
    <w:rsid w:val="0036605D"/>
    <w:rsid w:val="00366971"/>
    <w:rsid w:val="0037094F"/>
    <w:rsid w:val="00370FAB"/>
    <w:rsid w:val="00374C64"/>
    <w:rsid w:val="00374DD4"/>
    <w:rsid w:val="00375BB0"/>
    <w:rsid w:val="003764EC"/>
    <w:rsid w:val="0038028D"/>
    <w:rsid w:val="003806A7"/>
    <w:rsid w:val="00380CAD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C2766"/>
    <w:rsid w:val="003C6AD0"/>
    <w:rsid w:val="003D1466"/>
    <w:rsid w:val="003D5C48"/>
    <w:rsid w:val="003E1A36"/>
    <w:rsid w:val="003E33B8"/>
    <w:rsid w:val="003E51C2"/>
    <w:rsid w:val="003E74A0"/>
    <w:rsid w:val="003F3287"/>
    <w:rsid w:val="003F6B3D"/>
    <w:rsid w:val="00401946"/>
    <w:rsid w:val="004036A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6753"/>
    <w:rsid w:val="005A320F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326F"/>
    <w:rsid w:val="00613D6B"/>
    <w:rsid w:val="00616335"/>
    <w:rsid w:val="00617D68"/>
    <w:rsid w:val="00620F69"/>
    <w:rsid w:val="00621188"/>
    <w:rsid w:val="006257ED"/>
    <w:rsid w:val="00625935"/>
    <w:rsid w:val="00626779"/>
    <w:rsid w:val="00626811"/>
    <w:rsid w:val="006316B2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4EF9"/>
    <w:rsid w:val="0072522A"/>
    <w:rsid w:val="0073208D"/>
    <w:rsid w:val="00735405"/>
    <w:rsid w:val="0073742E"/>
    <w:rsid w:val="007374F7"/>
    <w:rsid w:val="0073773F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46AB"/>
    <w:rsid w:val="007834DD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504B"/>
    <w:rsid w:val="007B512A"/>
    <w:rsid w:val="007C0A23"/>
    <w:rsid w:val="007C0CD3"/>
    <w:rsid w:val="007C123D"/>
    <w:rsid w:val="007C13F4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73EA"/>
    <w:rsid w:val="00931590"/>
    <w:rsid w:val="00932792"/>
    <w:rsid w:val="009329ED"/>
    <w:rsid w:val="00932A85"/>
    <w:rsid w:val="0093355C"/>
    <w:rsid w:val="00934196"/>
    <w:rsid w:val="00937A61"/>
    <w:rsid w:val="00941845"/>
    <w:rsid w:val="009418D9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262E"/>
    <w:rsid w:val="00966D6E"/>
    <w:rsid w:val="00973015"/>
    <w:rsid w:val="00974F0C"/>
    <w:rsid w:val="009777D9"/>
    <w:rsid w:val="00980F70"/>
    <w:rsid w:val="00982DFC"/>
    <w:rsid w:val="00985613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B50"/>
    <w:rsid w:val="009B5164"/>
    <w:rsid w:val="009C1018"/>
    <w:rsid w:val="009C10A3"/>
    <w:rsid w:val="009C159B"/>
    <w:rsid w:val="009C22FE"/>
    <w:rsid w:val="009C4C52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D81"/>
    <w:rsid w:val="00A00487"/>
    <w:rsid w:val="00A043C8"/>
    <w:rsid w:val="00A04D2F"/>
    <w:rsid w:val="00A0746C"/>
    <w:rsid w:val="00A11801"/>
    <w:rsid w:val="00A118F7"/>
    <w:rsid w:val="00A12FBC"/>
    <w:rsid w:val="00A1776F"/>
    <w:rsid w:val="00A22308"/>
    <w:rsid w:val="00A230E4"/>
    <w:rsid w:val="00A23329"/>
    <w:rsid w:val="00A246B6"/>
    <w:rsid w:val="00A27D3B"/>
    <w:rsid w:val="00A31D14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256C"/>
    <w:rsid w:val="00AC3A3B"/>
    <w:rsid w:val="00AC5820"/>
    <w:rsid w:val="00AC6599"/>
    <w:rsid w:val="00AD1CD8"/>
    <w:rsid w:val="00AD4ADA"/>
    <w:rsid w:val="00AD7185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40B1"/>
    <w:rsid w:val="00BC79E3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4C2C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7A7D"/>
    <w:rsid w:val="00C1082F"/>
    <w:rsid w:val="00C10D23"/>
    <w:rsid w:val="00C15555"/>
    <w:rsid w:val="00C2152F"/>
    <w:rsid w:val="00C23C46"/>
    <w:rsid w:val="00C24416"/>
    <w:rsid w:val="00C259BF"/>
    <w:rsid w:val="00C30A15"/>
    <w:rsid w:val="00C319E3"/>
    <w:rsid w:val="00C32AB2"/>
    <w:rsid w:val="00C32E73"/>
    <w:rsid w:val="00C34763"/>
    <w:rsid w:val="00C4494A"/>
    <w:rsid w:val="00C4522A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69ED"/>
    <w:rsid w:val="00C77298"/>
    <w:rsid w:val="00C777F8"/>
    <w:rsid w:val="00C8315C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318A0"/>
    <w:rsid w:val="00E32E48"/>
    <w:rsid w:val="00E34898"/>
    <w:rsid w:val="00E37029"/>
    <w:rsid w:val="00E44BE1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DEB"/>
    <w:rsid w:val="00E74273"/>
    <w:rsid w:val="00E75AF3"/>
    <w:rsid w:val="00E777D7"/>
    <w:rsid w:val="00E77B87"/>
    <w:rsid w:val="00E814FE"/>
    <w:rsid w:val="00E839E7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67B9"/>
    <w:rsid w:val="00F919AF"/>
    <w:rsid w:val="00F95DCB"/>
    <w:rsid w:val="00F96833"/>
    <w:rsid w:val="00FA1F4E"/>
    <w:rsid w:val="00FA2C28"/>
    <w:rsid w:val="00FA2F4F"/>
    <w:rsid w:val="00FA485A"/>
    <w:rsid w:val="00FB2D1A"/>
    <w:rsid w:val="00FB3AFC"/>
    <w:rsid w:val="00FB4454"/>
    <w:rsid w:val="00FB598F"/>
    <w:rsid w:val="00FB6386"/>
    <w:rsid w:val="00FB7ED8"/>
    <w:rsid w:val="00FC3A1C"/>
    <w:rsid w:val="00FC3E53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941"/>
    <w:rsid w:val="00FE73A4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D79C038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264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8</Pages>
  <Words>1692</Words>
  <Characters>9648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2022-01-28T16:18:00Z</dcterms:created>
  <dcterms:modified xsi:type="dcterms:W3CDTF">2022-01-28T16:19:00Z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