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1B5BE" w14:textId="77777777" w:rsidR="00E53C95" w:rsidRDefault="00E53C95" w:rsidP="00E53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R5s220197</w:t>
        </w:r>
      </w:fldSimple>
    </w:p>
    <w:p w14:paraId="2F15E57C" w14:textId="77777777" w:rsidR="00E53C95" w:rsidRDefault="00E53C95" w:rsidP="00E53C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3C95" w14:paraId="19754413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18702" w14:textId="77777777" w:rsidR="00E53C95" w:rsidRDefault="00E53C95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53C95" w14:paraId="0E956F76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1598E" w14:textId="77777777" w:rsidR="00E53C95" w:rsidRDefault="00E53C95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3C95" w14:paraId="0E5B89A1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1B14D" w14:textId="77777777"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14:paraId="22286D00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68BB90DF" w14:textId="77777777" w:rsidR="00E53C95" w:rsidRDefault="00E53C95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19B5E" w14:textId="77777777" w:rsidR="00E53C95" w:rsidRPr="00410371" w:rsidRDefault="00E53C95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EA2559D" w14:textId="77777777" w:rsidR="00E53C95" w:rsidRDefault="00E53C95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B5A9A" w14:textId="77777777" w:rsidR="00E53C95" w:rsidRPr="00410371" w:rsidRDefault="00E53C95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2342</w:t>
              </w:r>
            </w:fldSimple>
          </w:p>
        </w:tc>
        <w:tc>
          <w:tcPr>
            <w:tcW w:w="709" w:type="dxa"/>
          </w:tcPr>
          <w:p w14:paraId="128F9573" w14:textId="77777777" w:rsidR="00E53C95" w:rsidRDefault="00E53C95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5058A" w14:textId="77777777" w:rsidR="00E53C95" w:rsidRPr="00410371" w:rsidRDefault="00E53C95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9251C8" w14:textId="77777777" w:rsidR="00E53C95" w:rsidRDefault="00E53C95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58268B" w14:textId="77777777" w:rsidR="00E53C95" w:rsidRPr="00410371" w:rsidRDefault="00E53C95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CB87E0" w14:textId="77777777" w:rsidR="00E53C95" w:rsidRDefault="00E53C95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E53C95" w14:paraId="51141881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A5D90" w14:textId="77777777" w:rsidR="00E53C95" w:rsidRDefault="00E53C95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E53C95" w14:paraId="26057837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FCF9BD" w14:textId="77777777" w:rsidR="00E53C95" w:rsidRPr="00F25D98" w:rsidRDefault="00E53C95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3C95" w14:paraId="7D6DF09D" w14:textId="77777777" w:rsidTr="008B2F5E">
        <w:tc>
          <w:tcPr>
            <w:tcW w:w="9641" w:type="dxa"/>
            <w:gridSpan w:val="9"/>
          </w:tcPr>
          <w:p w14:paraId="3AE1A46E" w14:textId="77777777"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B4C35F" w14:textId="77777777" w:rsidR="00E53C95" w:rsidRDefault="00E53C95" w:rsidP="00E53C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3C95" w14:paraId="67A05F1F" w14:textId="77777777" w:rsidTr="008B2F5E">
        <w:tc>
          <w:tcPr>
            <w:tcW w:w="2835" w:type="dxa"/>
          </w:tcPr>
          <w:p w14:paraId="1AB81BF5" w14:textId="77777777" w:rsidR="00E53C95" w:rsidRDefault="00E53C95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155701" w14:textId="77777777" w:rsidR="00E53C95" w:rsidRDefault="00E53C95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78266" w14:textId="77777777" w:rsidR="00E53C95" w:rsidRDefault="00E53C95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2765E" w14:textId="77777777" w:rsidR="00E53C95" w:rsidRDefault="00E53C95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3E2E4" w14:textId="77777777" w:rsidR="00E53C95" w:rsidRDefault="00E53C95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343080" w14:textId="77777777" w:rsidR="00E53C95" w:rsidRDefault="00E53C95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357904" w14:textId="77777777" w:rsidR="00E53C95" w:rsidRDefault="00E53C95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70521D" w14:textId="77777777" w:rsidR="00E53C95" w:rsidRDefault="00E53C95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AFD33" w14:textId="77777777" w:rsidR="00E53C95" w:rsidRDefault="00E53C95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6E210D" w14:textId="77777777" w:rsidR="00E53C95" w:rsidRDefault="00E53C95" w:rsidP="00E53C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3C95" w14:paraId="5CC03A21" w14:textId="77777777" w:rsidTr="008B2F5E">
        <w:tc>
          <w:tcPr>
            <w:tcW w:w="9640" w:type="dxa"/>
            <w:gridSpan w:val="11"/>
          </w:tcPr>
          <w:p w14:paraId="31F69BB5" w14:textId="77777777"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14:paraId="5764EF6F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2F9D9" w14:textId="77777777" w:rsidR="00E53C95" w:rsidRDefault="00E53C95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7EF52" w14:textId="77777777"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8.1.4.1.6</w:t>
              </w:r>
            </w:fldSimple>
          </w:p>
        </w:tc>
      </w:tr>
      <w:tr w:rsidR="00E53C95" w14:paraId="01E8C149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6425C93" w14:textId="77777777" w:rsidR="00E53C95" w:rsidRDefault="00E53C95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658C8" w14:textId="77777777"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14:paraId="02EEF626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94BABB7" w14:textId="77777777" w:rsidR="00E53C95" w:rsidRDefault="00E53C95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76D0A" w14:textId="77777777"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53C95" w14:paraId="399CF0E7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465B74B" w14:textId="77777777" w:rsidR="00E53C95" w:rsidRDefault="00E53C95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58785" w14:textId="77777777"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53C95" w14:paraId="0284FBE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4D2A3DC" w14:textId="77777777" w:rsidR="00E53C95" w:rsidRDefault="00E53C95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515E0" w14:textId="77777777"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14:paraId="56297631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2BFC7D8" w14:textId="77777777" w:rsidR="00E53C95" w:rsidRDefault="00E53C95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6292E5" w14:textId="77777777"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AA3B7A" w14:textId="77777777" w:rsidR="00E53C95" w:rsidRDefault="00E53C95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87A74" w14:textId="77777777" w:rsidR="00E53C95" w:rsidRDefault="00E53C95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EAAC1" w14:textId="77777777"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2022-01-17</w:t>
              </w:r>
            </w:fldSimple>
          </w:p>
        </w:tc>
      </w:tr>
      <w:tr w:rsidR="00E53C95" w14:paraId="73E5AA77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FA82BF7" w14:textId="77777777" w:rsidR="00E53C95" w:rsidRDefault="00E53C95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AB675D" w14:textId="77777777"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9434F" w14:textId="77777777"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881672" w14:textId="77777777"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1111" w14:textId="77777777"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14:paraId="18C56B5A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C989A5" w14:textId="77777777" w:rsidR="00E53C95" w:rsidRDefault="00E53C95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266DD" w14:textId="77777777" w:rsidR="00E53C95" w:rsidRDefault="00E53C95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212A03" w14:textId="77777777" w:rsidR="00E53C95" w:rsidRDefault="00E53C95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5AD59" w14:textId="77777777" w:rsidR="00E53C95" w:rsidRDefault="00E53C95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81DA1" w14:textId="77777777"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53C95" w14:paraId="6FEC97B5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B42892" w14:textId="77777777" w:rsidR="00E53C95" w:rsidRDefault="00E53C95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550D0" w14:textId="77777777" w:rsidR="00E53C95" w:rsidRDefault="00E53C95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7A2B5B" w14:textId="77777777" w:rsidR="00E53C95" w:rsidRDefault="00E53C95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DE1C32" w14:textId="77777777" w:rsidR="00E53C95" w:rsidRPr="007C2097" w:rsidRDefault="00E53C95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53C95" w14:paraId="65B5B099" w14:textId="77777777" w:rsidTr="008B2F5E">
        <w:tc>
          <w:tcPr>
            <w:tcW w:w="1843" w:type="dxa"/>
          </w:tcPr>
          <w:p w14:paraId="6284EA2C" w14:textId="77777777" w:rsidR="00E53C95" w:rsidRDefault="00E53C95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1877B9" w14:textId="77777777"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14:paraId="525CF862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4C6DC" w14:textId="77777777"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DA145" w14:textId="77777777"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6A0BE5">
              <w:rPr>
                <w:noProof/>
              </w:rPr>
              <w:t>fl_TC_8_1_4_1_6_TestBody</w:t>
            </w:r>
            <w:r w:rsidRPr="00A31EB1">
              <w:rPr>
                <w:noProof/>
              </w:rPr>
              <w:t xml:space="preserve">  , at step 2 , after sending the reconfiguration to trigger HO ,</w:t>
            </w:r>
            <w:r>
              <w:rPr>
                <w:noProof/>
              </w:rPr>
              <w:t xml:space="preserve"> following local configuration messages are missing to address the below requirements :</w:t>
            </w:r>
          </w:p>
          <w:p w14:paraId="2F708226" w14:textId="77777777" w:rsidR="00E53C95" w:rsidRDefault="00E53C95" w:rsidP="00E53C95">
            <w:pPr>
              <w:pStyle w:val="CRCoverPage"/>
              <w:spacing w:after="0"/>
              <w:rPr>
                <w:noProof/>
              </w:rPr>
            </w:pPr>
          </w:p>
          <w:p w14:paraId="0A3DBA7C" w14:textId="77777777" w:rsidR="00E53C95" w:rsidRDefault="00E53C95" w:rsidP="00E53C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Reconfiguration to trigger HO will be resulting in SS retransmissions while UE is doing Handover failure based procedure ; To stop this reconfiguration retransmission rb release and reset is required before changing the CRNTI ( otherwise this RRC Configuration retx will still get continued with updated CRNTI and interfere the reestablishment procedure)</w:t>
            </w:r>
          </w:p>
          <w:p w14:paraId="7D27CFE1" w14:textId="77777777" w:rsidR="00E53C95" w:rsidRDefault="00E53C95" w:rsidP="00E53C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To r</w:t>
            </w:r>
            <w:r w:rsidRPr="0013152D">
              <w:rPr>
                <w:noProof/>
              </w:rPr>
              <w:t>econfigure DCCH/DTCH DCI on CSS and reconfigure RACH procedure contention-based with UE Contention Resolution Identity MAC CE and with a new C-RNTI</w:t>
            </w:r>
            <w:r>
              <w:rPr>
                <w:noProof/>
              </w:rPr>
              <w:t xml:space="preserve"> ; this configuration is required so that reestablishment can go with DCI on CSS.</w:t>
            </w:r>
            <w:r>
              <w:t xml:space="preserve"> </w:t>
            </w:r>
            <w:proofErr w:type="spellStart"/>
            <w:r>
              <w:t>RRCReestablishment</w:t>
            </w:r>
            <w:proofErr w:type="spellEnd"/>
            <w:r>
              <w:t xml:space="preserve"> will not be received by the UE if not sent via CSS.</w:t>
            </w:r>
          </w:p>
          <w:p w14:paraId="7B5EEAB6" w14:textId="77777777" w:rsidR="00E53C95" w:rsidRDefault="00E53C95" w:rsidP="00E53C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904F8C">
              <w:rPr>
                <w:noProof/>
              </w:rPr>
              <w:t>Reconfigure UL DCCH DCI on USS</w:t>
            </w:r>
            <w:r>
              <w:rPr>
                <w:noProof/>
              </w:rPr>
              <w:t xml:space="preserve"> and stop SR is required before receiving the RRC Setup Request followed by Reestablishment sent with Integrity failure</w:t>
            </w:r>
          </w:p>
          <w:p w14:paraId="035F519D" w14:textId="77777777" w:rsidR="00E53C95" w:rsidRPr="00A31EB1" w:rsidRDefault="00E53C95" w:rsidP="00E53C95">
            <w:pPr>
              <w:pStyle w:val="CRCoverPage"/>
              <w:spacing w:after="0"/>
              <w:rPr>
                <w:noProof/>
              </w:rPr>
            </w:pPr>
          </w:p>
          <w:p w14:paraId="7ACAB37F" w14:textId="77777777"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</w:t>
            </w:r>
            <w:r>
              <w:t xml:space="preserve"> </w:t>
            </w:r>
            <w:r w:rsidRPr="005E2300">
              <w:rPr>
                <w:noProof/>
              </w:rPr>
              <w:t>f_NR_RRCRelease_Local</w:t>
            </w:r>
            <w:r>
              <w:rPr>
                <w:noProof/>
              </w:rPr>
              <w:t xml:space="preserve"> function is used after sending the reestablishment with Integrity failure – but UE could send rrc setup request before finishing up with all the timing based release configurations ; </w:t>
            </w:r>
          </w:p>
          <w:p w14:paraId="4D550992" w14:textId="77777777" w:rsidR="00E53C95" w:rsidRPr="00F12C50" w:rsidRDefault="00E53C95" w:rsidP="00E53C95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To address this issue ,All these local configurations are made with immediate activation , and moved after the reception of Rrc Setup Request ; this is to to avoid the race condition of UE sending Rrc setup request and SS applying Local configurations </w:t>
            </w:r>
          </w:p>
        </w:tc>
      </w:tr>
      <w:tr w:rsidR="00E53C95" w14:paraId="4289AEB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1B958" w14:textId="77777777"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03477" w14:textId="77777777" w:rsidR="00E53C95" w:rsidRPr="00F12C50" w:rsidRDefault="00E53C95" w:rsidP="00E53C9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53C95" w14:paraId="4C5F03E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09B7E" w14:textId="77777777"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9F1AA" w14:textId="77777777"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sending Reestablishment message </w:t>
            </w:r>
          </w:p>
          <w:p w14:paraId="6E98C5C5" w14:textId="77777777" w:rsidR="00E53C95" w:rsidRDefault="00E53C95" w:rsidP="00E53C95">
            <w:pPr>
              <w:pStyle w:val="CRCoverPage"/>
              <w:spacing w:after="0"/>
              <w:rPr>
                <w:noProof/>
              </w:rPr>
            </w:pPr>
          </w:p>
          <w:p w14:paraId="75E80D8D" w14:textId="77777777" w:rsidR="00E53C95" w:rsidRDefault="00E53C95" w:rsidP="00E53C9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RB release and configuration are sent so that reconfiguration retx can be avoided </w:t>
            </w:r>
          </w:p>
          <w:p w14:paraId="625CC525" w14:textId="77777777" w:rsidR="00E53C95" w:rsidRDefault="00E53C95" w:rsidP="00E53C9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Reconfiguration of </w:t>
            </w:r>
            <w:r w:rsidRPr="0013152D">
              <w:rPr>
                <w:noProof/>
              </w:rPr>
              <w:t>DCCH/DTCH DCI on CSS and reconfigure RACH procedure contention-based with UE Contention Resolution Identity MAC CE and with a new C-RNTI</w:t>
            </w:r>
            <w:r>
              <w:rPr>
                <w:noProof/>
              </w:rPr>
              <w:t xml:space="preserve"> are done , so that reestablishment can go with DCI on CSS.</w:t>
            </w:r>
            <w:r>
              <w:t xml:space="preserve"> </w:t>
            </w:r>
            <w:proofErr w:type="spellStart"/>
            <w:r>
              <w:t>RRCReestablishment</w:t>
            </w:r>
            <w:proofErr w:type="spellEnd"/>
            <w:r>
              <w:t xml:space="preserve"> will not be received by the UE if not sent via CSS.</w:t>
            </w:r>
          </w:p>
          <w:p w14:paraId="1C03FE13" w14:textId="77777777" w:rsidR="00E53C95" w:rsidRDefault="00E53C95" w:rsidP="00E53C9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Reestablishment DL Peer Message is sent with immediate activation</w:t>
            </w:r>
          </w:p>
          <w:p w14:paraId="6036EC60" w14:textId="77777777" w:rsidR="00E53C95" w:rsidRDefault="00E53C95" w:rsidP="00E53C95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6171809" w14:textId="77777777"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receiving the RRC Setup request,</w:t>
            </w:r>
          </w:p>
          <w:p w14:paraId="2F01E018" w14:textId="77777777" w:rsidR="00E53C95" w:rsidRDefault="00E53C95" w:rsidP="00E53C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Reconfiguration of </w:t>
            </w:r>
            <w:r w:rsidRPr="00904F8C">
              <w:rPr>
                <w:noProof/>
              </w:rPr>
              <w:t>UL DCCH DCI on USS</w:t>
            </w:r>
            <w:r>
              <w:rPr>
                <w:noProof/>
              </w:rPr>
              <w:t xml:space="preserve"> and stop SR are done </w:t>
            </w:r>
          </w:p>
          <w:p w14:paraId="75FED5DA" w14:textId="77777777" w:rsidR="00E53C95" w:rsidRPr="006316B2" w:rsidRDefault="00E53C95" w:rsidP="00E53C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5E2300">
              <w:rPr>
                <w:noProof/>
              </w:rPr>
              <w:t>f_NR_RRCRelease_Local</w:t>
            </w:r>
            <w:r>
              <w:rPr>
                <w:noProof/>
              </w:rPr>
              <w:t xml:space="preserve"> is removed , all the configurations are made with immediate activation time after receiving the rrc setup request , this would avoid having the race condition of receiving rrc setup request and local configurations are still getting applied</w:t>
            </w:r>
          </w:p>
        </w:tc>
      </w:tr>
      <w:tr w:rsidR="00E53C95" w14:paraId="7DA7969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6A57D" w14:textId="77777777"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7990F" w14:textId="77777777" w:rsidR="00E53C95" w:rsidRPr="00CF39F2" w:rsidRDefault="00E53C95" w:rsidP="00E53C9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53C95" w14:paraId="576E32B6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9C76D" w14:textId="77777777"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451AD" w14:textId="77777777" w:rsidR="00E53C95" w:rsidRPr="00CF39F2" w:rsidRDefault="00E53C95" w:rsidP="00E53C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53C95" w14:paraId="52E5AB67" w14:textId="77777777" w:rsidTr="008B2F5E">
        <w:tc>
          <w:tcPr>
            <w:tcW w:w="2694" w:type="dxa"/>
            <w:gridSpan w:val="2"/>
          </w:tcPr>
          <w:p w14:paraId="399C5A4B" w14:textId="77777777"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40B17C" w14:textId="77777777" w:rsidR="00E53C95" w:rsidRDefault="00E53C95" w:rsidP="00E53C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14:paraId="19F7526E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D6196" w14:textId="77777777"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5A928" w14:textId="77777777"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8.1.4.1.6.NR5GC</w:t>
            </w:r>
          </w:p>
        </w:tc>
      </w:tr>
      <w:tr w:rsidR="00E53C95" w14:paraId="2804AF6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1F2D8" w14:textId="77777777"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E1ABD" w14:textId="77777777" w:rsidR="00E53C95" w:rsidRDefault="00E53C95" w:rsidP="00E53C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14:paraId="1E466890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B0905" w14:textId="77777777"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5DA89" w14:textId="77777777"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D8BD1" w14:textId="77777777"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29A6CC" w14:textId="77777777" w:rsidR="00E53C95" w:rsidRDefault="00E53C95" w:rsidP="00E53C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F099BA" w14:textId="77777777" w:rsidR="00E53C95" w:rsidRDefault="00E53C95" w:rsidP="00E53C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C95" w14:paraId="743CF66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616AF" w14:textId="77777777"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0FE28" w14:textId="77777777"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3226A" w14:textId="77777777"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C2D34" w14:textId="77777777" w:rsidR="00E53C95" w:rsidRDefault="00E53C95" w:rsidP="00E53C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EDE90" w14:textId="77777777" w:rsidR="00E53C95" w:rsidRDefault="00E53C95" w:rsidP="00E53C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C95" w14:paraId="59DF8A1B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C12E" w14:textId="77777777"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0F3F9" w14:textId="77777777"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C97BC" w14:textId="77777777"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5DFF1" w14:textId="77777777"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CCF75" w14:textId="77777777" w:rsidR="00E53C95" w:rsidRDefault="00E53C95" w:rsidP="00E53C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C95" w14:paraId="22E215A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2018A" w14:textId="77777777"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1F77C" w14:textId="77777777"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FF656" w14:textId="77777777"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A141E" w14:textId="77777777"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27DD4" w14:textId="77777777" w:rsidR="00E53C95" w:rsidRDefault="00E53C95" w:rsidP="00E53C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C95" w14:paraId="4198135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68655" w14:textId="77777777"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C47B7" w14:textId="77777777" w:rsidR="00E53C95" w:rsidRDefault="00E53C95" w:rsidP="00E53C95">
            <w:pPr>
              <w:pStyle w:val="CRCoverPage"/>
              <w:spacing w:after="0"/>
              <w:rPr>
                <w:noProof/>
              </w:rPr>
            </w:pPr>
          </w:p>
        </w:tc>
      </w:tr>
      <w:tr w:rsidR="00E53C95" w14:paraId="635017AD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AE4F9" w14:textId="77777777"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EDB4E" w14:textId="77777777" w:rsidR="00E53C95" w:rsidRDefault="00E53C95" w:rsidP="00E53C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3C95" w:rsidRPr="008863B9" w14:paraId="32FA99DC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93E9D" w14:textId="77777777" w:rsidR="00E53C95" w:rsidRPr="008863B9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D3BCB2" w14:textId="77777777" w:rsidR="00E53C95" w:rsidRPr="008863B9" w:rsidRDefault="00E53C95" w:rsidP="00E53C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3C95" w14:paraId="1BF0BF21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D524F" w14:textId="77777777"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B72D1" w14:textId="77777777" w:rsidR="00E53C95" w:rsidRDefault="00E53C95" w:rsidP="00E53C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E10A8F" w14:textId="77777777" w:rsidR="00E53C95" w:rsidRDefault="00E53C95" w:rsidP="00E53C95">
      <w:pPr>
        <w:rPr>
          <w:noProof/>
        </w:rPr>
      </w:pPr>
    </w:p>
    <w:p w14:paraId="3D5F0B4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240A266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2E359" w14:textId="77777777" w:rsidR="009478EE" w:rsidRDefault="009478EE" w:rsidP="009478EE">
      <w:pPr>
        <w:rPr>
          <w:noProof/>
        </w:rPr>
      </w:pPr>
    </w:p>
    <w:p w14:paraId="77F87AF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32146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29237F5" w14:textId="77777777" w:rsidR="0046581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65812" w:rsidRPr="002D6D32">
        <w:rPr>
          <w:rFonts w:ascii="Arial" w:hAnsi="Arial" w:cs="Arial"/>
          <w:iCs/>
        </w:rPr>
        <w:t>Table of Contents</w:t>
      </w:r>
      <w:r w:rsidR="00465812">
        <w:tab/>
      </w:r>
      <w:r w:rsidR="00465812">
        <w:fldChar w:fldCharType="begin"/>
      </w:r>
      <w:r w:rsidR="00465812">
        <w:instrText xml:space="preserve"> PAGEREF _Toc93321460 \h </w:instrText>
      </w:r>
      <w:r w:rsidR="00465812">
        <w:fldChar w:fldCharType="separate"/>
      </w:r>
      <w:r w:rsidR="00465812">
        <w:t>3</w:t>
      </w:r>
      <w:r w:rsidR="00465812">
        <w:fldChar w:fldCharType="end"/>
      </w:r>
    </w:p>
    <w:p w14:paraId="0E795B4B" w14:textId="77777777" w:rsidR="00465812" w:rsidRDefault="0046581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D6D3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6D3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_Toc93321461 \h </w:instrText>
      </w:r>
      <w:r>
        <w:fldChar w:fldCharType="separate"/>
      </w:r>
      <w:r>
        <w:t>3</w:t>
      </w:r>
      <w:r>
        <w:fldChar w:fldCharType="end"/>
      </w:r>
    </w:p>
    <w:p w14:paraId="60B002F1" w14:textId="77777777" w:rsidR="00465812" w:rsidRDefault="004658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6D3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D6D32">
        <w:rPr>
          <w:rFonts w:cs="Arial"/>
          <w:b/>
          <w:color w:val="000000"/>
          <w:lang w:eastAsia="en-GB"/>
        </w:rPr>
        <w:t xml:space="preserve">Correction to the </w:t>
      </w:r>
      <w:r w:rsidRPr="002D6D32">
        <w:rPr>
          <w:rFonts w:cs="Arial"/>
          <w:b/>
          <w:bCs/>
          <w:color w:val="000000"/>
          <w:lang w:val="en-US" w:eastAsia="en-GB"/>
        </w:rPr>
        <w:t>function fl_TC_8_1_4_1_6_TestBody</w:t>
      </w:r>
      <w:r>
        <w:tab/>
      </w:r>
      <w:r>
        <w:fldChar w:fldCharType="begin"/>
      </w:r>
      <w:r>
        <w:instrText xml:space="preserve"> PAGEREF _Toc93321462 \h </w:instrText>
      </w:r>
      <w:r>
        <w:fldChar w:fldCharType="separate"/>
      </w:r>
      <w:r>
        <w:t>3</w:t>
      </w:r>
      <w:r>
        <w:fldChar w:fldCharType="end"/>
      </w:r>
    </w:p>
    <w:p w14:paraId="5B6DC851" w14:textId="77777777" w:rsidR="00465812" w:rsidRDefault="004658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6D3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D6D32">
        <w:rPr>
          <w:rFonts w:cs="Arial"/>
          <w:b/>
          <w:color w:val="000000"/>
          <w:lang w:eastAsia="en-GB"/>
        </w:rPr>
        <w:t xml:space="preserve">Correction to the </w:t>
      </w:r>
      <w:r w:rsidRPr="002D6D32">
        <w:rPr>
          <w:rFonts w:cs="Arial"/>
          <w:b/>
          <w:bCs/>
          <w:color w:val="000000"/>
          <w:lang w:val="en-US" w:eastAsia="en-GB"/>
        </w:rPr>
        <w:t>module RRC_IntraNR_Handover_NR5GC</w:t>
      </w:r>
      <w:r>
        <w:tab/>
      </w:r>
      <w:r>
        <w:fldChar w:fldCharType="begin"/>
      </w:r>
      <w:r>
        <w:instrText xml:space="preserve"> PAGEREF _Toc93321463 \h </w:instrText>
      </w:r>
      <w:r>
        <w:fldChar w:fldCharType="separate"/>
      </w:r>
      <w:r>
        <w:t>10</w:t>
      </w:r>
      <w:r>
        <w:fldChar w:fldCharType="end"/>
      </w:r>
    </w:p>
    <w:p w14:paraId="1DAAB36E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8B23AE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3321461"/>
      <w:r w:rsidRPr="00854C55">
        <w:rPr>
          <w:b/>
        </w:rPr>
        <w:t>Corrections required</w:t>
      </w:r>
      <w:bookmarkEnd w:id="1"/>
      <w:bookmarkEnd w:id="2"/>
      <w:bookmarkEnd w:id="3"/>
    </w:p>
    <w:p w14:paraId="288BB09A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332146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D6F53" w:rsidRPr="005D6F53">
        <w:rPr>
          <w:rFonts w:cs="Arial"/>
          <w:b/>
          <w:bCs/>
          <w:color w:val="000000"/>
          <w:lang w:val="en-US" w:eastAsia="en-GB"/>
        </w:rPr>
        <w:t>fl_TC_8_1_4_1_</w:t>
      </w:r>
      <w:r w:rsidR="0047583C">
        <w:rPr>
          <w:rFonts w:cs="Arial"/>
          <w:b/>
          <w:bCs/>
          <w:color w:val="000000"/>
          <w:lang w:val="en-US" w:eastAsia="en-GB"/>
        </w:rPr>
        <w:t>6</w:t>
      </w:r>
      <w:r w:rsidR="005D6F53" w:rsidRPr="005D6F53">
        <w:rPr>
          <w:rFonts w:cs="Arial"/>
          <w:b/>
          <w:bCs/>
          <w:color w:val="000000"/>
          <w:lang w:val="en-US" w:eastAsia="en-GB"/>
        </w:rPr>
        <w:t>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16C4A47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CC41" w14:textId="77777777"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97F5" w14:textId="77777777" w:rsidR="00FB0A08" w:rsidRPr="007F5C63" w:rsidRDefault="00506ACC" w:rsidP="00AC7A70">
            <w:pPr>
              <w:pStyle w:val="CRCoverPage"/>
              <w:spacing w:after="0"/>
              <w:rPr>
                <w:noProof/>
              </w:rPr>
            </w:pPr>
            <w:r w:rsidRPr="00506ACC">
              <w:rPr>
                <w:noProof/>
              </w:rPr>
              <w:t>fl_TC_8_1_4_1_</w:t>
            </w:r>
            <w:r w:rsidR="0011440A">
              <w:rPr>
                <w:noProof/>
              </w:rPr>
              <w:t>6</w:t>
            </w:r>
            <w:r w:rsidRPr="00506ACC">
              <w:rPr>
                <w:noProof/>
              </w:rPr>
              <w:t>_TestBody</w:t>
            </w:r>
          </w:p>
        </w:tc>
      </w:tr>
      <w:tr w:rsidR="00FB0A08" w14:paraId="62DDCBAE" w14:textId="77777777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4915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6273" w14:textId="77777777" w:rsidR="00F20245" w:rsidRDefault="00F20245" w:rsidP="00F202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6A0BE5">
              <w:rPr>
                <w:noProof/>
              </w:rPr>
              <w:t>fl_TC_8_1_4_1_6_TestBody</w:t>
            </w:r>
            <w:r w:rsidRPr="00A31EB1">
              <w:rPr>
                <w:noProof/>
              </w:rPr>
              <w:t xml:space="preserve">  , at step 2 , after sending the reconfiguration to trigger HO ,</w:t>
            </w:r>
            <w:r>
              <w:rPr>
                <w:noProof/>
              </w:rPr>
              <w:t xml:space="preserve"> following local configuration messages are missing to address the below requirements :</w:t>
            </w:r>
          </w:p>
          <w:p w14:paraId="3F07BBFB" w14:textId="77777777" w:rsidR="00F20245" w:rsidRDefault="00F20245" w:rsidP="00F20245">
            <w:pPr>
              <w:pStyle w:val="CRCoverPage"/>
              <w:spacing w:after="0"/>
              <w:rPr>
                <w:noProof/>
              </w:rPr>
            </w:pPr>
          </w:p>
          <w:p w14:paraId="26C35CBC" w14:textId="77777777" w:rsidR="00F20245" w:rsidRDefault="00F20245" w:rsidP="00F2024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Reconfiguration to trigger HO will be resulting in SS retransmissions while UE is doing Handover failure based procedure ; To stop this reconfiguration retransmission rb release and reset is required before changing the CRNTI ( otherwise this RRC Configuration retx will still get continued with updated CRNTI and interfere the reestablishment procedure)</w:t>
            </w:r>
          </w:p>
          <w:p w14:paraId="2FC955E4" w14:textId="77777777" w:rsidR="00F20245" w:rsidRDefault="00F20245" w:rsidP="00F2024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To r</w:t>
            </w:r>
            <w:r w:rsidRPr="0013152D">
              <w:rPr>
                <w:noProof/>
              </w:rPr>
              <w:t>econfigure DCCH/DTCH DCI on CSS and reconfigure RACH procedure contention-based with UE Contention Resolution Identity MAC CE and with a new C-RNTI</w:t>
            </w:r>
            <w:r>
              <w:rPr>
                <w:noProof/>
              </w:rPr>
              <w:t xml:space="preserve"> ; this configuration is required so that reestablishment can go with DCI on CSS.</w:t>
            </w:r>
            <w:r>
              <w:t xml:space="preserve"> </w:t>
            </w:r>
            <w:proofErr w:type="spellStart"/>
            <w:r>
              <w:t>RRCReestablishment</w:t>
            </w:r>
            <w:proofErr w:type="spellEnd"/>
            <w:r>
              <w:t xml:space="preserve"> will not be received by the UE if not sent via CSS.</w:t>
            </w:r>
          </w:p>
          <w:p w14:paraId="59F0CB24" w14:textId="77777777" w:rsidR="00F20245" w:rsidRDefault="00F20245" w:rsidP="00F2024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904F8C">
              <w:rPr>
                <w:noProof/>
              </w:rPr>
              <w:t>Reconfigure UL DCCH DCI on USS</w:t>
            </w:r>
            <w:r>
              <w:rPr>
                <w:noProof/>
              </w:rPr>
              <w:t xml:space="preserve"> and stop SR is required before receiving the RRC Setup Request followed by Reestablishment sent with Integrity failure</w:t>
            </w:r>
          </w:p>
          <w:p w14:paraId="05AE1094" w14:textId="77777777" w:rsidR="00F20245" w:rsidRPr="00A31EB1" w:rsidRDefault="00F20245" w:rsidP="00F20245">
            <w:pPr>
              <w:pStyle w:val="CRCoverPage"/>
              <w:spacing w:after="0"/>
              <w:rPr>
                <w:noProof/>
              </w:rPr>
            </w:pPr>
          </w:p>
          <w:p w14:paraId="01BEB1D8" w14:textId="77777777" w:rsidR="00F20245" w:rsidRDefault="00F20245" w:rsidP="00F202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</w:t>
            </w:r>
            <w:r>
              <w:t xml:space="preserve"> </w:t>
            </w:r>
            <w:r w:rsidRPr="005E2300">
              <w:rPr>
                <w:noProof/>
              </w:rPr>
              <w:t>f_NR_RRCRelease_Local</w:t>
            </w:r>
            <w:r>
              <w:rPr>
                <w:noProof/>
              </w:rPr>
              <w:t xml:space="preserve"> function is used after sending the reestablishment with Integrity failure – but UE could send rrc setup request before finishing up with all the timing based release configurations ; </w:t>
            </w:r>
          </w:p>
          <w:p w14:paraId="0BB9682A" w14:textId="77777777" w:rsidR="00FB0A08" w:rsidRPr="00AD4ADA" w:rsidRDefault="00F20245" w:rsidP="00F202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To address this issue ,All these local configurations are made with immediate activation , and moved after the reception of Rrc Setup Request ; this is to to avoid the race condition of UE sending Rrc setup request and SS applying Local configurations</w:t>
            </w:r>
          </w:p>
        </w:tc>
      </w:tr>
      <w:tr w:rsidR="00FB0A08" w14:paraId="1BA8E824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BA6D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CB8E" w14:textId="77777777" w:rsidR="00226352" w:rsidRDefault="00226352" w:rsidP="0022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sending Reestablishment message </w:t>
            </w:r>
          </w:p>
          <w:p w14:paraId="2F0CC60D" w14:textId="77777777" w:rsidR="00226352" w:rsidRDefault="00226352" w:rsidP="00226352">
            <w:pPr>
              <w:pStyle w:val="CRCoverPage"/>
              <w:spacing w:after="0"/>
              <w:rPr>
                <w:noProof/>
              </w:rPr>
            </w:pPr>
          </w:p>
          <w:p w14:paraId="1816B4CC" w14:textId="77777777" w:rsidR="00226352" w:rsidRDefault="00226352" w:rsidP="008C412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RB release and configuration are sent so that reconfiguration retx can be avoided </w:t>
            </w:r>
          </w:p>
          <w:p w14:paraId="3A22A1F1" w14:textId="77777777" w:rsidR="00226352" w:rsidRDefault="00226352" w:rsidP="008C412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Reconfiguration of </w:t>
            </w:r>
            <w:r w:rsidRPr="0013152D">
              <w:rPr>
                <w:noProof/>
              </w:rPr>
              <w:t>DCCH/DTCH DCI on CSS and reconfigure RACH procedure contention-based with UE Contention Resolution Identity MAC CE and with a new C-RNTI</w:t>
            </w:r>
            <w:r>
              <w:rPr>
                <w:noProof/>
              </w:rPr>
              <w:t xml:space="preserve"> are done , so that reestablishment can go with DCI on CSS.</w:t>
            </w:r>
            <w:r>
              <w:t xml:space="preserve"> </w:t>
            </w:r>
            <w:proofErr w:type="spellStart"/>
            <w:r>
              <w:t>RRCReestablishment</w:t>
            </w:r>
            <w:proofErr w:type="spellEnd"/>
            <w:r>
              <w:t xml:space="preserve"> will not be received by the UE if not sent via CSS.</w:t>
            </w:r>
          </w:p>
          <w:p w14:paraId="5DAB7E5B" w14:textId="77777777" w:rsidR="00226352" w:rsidRDefault="00226352" w:rsidP="008C412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Reestablishment DL Peer Message is sent with immediate activation</w:t>
            </w:r>
          </w:p>
          <w:p w14:paraId="171B40CD" w14:textId="77777777" w:rsidR="00226352" w:rsidRDefault="00226352" w:rsidP="0022635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B91C6DA" w14:textId="77777777" w:rsidR="00226352" w:rsidRDefault="00226352" w:rsidP="0022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receiving the RRC Setup request,</w:t>
            </w:r>
          </w:p>
          <w:p w14:paraId="72864C85" w14:textId="77777777" w:rsidR="00226352" w:rsidRDefault="00226352" w:rsidP="008C412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Reconfiguration of </w:t>
            </w:r>
            <w:r w:rsidRPr="00904F8C">
              <w:rPr>
                <w:noProof/>
              </w:rPr>
              <w:t>UL DCCH DCI on USS</w:t>
            </w:r>
            <w:r>
              <w:rPr>
                <w:noProof/>
              </w:rPr>
              <w:t xml:space="preserve"> and stop SR are done </w:t>
            </w:r>
          </w:p>
          <w:p w14:paraId="2532746B" w14:textId="77777777" w:rsidR="00FB0A08" w:rsidRPr="001124B3" w:rsidRDefault="00226352" w:rsidP="008C412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5E2300">
              <w:rPr>
                <w:noProof/>
              </w:rPr>
              <w:t>f_NR_RRCRelease_Local</w:t>
            </w:r>
            <w:r>
              <w:rPr>
                <w:noProof/>
              </w:rPr>
              <w:t xml:space="preserve"> is removed , all the configurations are made with immediate activation time after receiving the rrc setup request , this would avoid having the race condition of receiving rrc setup request and local configurations are still getting applied</w:t>
            </w:r>
          </w:p>
        </w:tc>
      </w:tr>
      <w:tr w:rsidR="00FB0A08" w14:paraId="3C1ABA6D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7A8E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6C62" w14:textId="77777777" w:rsidR="00FB0A08" w:rsidRPr="00CC39F9" w:rsidRDefault="00FB0A08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develop/Common/NR5GC</w:t>
            </w:r>
            <w:r w:rsidR="00814CF6">
              <w:rPr>
                <w:rFonts w:ascii="Arial" w:hAnsi="Arial" w:cs="Arial"/>
                <w:lang w:eastAsia="en-GB"/>
              </w:rPr>
              <w:t>/8_1_</w:t>
            </w:r>
            <w:r w:rsidR="009C07AB">
              <w:rPr>
                <w:rFonts w:ascii="Arial" w:hAnsi="Arial" w:cs="Arial"/>
                <w:lang w:eastAsia="en-GB"/>
              </w:rPr>
              <w:t>4</w:t>
            </w:r>
            <w:r w:rsidR="00814CF6">
              <w:rPr>
                <w:rFonts w:ascii="Arial" w:hAnsi="Arial" w:cs="Arial"/>
                <w:lang w:eastAsia="en-GB"/>
              </w:rPr>
              <w:t>/</w:t>
            </w:r>
            <w:r w:rsidR="009C07AB">
              <w:t xml:space="preserve"> </w:t>
            </w:r>
            <w:r w:rsidR="009C07AB" w:rsidRPr="009C07AB"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FB0A08" w14:paraId="10445101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C4BB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31AA" w14:textId="60F4B3FB" w:rsidR="00FB0A08" w:rsidRDefault="004C3D7F" w:rsidP="00AC7A7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</w:t>
            </w:r>
          </w:p>
        </w:tc>
      </w:tr>
    </w:tbl>
    <w:p w14:paraId="27E44BC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C3C2F3D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BED3378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BCF0AE7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4342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function fl_TC_8_1_4_1_6_TestBody () runs on NR5GC_PTC</w:t>
            </w:r>
          </w:p>
          <w:p w14:paraId="2E0D0B73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57D17C3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B057DA3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CB1C256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793B47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E3EB0E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v_NextHopChainingCount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BD773C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v_T304Min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14:paraId="68944270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 }; //As per Table 8.1.4.1.6.3.2-1</w:t>
            </w:r>
          </w:p>
          <w:p w14:paraId="1AC5B674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 }; //As per Table 8.1.4.1.6.3.2-1</w:t>
            </w:r>
          </w:p>
          <w:p w14:paraId="2DF54BF8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703C0A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(nr_Cell1);     //@sic R5s201221 sic@</w:t>
            </w:r>
          </w:p>
          <w:p w14:paraId="0ABC2866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timer t_T304Min;</w:t>
            </w:r>
          </w:p>
          <w:p w14:paraId="6F667F95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396F9D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14:paraId="187BB6E0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8.1.4.1.6.3.2-4: The UE attempts to perform the handover using MAC Random Access Preamble on NR Cell 2. SS does not respond.</w:t>
            </w:r>
          </w:p>
          <w:p w14:paraId="5D2364DF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E1B360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AB4716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7D2EF55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14:paraId="52346FA3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40AB9F4D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0B13B5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FFCC37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14:paraId="324A1C12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14:paraId="602399F5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0D6276A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7065">
              <w:rPr>
                <w:rFonts w:ascii="Courier New" w:hAnsi="Courier New" w:cs="Courier New"/>
                <w:color w:val="000000"/>
                <w:lang w:val="de-DE" w:eastAsia="de-DE"/>
              </w:rPr>
              <w:t>t_T304Min.start(v_T304Min);</w:t>
            </w:r>
          </w:p>
          <w:p w14:paraId="42B2FE6D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67D76B2B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9 the steps specified in Table 8.1.4.1.6.3.2-4 should take place.</w:t>
            </w:r>
          </w:p>
          <w:p w14:paraId="4E374D14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//Nothing to do nr_Cell2 already configured to not respond to any RA Preamble</w:t>
            </w:r>
          </w:p>
          <w:p w14:paraId="3A94C6CB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9B1B01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67FD95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14:paraId="3D781FA9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44636AD7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f_NR_Calculate_ShortMAC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(nr_Cell1, nr_Cell1);</w:t>
            </w:r>
          </w:p>
          <w:p w14:paraId="350688C8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BA2FDB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CABE2C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5FEE811D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t_T304Min.timeout;</w:t>
            </w:r>
          </w:p>
          <w:p w14:paraId="5BDC1B49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(car_NR_SRB0_RrcPdu_IND(nr_Cell1, cr_38508_RRCReestablishmentRequest(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cr_NR_ReestabUE_Identity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260FB2FC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435243DD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60258B7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3123FBE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//UE re-establish SRB1 - UE releases SRB2 and DRB</w:t>
            </w:r>
          </w:p>
          <w:p w14:paraId="4E243F01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//In SS: re-establish SRB1 and SRB2 - Release DRBs</w:t>
            </w:r>
          </w:p>
          <w:p w14:paraId="5F91E12D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R5s201221 sic@</w:t>
            </w:r>
          </w:p>
          <w:p w14:paraId="7A78770D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7C29A7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, omit, true);</w:t>
            </w:r>
          </w:p>
          <w:p w14:paraId="0856D64B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67C102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642153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5F3E72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1.</w:t>
            </w:r>
          </w:p>
          <w:p w14:paraId="49EB9EB0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//Note: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includes a wrong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value causing an integrity check failure.</w:t>
            </w:r>
          </w:p>
          <w:p w14:paraId="6F33A8C4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R5-200185 sic@</w:t>
            </w:r>
          </w:p>
          <w:p w14:paraId="2BDE5773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v_NextHopChainingCount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14:paraId="0BCD8E27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(nr_Cell1, 3, -, true); //Use a different value than UE to generate an integrity failure (step 6) @sic R5s201221 sic@</w:t>
            </w:r>
          </w:p>
          <w:p w14:paraId="67D32A8F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14993A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47016A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0E13F4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A204650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), cs_38508_RRCReestablishment_Def(tsc_NR_RRC_TI_Def,v_NextHopChainingCount)));</w:t>
            </w:r>
          </w:p>
          <w:p w14:paraId="7336609F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25B3BE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296D3CCB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C1F722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test procedure in TS 38.508-1 [4] subclause 4.9.5 indicate that the UE has performed mobility registration on NR cell 1 started in NR RRC_IDLE?</w:t>
            </w:r>
          </w:p>
          <w:p w14:paraId="5232C6D1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R5-200185 sic@</w:t>
            </w:r>
          </w:p>
          <w:p w14:paraId="0102163F" w14:textId="77777777"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f_NR5GC_CheckCampedOnNewCell(nr_Cell1);</w:t>
            </w:r>
          </w:p>
          <w:p w14:paraId="481C2BF4" w14:textId="77777777" w:rsidR="00FB0A08" w:rsidRPr="00722896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50E22E5D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01975BD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1A2E9E" w14:paraId="69F34C93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7FDE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function fl_TC_8_1_4_1_6_TestBody () runs on NR5GC_PTC</w:t>
            </w:r>
          </w:p>
          <w:p w14:paraId="492447EE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FE85EF7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08FD39D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8B61C7C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6F6A7B" w14:textId="77777777" w:rsidR="00F72D2E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NG_NAS_MSG_Indication_Type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v_NasInd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4654DBAE" w14:textId="77777777" w:rsidR="00FF6C0D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GMM_MobilityInfo_Type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407C8ABC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E3370D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v_NextHopChainingCount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C39EA7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v_T304Min :=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14:paraId="3AAA3799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 }; //As per Table 8.1.4.1.6.3.2-1</w:t>
            </w:r>
          </w:p>
          <w:p w14:paraId="2F23B4A3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) }; //As per Table 8.1.4.1.6.3.2-1</w:t>
            </w:r>
          </w:p>
          <w:p w14:paraId="07D592B5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69D3CA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(nr_Cell1);     //@sic R5s201221 sic@</w:t>
            </w:r>
          </w:p>
          <w:p w14:paraId="21EEC267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timer t_T304Min;</w:t>
            </w:r>
          </w:p>
          <w:p w14:paraId="5FA4B0F9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(nr_Cell1); </w:t>
            </w:r>
          </w:p>
          <w:p w14:paraId="4C262C34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7AA85F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14:paraId="4F9A2A6A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8.1.4.1.6.3.2-4: The UE attempts to perform the handover using MAC Random Access Preamble on NR Cell 2. SS does not respond.</w:t>
            </w:r>
          </w:p>
          <w:p w14:paraId="6859FF8B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FAD6BEF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129402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2C4BE95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14:paraId="40D03A43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0F57F7E8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CE3169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4A507A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14:paraId="36FE2F2A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14:paraId="506425BD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D08A871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12154">
              <w:rPr>
                <w:rFonts w:ascii="Courier New" w:hAnsi="Courier New" w:cs="Courier New"/>
                <w:color w:val="000000"/>
                <w:lang w:val="de-DE" w:eastAsia="de-DE"/>
              </w:rPr>
              <w:t>t_T304Min.start(v_T304Min);</w:t>
            </w:r>
          </w:p>
          <w:p w14:paraId="4032B64A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</w:p>
          <w:p w14:paraId="74881A68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246A0CB5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9 the steps specified in Table 8.1.4.1.6.3.2-4 should take place.</w:t>
            </w:r>
          </w:p>
          <w:p w14:paraId="13763839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//Nothing to do nr_Cell2 already configured to not respond to any RA Preamble</w:t>
            </w:r>
          </w:p>
          <w:p w14:paraId="3957AC96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84D413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C8D816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14:paraId="39168F25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317E5F66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f_NR_Calculate_ShortMAC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(nr_Cell1, nr_Cell1);</w:t>
            </w:r>
          </w:p>
          <w:p w14:paraId="581EA78A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0E5105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//UE re-establish SRB1 - UE releases SRB2 and DRB</w:t>
            </w:r>
          </w:p>
          <w:p w14:paraId="5F46F845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//In SS: re-establish SRB1 and SRB2 - Release DRBs</w:t>
            </w:r>
          </w:p>
          <w:p w14:paraId="40AF4589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//In SS: It helps with clearing the RB buffer handling reconfiguration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retx</w:t>
            </w:r>
            <w:proofErr w:type="spellEnd"/>
          </w:p>
          <w:p w14:paraId="1F0B63C6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R5s201221 sic@</w:t>
            </w:r>
          </w:p>
          <w:p w14:paraId="12FF75F4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="00AD56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true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6D5CCF01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omit, true); </w:t>
            </w:r>
          </w:p>
          <w:p w14:paraId="1C7E5080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34E31126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Target Cell: Reconfigure DCCH/DTCH DCI on CSS and reconfigure RACH procedure contention-based with UE Contention Resolution Identity MAC CE and with a new C-RNTI.</w:t>
            </w:r>
          </w:p>
          <w:p w14:paraId="06159FB2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f_NR_CellInfo_SetRNTI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tsc_C_RNTI_Value4); </w:t>
            </w:r>
          </w:p>
          <w:p w14:paraId="069C2EAF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f_NR_SS_C_RNTI_Config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tsc_C_RNTI_Value4, -,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true);  </w:t>
            </w:r>
          </w:p>
          <w:p w14:paraId="30B799D6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0E956B4E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f_NR_SS_CommonCellConfig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cads_NR_RachProcedure_DcchDtchToCSS_Config_REQ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5424A88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14:paraId="2B3209EA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39B32CED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cs_NR_SearchSpaceUlDciAssignmentCSS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cs_NR_DciFormat_0_0_Params))); </w:t>
            </w:r>
          </w:p>
          <w:p w14:paraId="29CF4E8D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1053185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497AEF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FDDE78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764C6B8C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t_T304Min.timeout;</w:t>
            </w:r>
          </w:p>
          <w:p w14:paraId="6CC6BE69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(car_NR_SRB0_RrcPdu_IND(nr_Cell1, cr_38508_RRCReestablishmentRequest(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cr_NR_ReestabUE_Identity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F83B95C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1B6AB19A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2C16BE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17160E6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//UE re-establish SRB1 - UE releases SRB2 and DRB</w:t>
            </w:r>
          </w:p>
          <w:p w14:paraId="159F2449" w14:textId="77777777" w:rsid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//In SS: re-establish SRB1 and SRB2 - Release DRBs</w:t>
            </w:r>
          </w:p>
          <w:p w14:paraId="153FB800" w14:textId="77777777" w:rsidR="007033AB" w:rsidRPr="001F70C2" w:rsidRDefault="007033AB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</w:pPr>
            <w:r w:rsidRPr="001F70C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   //removed and moved af</w:t>
            </w:r>
            <w:r w:rsidR="001F70C2" w:rsidRPr="001F70C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ter the retransmission of reconfiguration</w:t>
            </w:r>
            <w:r w:rsidR="001F70C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at step2</w:t>
            </w:r>
          </w:p>
          <w:p w14:paraId="4882834F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R5s201221 sic@</w:t>
            </w:r>
          </w:p>
          <w:p w14:paraId="51F44717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23580B95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omit, true); </w:t>
            </w:r>
          </w:p>
          <w:p w14:paraId="03C11EE3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CA9015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063026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71F654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1.</w:t>
            </w:r>
          </w:p>
          <w:p w14:paraId="6703A3CB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//Note: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includes a wrong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value causing an integrity check failure.</w:t>
            </w:r>
          </w:p>
          <w:p w14:paraId="11AF9431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R5-200185 sic@</w:t>
            </w:r>
          </w:p>
          <w:p w14:paraId="17D4CF6E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v_NextHopChainingCount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14:paraId="5A266834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(nr_Cell1, 3, -, true); //Use a different value than UE to generate an integrity failure (step 6) @sic R5s201221 sic@</w:t>
            </w:r>
          </w:p>
          <w:p w14:paraId="0E788A68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1626065" w14:textId="77777777" w:rsidR="00FB2310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v_TimingAtT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14:paraId="7618C766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(cas_NR_SRB1_RrcPdu_REQ(nr_Cell1,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cs_38508_RRCReestablishment_Def(tsc_NR_RRC_TI_Def,v_NextHopChainingCount))); </w:t>
            </w:r>
          </w:p>
          <w:p w14:paraId="2FA6838D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2211767D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//Reconfigure UL DCCH DCI on USS</w:t>
            </w:r>
          </w:p>
          <w:p w14:paraId="12FB7114" w14:textId="77777777" w:rsidR="00EC1402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f_NR_SS_CommonCellConfig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cads_NR_SearchSpaceUlDciAssignment_REQ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f_NR_SearchSpaceUlDciAssignment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14:paraId="532DD3AC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</w:p>
          <w:p w14:paraId="201E4B4C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  Stop periodic TA   </w:t>
            </w:r>
          </w:p>
          <w:p w14:paraId="453B65F8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f_NR_ULGrantConfiguration_Stop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(nr_Cell1,cs_TimingInfo_Now);</w:t>
            </w:r>
          </w:p>
          <w:p w14:paraId="12C3C040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7AB312F7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//@siclog "Step 6"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14:paraId="42EB8504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//Check: Does the test result of test procedure in TS 38.508-1 [4] subclause 4.9.5 indicate that the UE has performed mobility registration on NR cell 1 started in NR RRC_IDLE?</w:t>
            </w:r>
          </w:p>
          <w:p w14:paraId="605ACAE2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R5-200185 sic@</w:t>
            </w:r>
          </w:p>
          <w:p w14:paraId="1626378A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f_NR_RRC_SetupRequest_Def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14:paraId="532D7123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f_NR_PreliminaryPass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(__FILE__, __LINE__, "Step 2A");</w:t>
            </w:r>
          </w:p>
          <w:p w14:paraId="115A3AE9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4D92C566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//In SS: re-establish SRB1 and SRB2 - Release DRBs</w:t>
            </w:r>
          </w:p>
          <w:p w14:paraId="12ABC235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//UE re-establish SRB1 - UE releases SRB2 and DRB as part of mobility registration</w:t>
            </w:r>
          </w:p>
          <w:p w14:paraId="62463129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f_NR_SS_RRC_ReleaseSecurity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(nr_Cell1,cs_TimingInfo_Now);</w:t>
            </w:r>
          </w:p>
          <w:p w14:paraId="39D8DDCB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14:paraId="4FC17DCD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="00CE146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r w:rsidR="00CE1460"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true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4D03FF22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omit, true);</w:t>
            </w:r>
          </w:p>
          <w:p w14:paraId="2D5F9724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</w:p>
          <w:p w14:paraId="4736071C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R5-202621 sic@</w:t>
            </w:r>
          </w:p>
          <w:p w14:paraId="7EBB9E80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//SS transmit an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RRCConnectionSetup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 on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on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the NGC Cell 23.</w:t>
            </w:r>
          </w:p>
          <w:p w14:paraId="7EBC92D3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f_NR_RRCSetup_Def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(nr_Cell1);</w:t>
            </w:r>
          </w:p>
          <w:p w14:paraId="2359B273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431F9AC0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R5-202621 sic@</w:t>
            </w:r>
          </w:p>
          <w:p w14:paraId="2E80A1B3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//Check: Does the UE transmits an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RRCConnectionSetupComplete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 to confirm the successful completion of the connection establishment and a REGISTRATION REQUEST message indicating "mobility registration updating" is sent to update the registration of the actual tracking area?</w:t>
            </w:r>
          </w:p>
          <w:p w14:paraId="17C823BA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v_NasInd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f_NR_RRCSetupComplete_Def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</w:t>
            </w:r>
          </w:p>
          <w:p w14:paraId="740F45EC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cr_38508_RRCSetupComplete(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tsc_NR_RRC_TI_Def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</w:t>
            </w:r>
          </w:p>
          <w:p w14:paraId="08FA6726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tsc_SHT_IntegrityProtected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0953CC63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6ED4B28D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if (not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v_NasInd.Pdu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Mobility)) {</w:t>
            </w:r>
          </w:p>
          <w:p w14:paraId="70D2BB17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(__FILE__, __LINE__, "Registration Request Message Failed");</w:t>
            </w:r>
          </w:p>
          <w:p w14:paraId="5F604289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AE5723E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f_NR_PreliminaryPass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(__FILE__, __LINE__, "Step 2C");</w:t>
            </w:r>
          </w:p>
          <w:p w14:paraId="1F5C5A4A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</w:p>
          <w:p w14:paraId="35009157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R5-201135 sic@</w:t>
            </w:r>
          </w:p>
          <w:p w14:paraId="71D482E1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//The SS transmits a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SecurityModeCommand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message.</w:t>
            </w:r>
          </w:p>
          <w:p w14:paraId="00ADEE80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//The UE transmits a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SecurityModeComplete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message.</w:t>
            </w:r>
          </w:p>
          <w:p w14:paraId="2BA34240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f_NR_RRC_ActivateSecurity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v_NasInd.SecurityProtection.NasCount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31314900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4ACA495F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R5-201135 sic@</w:t>
            </w:r>
          </w:p>
          <w:p w14:paraId="4D6DA4D4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//Steps 4-5 of TS 38.508-1 Table 4.9.5.2.2-1 of the generic procedure are performed.</w:t>
            </w:r>
          </w:p>
          <w:p w14:paraId="02593CF9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f_NR5GC_MobilityRegistration_Steps4_6(nr_Cell1,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3484DBC6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67F00110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</w:p>
          <w:p w14:paraId="7D65B440" w14:textId="77777777" w:rsid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//@siclog "Step 6"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14:paraId="41C0FB9A" w14:textId="77777777" w:rsidR="00BA74E7" w:rsidRPr="00BA74E7" w:rsidRDefault="00BA74E7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</w:pPr>
            <w:r w:rsidRPr="00BA74E7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   //removed and the steps are handled in split way as above</w:t>
            </w:r>
          </w:p>
          <w:p w14:paraId="238122A1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//Check: Does the test result of test procedure in TS 38.508-1 [4] subclause 4.9.5 indicate that the UE has performed mobility registration on NR cell 1 started in NR RRC_IDLE?</w:t>
            </w:r>
          </w:p>
          <w:p w14:paraId="2C1A529B" w14:textId="77777777"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R5-200185 sic@</w:t>
            </w:r>
          </w:p>
          <w:p w14:paraId="08DFCF2A" w14:textId="77777777"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//f_NR5GC_CheckCampedOnNewCell(nr_Cell1); //WA#WI=906590</w:t>
            </w:r>
          </w:p>
          <w:p w14:paraId="0D1B4358" w14:textId="77777777" w:rsidR="00FB0A08" w:rsidRPr="001A2E9E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35CD99CA" w14:textId="77777777" w:rsidR="00E82E80" w:rsidRDefault="00E82E80" w:rsidP="00E82E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3321463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546036">
        <w:rPr>
          <w:rFonts w:cs="Arial"/>
          <w:b/>
          <w:bCs/>
          <w:color w:val="000000"/>
          <w:lang w:val="en-US" w:eastAsia="en-GB"/>
        </w:rPr>
        <w:t xml:space="preserve">module </w:t>
      </w:r>
      <w:r w:rsidR="00546036" w:rsidRPr="00546036">
        <w:rPr>
          <w:rFonts w:cs="Arial"/>
          <w:b/>
          <w:bCs/>
          <w:color w:val="000000"/>
          <w:lang w:val="en-US" w:eastAsia="en-GB"/>
        </w:rPr>
        <w:t>RRC_IntraNR_Handover_NR5GC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82E80" w14:paraId="77B67B10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B3EC" w14:textId="77777777" w:rsidR="00E82E80" w:rsidRDefault="00546036" w:rsidP="003639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E82E80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E82E80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40E6" w14:textId="77777777" w:rsidR="00E82E80" w:rsidRPr="007F5C63" w:rsidRDefault="00546036" w:rsidP="003639FA">
            <w:pPr>
              <w:pStyle w:val="CRCoverPage"/>
              <w:spacing w:after="0"/>
              <w:rPr>
                <w:noProof/>
              </w:rPr>
            </w:pPr>
            <w:r w:rsidRPr="00546036">
              <w:rPr>
                <w:noProof/>
              </w:rPr>
              <w:t>RRC_IntraNR_Handover_NR5GC</w:t>
            </w:r>
          </w:p>
        </w:tc>
      </w:tr>
      <w:tr w:rsidR="00E82E80" w14:paraId="09BE9E27" w14:textId="77777777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07E7" w14:textId="77777777"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02C2" w14:textId="77777777" w:rsidR="00E82E80" w:rsidRPr="00AD4ADA" w:rsidRDefault="000104EB" w:rsidP="00363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Modules are imported to make the compilation OK to support the changes mentioned in section 1.1</w:t>
            </w:r>
          </w:p>
        </w:tc>
      </w:tr>
      <w:tr w:rsidR="00E82E80" w14:paraId="721A9D14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F131" w14:textId="77777777"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D963" w14:textId="77777777" w:rsidR="00E82E80" w:rsidRPr="001124B3" w:rsidRDefault="006301B6" w:rsidP="00363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Import modules are done to make the compilati</w:t>
            </w:r>
            <w:r w:rsidR="00DE0F68">
              <w:rPr>
                <w:noProof/>
              </w:rPr>
              <w:t>o</w:t>
            </w:r>
            <w:r>
              <w:rPr>
                <w:noProof/>
              </w:rPr>
              <w:t>n OK</w:t>
            </w:r>
          </w:p>
        </w:tc>
      </w:tr>
      <w:tr w:rsidR="00E82E80" w14:paraId="011B8F16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FAAF" w14:textId="77777777"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CD23" w14:textId="77777777" w:rsidR="00E82E80" w:rsidRPr="00CC39F9" w:rsidRDefault="007346C3" w:rsidP="003639F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develop/Common/NR5GC</w:t>
            </w:r>
            <w:r>
              <w:rPr>
                <w:rFonts w:ascii="Arial" w:hAnsi="Arial" w:cs="Arial"/>
                <w:lang w:eastAsia="en-GB"/>
              </w:rPr>
              <w:t>/8_1_4/</w:t>
            </w:r>
            <w:r>
              <w:t xml:space="preserve"> </w:t>
            </w:r>
            <w:r w:rsidRPr="009C07AB"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E82E80" w14:paraId="5712B49E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0188" w14:textId="77777777" w:rsidR="00E82E80" w:rsidRPr="00A6614D" w:rsidRDefault="00E82E80" w:rsidP="003639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6614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7D46" w14:textId="31A6384C" w:rsidR="00E82E80" w:rsidRPr="00A6614D" w:rsidRDefault="00A6614D" w:rsidP="003639FA">
            <w:pPr>
              <w:rPr>
                <w:rFonts w:ascii="Arial" w:hAnsi="Arial"/>
                <w:highlight w:val="cyan"/>
                <w:lang w:eastAsia="zh-CN"/>
              </w:rPr>
            </w:pPr>
            <w:r w:rsidRPr="00A6614D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3A7ECD1" w14:textId="77777777" w:rsidR="00E82E80" w:rsidRDefault="00E82E80" w:rsidP="00E82E80">
      <w:pPr>
        <w:spacing w:after="0"/>
        <w:rPr>
          <w:rFonts w:ascii="Arial" w:hAnsi="Arial"/>
          <w:b/>
          <w:lang w:eastAsia="en-GB"/>
        </w:rPr>
      </w:pPr>
    </w:p>
    <w:p w14:paraId="5C34B21D" w14:textId="77777777"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CA1F878" w14:textId="77777777"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CD057D" w14:paraId="1A66723C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100D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module RRC_IntraNR_Handover_NR5GC {</w:t>
            </w:r>
          </w:p>
          <w:p w14:paraId="75629152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16DE562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005BE56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0763CC00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A95DEEA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14:paraId="0295725B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A50BB24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NR_ASP_SrbDefs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62822C1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CA2C52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4312EFF9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88D0769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5622CD2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25E60CA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NR_Measurement_Templates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9B3D974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14:paraId="03AA4091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7BA3D0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14:paraId="634831AF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3A6FF95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8A7DE62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NG_NAS_SecurityFunctions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B0B149D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322C205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EUTRA_NR_SecurityFunctions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77A24BE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3E0484B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NG_SecurityDefinitionsAndExternalFunctions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E4232BA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NG_NasEmu_CtrlFunctions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CA0B601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NasEmu_Common4G5G all;</w:t>
            </w:r>
          </w:p>
          <w:p w14:paraId="5C731330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NR_Measurement_Functions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5B3F593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14:paraId="23E0D9C7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14:paraId="040F64D0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NR5GC_Handover all;</w:t>
            </w:r>
          </w:p>
          <w:p w14:paraId="5D9B37E8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14:paraId="26BCAFE6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NR_Timing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FB4E49F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NG_NAS_TypeDefs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9B367FA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2A8AEDA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NG_NAS_Templates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C488A2F" w14:textId="77777777"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5E9EE44" w14:textId="77777777" w:rsidR="00E82E80" w:rsidRPr="00722896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</w:tc>
      </w:tr>
    </w:tbl>
    <w:p w14:paraId="67391EDE" w14:textId="77777777"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</w:p>
    <w:p w14:paraId="156217E6" w14:textId="77777777"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1A2E9E" w14:paraId="0DCCDBC5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F96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module RRC_IntraNR_Handover_NR5GC {</w:t>
            </w:r>
          </w:p>
          <w:p w14:paraId="589A7DB3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9D51E8F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0022852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2DD1997F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CFA7075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14:paraId="0EB911BF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CEA8CAC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NR_ASP_SrbDefs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D239CD7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44D5C5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1DC9D58A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311C2FB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B720BB3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13796D0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NR_Measurement_Templates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CA179A9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14:paraId="09C528E8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BEFDF5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14:paraId="19218A41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6C1A8F8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E7C0544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NG_NAS_SecurityFunctions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6E2CD02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5DF8E42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EUTRA_NR_SecurityFunctions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C614D38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BDC55FB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NG_SecurityDefinitionsAndExternalFunctions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EDB4297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NG_NasEmu_CtrlFunctions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C9694D6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NasEmu_Common4G5G all;</w:t>
            </w:r>
          </w:p>
          <w:p w14:paraId="67D8CADA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NR_Measurement_Functions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2EB09CE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14:paraId="0DE3D9F0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14:paraId="792C8535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NR5GC_Handover all;</w:t>
            </w:r>
          </w:p>
          <w:p w14:paraId="3BFF3BDD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14:paraId="49A85FA2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NR_Timing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B69953A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NG_NAS_TypeDefs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C8EC7EE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C98EAF4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NG_NAS_Templates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17A3EEC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9CCCAFD" w14:textId="77777777"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0940AED" w14:textId="77777777" w:rsidR="00715711" w:rsidRPr="00C01CC5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NR_DCI_Configuration</w:t>
            </w:r>
            <w:proofErr w:type="spellEnd"/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//WA#WI=906590</w:t>
            </w:r>
          </w:p>
          <w:p w14:paraId="3A73F6B9" w14:textId="77777777" w:rsidR="00E82E80" w:rsidRPr="00922936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import from </w:t>
            </w:r>
            <w:proofErr w:type="spellStart"/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NG_NAS_MsgContainers</w:t>
            </w:r>
            <w:proofErr w:type="spellEnd"/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//WA#WI=906590</w:t>
            </w:r>
          </w:p>
        </w:tc>
      </w:tr>
    </w:tbl>
    <w:p w14:paraId="0717CFC3" w14:textId="77777777" w:rsidR="00E82E80" w:rsidRPr="00922936" w:rsidRDefault="00E82E80" w:rsidP="00E82E8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 w:eastAsia="en-GB"/>
        </w:rPr>
      </w:pPr>
    </w:p>
    <w:p w14:paraId="378A3259" w14:textId="77777777" w:rsidR="00F96833" w:rsidRPr="00922936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 w:eastAsia="en-GB"/>
        </w:rPr>
      </w:pPr>
    </w:p>
    <w:sectPr w:rsidR="00F96833" w:rsidRPr="00922936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616BB" w14:textId="77777777" w:rsidR="00F51925" w:rsidRDefault="00F51925">
      <w:r>
        <w:separator/>
      </w:r>
    </w:p>
  </w:endnote>
  <w:endnote w:type="continuationSeparator" w:id="0">
    <w:p w14:paraId="2A7FF749" w14:textId="77777777" w:rsidR="00F51925" w:rsidRDefault="00F5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9ECA4" w14:textId="77777777" w:rsidR="00F51925" w:rsidRDefault="00F51925">
      <w:r>
        <w:separator/>
      </w:r>
    </w:p>
  </w:footnote>
  <w:footnote w:type="continuationSeparator" w:id="0">
    <w:p w14:paraId="795688A6" w14:textId="77777777" w:rsidR="00F51925" w:rsidRDefault="00F51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797FB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77BA5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A8F73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D812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64AD"/>
    <w:multiLevelType w:val="hybridMultilevel"/>
    <w:tmpl w:val="3D74F5D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52B9B"/>
    <w:multiLevelType w:val="hybridMultilevel"/>
    <w:tmpl w:val="C5D2BB4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C4CFB"/>
    <w:multiLevelType w:val="hybridMultilevel"/>
    <w:tmpl w:val="C5D2BB4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A20"/>
    <w:multiLevelType w:val="hybridMultilevel"/>
    <w:tmpl w:val="C4569C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2B32016"/>
    <w:multiLevelType w:val="hybridMultilevel"/>
    <w:tmpl w:val="C5D2BB4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C596B"/>
    <w:multiLevelType w:val="hybridMultilevel"/>
    <w:tmpl w:val="D622502E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E1741"/>
    <w:multiLevelType w:val="hybridMultilevel"/>
    <w:tmpl w:val="B7C6A0A4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13725"/>
    <w:multiLevelType w:val="hybridMultilevel"/>
    <w:tmpl w:val="C5D2BB4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F09BE"/>
    <w:multiLevelType w:val="hybridMultilevel"/>
    <w:tmpl w:val="81E6CFD8"/>
    <w:lvl w:ilvl="0" w:tplc="2AFC557E">
      <w:start w:val="1"/>
      <w:numFmt w:val="lowerLetter"/>
      <w:lvlText w:val="(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A7155"/>
    <w:multiLevelType w:val="hybridMultilevel"/>
    <w:tmpl w:val="ED625EC0"/>
    <w:lvl w:ilvl="0" w:tplc="5E86B2E4">
      <w:start w:val="1"/>
      <w:numFmt w:val="lowerLetter"/>
      <w:lvlText w:val="(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12"/>
  </w:num>
  <w:num w:numId="5">
    <w:abstractNumId w:val="6"/>
  </w:num>
  <w:num w:numId="6">
    <w:abstractNumId w:val="11"/>
  </w:num>
  <w:num w:numId="7">
    <w:abstractNumId w:val="3"/>
  </w:num>
  <w:num w:numId="8">
    <w:abstractNumId w:val="4"/>
  </w:num>
  <w:num w:numId="9">
    <w:abstractNumId w:val="10"/>
  </w:num>
  <w:num w:numId="10">
    <w:abstractNumId w:val="2"/>
  </w:num>
  <w:num w:numId="11">
    <w:abstractNumId w:val="9"/>
  </w:num>
  <w:num w:numId="12">
    <w:abstractNumId w:val="7"/>
  </w:num>
  <w:num w:numId="13">
    <w:abstractNumId w:val="8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4EB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3CCC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77239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0701"/>
    <w:rsid w:val="000B2AD4"/>
    <w:rsid w:val="000B3141"/>
    <w:rsid w:val="000B3C1D"/>
    <w:rsid w:val="000B70AF"/>
    <w:rsid w:val="000B7FED"/>
    <w:rsid w:val="000C038A"/>
    <w:rsid w:val="000C104F"/>
    <w:rsid w:val="000C3FE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2C7A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905"/>
    <w:rsid w:val="00101E79"/>
    <w:rsid w:val="001037D4"/>
    <w:rsid w:val="00103810"/>
    <w:rsid w:val="00103C72"/>
    <w:rsid w:val="0010439E"/>
    <w:rsid w:val="0010735D"/>
    <w:rsid w:val="001109AC"/>
    <w:rsid w:val="001124B3"/>
    <w:rsid w:val="00112785"/>
    <w:rsid w:val="001127D4"/>
    <w:rsid w:val="00112C21"/>
    <w:rsid w:val="0011415B"/>
    <w:rsid w:val="0011440A"/>
    <w:rsid w:val="001166B1"/>
    <w:rsid w:val="001209DE"/>
    <w:rsid w:val="001212C7"/>
    <w:rsid w:val="0012136E"/>
    <w:rsid w:val="00121DF3"/>
    <w:rsid w:val="00126237"/>
    <w:rsid w:val="001302CE"/>
    <w:rsid w:val="0013099C"/>
    <w:rsid w:val="0013152D"/>
    <w:rsid w:val="001333C9"/>
    <w:rsid w:val="00134AE4"/>
    <w:rsid w:val="0013630B"/>
    <w:rsid w:val="00136690"/>
    <w:rsid w:val="001373AB"/>
    <w:rsid w:val="00140332"/>
    <w:rsid w:val="00140F92"/>
    <w:rsid w:val="00141B84"/>
    <w:rsid w:val="00141E68"/>
    <w:rsid w:val="001423DB"/>
    <w:rsid w:val="0014253A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764E1"/>
    <w:rsid w:val="001836CC"/>
    <w:rsid w:val="00183F58"/>
    <w:rsid w:val="001860F5"/>
    <w:rsid w:val="001901A2"/>
    <w:rsid w:val="0019104A"/>
    <w:rsid w:val="00192C46"/>
    <w:rsid w:val="00193020"/>
    <w:rsid w:val="00194378"/>
    <w:rsid w:val="0019670B"/>
    <w:rsid w:val="00196C17"/>
    <w:rsid w:val="001A08B3"/>
    <w:rsid w:val="001A0D31"/>
    <w:rsid w:val="001A1F6E"/>
    <w:rsid w:val="001A2E9E"/>
    <w:rsid w:val="001A3A40"/>
    <w:rsid w:val="001A3E1A"/>
    <w:rsid w:val="001A41BB"/>
    <w:rsid w:val="001A62F8"/>
    <w:rsid w:val="001A6DD0"/>
    <w:rsid w:val="001A6F0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2C8C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E74CE"/>
    <w:rsid w:val="001F121A"/>
    <w:rsid w:val="001F1817"/>
    <w:rsid w:val="001F3BCF"/>
    <w:rsid w:val="001F406A"/>
    <w:rsid w:val="001F4FAB"/>
    <w:rsid w:val="001F70C2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26352"/>
    <w:rsid w:val="00232611"/>
    <w:rsid w:val="00232B70"/>
    <w:rsid w:val="00233AC2"/>
    <w:rsid w:val="00233AFC"/>
    <w:rsid w:val="002405A4"/>
    <w:rsid w:val="00240E70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76FAF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5AF5"/>
    <w:rsid w:val="002E69D0"/>
    <w:rsid w:val="002F029B"/>
    <w:rsid w:val="002F3768"/>
    <w:rsid w:val="002F3F5B"/>
    <w:rsid w:val="002F45F1"/>
    <w:rsid w:val="002F48D2"/>
    <w:rsid w:val="002F513F"/>
    <w:rsid w:val="002F53B6"/>
    <w:rsid w:val="002F59CC"/>
    <w:rsid w:val="002F7D40"/>
    <w:rsid w:val="00300FAB"/>
    <w:rsid w:val="00301352"/>
    <w:rsid w:val="00305409"/>
    <w:rsid w:val="003068A6"/>
    <w:rsid w:val="00307CD1"/>
    <w:rsid w:val="00310217"/>
    <w:rsid w:val="0031061D"/>
    <w:rsid w:val="00312DE9"/>
    <w:rsid w:val="003166FE"/>
    <w:rsid w:val="003216F1"/>
    <w:rsid w:val="00322D46"/>
    <w:rsid w:val="00322EFF"/>
    <w:rsid w:val="00327B9F"/>
    <w:rsid w:val="003328F3"/>
    <w:rsid w:val="0033294A"/>
    <w:rsid w:val="00334DFD"/>
    <w:rsid w:val="003369B3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0C22"/>
    <w:rsid w:val="003614D1"/>
    <w:rsid w:val="00361C90"/>
    <w:rsid w:val="0036231A"/>
    <w:rsid w:val="0036418A"/>
    <w:rsid w:val="00365085"/>
    <w:rsid w:val="0036509E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3F9F"/>
    <w:rsid w:val="003856AA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97CAF"/>
    <w:rsid w:val="003A6DD8"/>
    <w:rsid w:val="003A7F6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4163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2696"/>
    <w:rsid w:val="004635E5"/>
    <w:rsid w:val="00465812"/>
    <w:rsid w:val="004717EA"/>
    <w:rsid w:val="00471D69"/>
    <w:rsid w:val="004745E7"/>
    <w:rsid w:val="0047583C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37C8"/>
    <w:rsid w:val="00495060"/>
    <w:rsid w:val="00495E46"/>
    <w:rsid w:val="00496C8F"/>
    <w:rsid w:val="0049728D"/>
    <w:rsid w:val="004976F0"/>
    <w:rsid w:val="004A2AED"/>
    <w:rsid w:val="004A39FF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3D7F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826"/>
    <w:rsid w:val="00506ACC"/>
    <w:rsid w:val="005105E0"/>
    <w:rsid w:val="0051196A"/>
    <w:rsid w:val="00512154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483"/>
    <w:rsid w:val="0053550D"/>
    <w:rsid w:val="005371B9"/>
    <w:rsid w:val="0054198B"/>
    <w:rsid w:val="00544788"/>
    <w:rsid w:val="00546036"/>
    <w:rsid w:val="00547111"/>
    <w:rsid w:val="00547665"/>
    <w:rsid w:val="00550364"/>
    <w:rsid w:val="00550D1E"/>
    <w:rsid w:val="00550D59"/>
    <w:rsid w:val="00552878"/>
    <w:rsid w:val="00552F2B"/>
    <w:rsid w:val="00554E43"/>
    <w:rsid w:val="00554F8C"/>
    <w:rsid w:val="00555FE8"/>
    <w:rsid w:val="00556937"/>
    <w:rsid w:val="00557BF6"/>
    <w:rsid w:val="005613E0"/>
    <w:rsid w:val="00561411"/>
    <w:rsid w:val="0056378D"/>
    <w:rsid w:val="00564EDF"/>
    <w:rsid w:val="0056673A"/>
    <w:rsid w:val="00566F6F"/>
    <w:rsid w:val="00572AF5"/>
    <w:rsid w:val="00580EF6"/>
    <w:rsid w:val="00581245"/>
    <w:rsid w:val="00581ECE"/>
    <w:rsid w:val="0058240F"/>
    <w:rsid w:val="00582A39"/>
    <w:rsid w:val="00582FEC"/>
    <w:rsid w:val="00583FEE"/>
    <w:rsid w:val="005855D1"/>
    <w:rsid w:val="00587F6A"/>
    <w:rsid w:val="00590225"/>
    <w:rsid w:val="005912FE"/>
    <w:rsid w:val="00592D74"/>
    <w:rsid w:val="0059301A"/>
    <w:rsid w:val="005945D5"/>
    <w:rsid w:val="005948BA"/>
    <w:rsid w:val="00596753"/>
    <w:rsid w:val="005A6679"/>
    <w:rsid w:val="005B1FCC"/>
    <w:rsid w:val="005B3792"/>
    <w:rsid w:val="005B4127"/>
    <w:rsid w:val="005B5412"/>
    <w:rsid w:val="005B62B9"/>
    <w:rsid w:val="005B7AC3"/>
    <w:rsid w:val="005C0252"/>
    <w:rsid w:val="005C2D20"/>
    <w:rsid w:val="005C5B77"/>
    <w:rsid w:val="005D07BE"/>
    <w:rsid w:val="005D27CA"/>
    <w:rsid w:val="005D2B14"/>
    <w:rsid w:val="005D30BB"/>
    <w:rsid w:val="005D4396"/>
    <w:rsid w:val="005D58CD"/>
    <w:rsid w:val="005D6478"/>
    <w:rsid w:val="005D6F53"/>
    <w:rsid w:val="005E1058"/>
    <w:rsid w:val="005E156D"/>
    <w:rsid w:val="005E18C6"/>
    <w:rsid w:val="005E1F0C"/>
    <w:rsid w:val="005E2300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740E"/>
    <w:rsid w:val="005F7FF7"/>
    <w:rsid w:val="00600458"/>
    <w:rsid w:val="006006C1"/>
    <w:rsid w:val="00606EDD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6C45"/>
    <w:rsid w:val="006270A9"/>
    <w:rsid w:val="006301B6"/>
    <w:rsid w:val="006316B2"/>
    <w:rsid w:val="006357A5"/>
    <w:rsid w:val="00636532"/>
    <w:rsid w:val="00636849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6705F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0BE5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53CE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28F0"/>
    <w:rsid w:val="006D35E4"/>
    <w:rsid w:val="006D6C4A"/>
    <w:rsid w:val="006D6CE8"/>
    <w:rsid w:val="006E21FB"/>
    <w:rsid w:val="006E4465"/>
    <w:rsid w:val="006E5627"/>
    <w:rsid w:val="006E7773"/>
    <w:rsid w:val="006F02E3"/>
    <w:rsid w:val="006F2DE7"/>
    <w:rsid w:val="006F6B99"/>
    <w:rsid w:val="006F6CE9"/>
    <w:rsid w:val="006F7952"/>
    <w:rsid w:val="006F7B09"/>
    <w:rsid w:val="007033AB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5711"/>
    <w:rsid w:val="0071755D"/>
    <w:rsid w:val="00721325"/>
    <w:rsid w:val="00722896"/>
    <w:rsid w:val="00723713"/>
    <w:rsid w:val="00724EF9"/>
    <w:rsid w:val="0072522A"/>
    <w:rsid w:val="0073208D"/>
    <w:rsid w:val="007346C3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2A62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302"/>
    <w:rsid w:val="0076794A"/>
    <w:rsid w:val="0077295E"/>
    <w:rsid w:val="00773780"/>
    <w:rsid w:val="007746AB"/>
    <w:rsid w:val="00777C3F"/>
    <w:rsid w:val="007807B2"/>
    <w:rsid w:val="007834DD"/>
    <w:rsid w:val="0079074F"/>
    <w:rsid w:val="00791594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49B"/>
    <w:rsid w:val="007B3FE2"/>
    <w:rsid w:val="007B504B"/>
    <w:rsid w:val="007B512A"/>
    <w:rsid w:val="007C0A23"/>
    <w:rsid w:val="007C13F4"/>
    <w:rsid w:val="007C1B2D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2953"/>
    <w:rsid w:val="0080392D"/>
    <w:rsid w:val="008040A8"/>
    <w:rsid w:val="00804C69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3F8B"/>
    <w:rsid w:val="00837183"/>
    <w:rsid w:val="00844A81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983"/>
    <w:rsid w:val="00861EC3"/>
    <w:rsid w:val="008626E7"/>
    <w:rsid w:val="00862B7F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96F03"/>
    <w:rsid w:val="008A03D7"/>
    <w:rsid w:val="008A3054"/>
    <w:rsid w:val="008A45A6"/>
    <w:rsid w:val="008A60A2"/>
    <w:rsid w:val="008B0905"/>
    <w:rsid w:val="008B2743"/>
    <w:rsid w:val="008B3B03"/>
    <w:rsid w:val="008C1E5A"/>
    <w:rsid w:val="008C4124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4F8C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1CD2"/>
    <w:rsid w:val="00922936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038A"/>
    <w:rsid w:val="00951291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3694"/>
    <w:rsid w:val="00985613"/>
    <w:rsid w:val="00986821"/>
    <w:rsid w:val="0099026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07AB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C7C98"/>
    <w:rsid w:val="009D0C54"/>
    <w:rsid w:val="009D0E4E"/>
    <w:rsid w:val="009D476E"/>
    <w:rsid w:val="009D7147"/>
    <w:rsid w:val="009E0AE1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48C2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1EB1"/>
    <w:rsid w:val="00A33DA0"/>
    <w:rsid w:val="00A34271"/>
    <w:rsid w:val="00A37E73"/>
    <w:rsid w:val="00A40634"/>
    <w:rsid w:val="00A41750"/>
    <w:rsid w:val="00A44B28"/>
    <w:rsid w:val="00A46561"/>
    <w:rsid w:val="00A47D48"/>
    <w:rsid w:val="00A47E70"/>
    <w:rsid w:val="00A50CF0"/>
    <w:rsid w:val="00A52F6F"/>
    <w:rsid w:val="00A57528"/>
    <w:rsid w:val="00A601CD"/>
    <w:rsid w:val="00A601E5"/>
    <w:rsid w:val="00A63D58"/>
    <w:rsid w:val="00A6456D"/>
    <w:rsid w:val="00A6583D"/>
    <w:rsid w:val="00A6614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0E57"/>
    <w:rsid w:val="00A916D2"/>
    <w:rsid w:val="00A91BD8"/>
    <w:rsid w:val="00A93336"/>
    <w:rsid w:val="00A93B74"/>
    <w:rsid w:val="00A9426C"/>
    <w:rsid w:val="00A9515D"/>
    <w:rsid w:val="00A95D0D"/>
    <w:rsid w:val="00A97562"/>
    <w:rsid w:val="00A978AA"/>
    <w:rsid w:val="00AA0376"/>
    <w:rsid w:val="00AA1D1A"/>
    <w:rsid w:val="00AA238C"/>
    <w:rsid w:val="00AA291E"/>
    <w:rsid w:val="00AA2CBC"/>
    <w:rsid w:val="00AA313A"/>
    <w:rsid w:val="00AA49EB"/>
    <w:rsid w:val="00AB0D3A"/>
    <w:rsid w:val="00AB4554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56F6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6EF0"/>
    <w:rsid w:val="00B07742"/>
    <w:rsid w:val="00B07C51"/>
    <w:rsid w:val="00B107D2"/>
    <w:rsid w:val="00B10E9C"/>
    <w:rsid w:val="00B111F9"/>
    <w:rsid w:val="00B11792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1E"/>
    <w:rsid w:val="00B41C88"/>
    <w:rsid w:val="00B421C5"/>
    <w:rsid w:val="00B477CA"/>
    <w:rsid w:val="00B51287"/>
    <w:rsid w:val="00B51BA6"/>
    <w:rsid w:val="00B51BF9"/>
    <w:rsid w:val="00B52828"/>
    <w:rsid w:val="00B56AB6"/>
    <w:rsid w:val="00B5725C"/>
    <w:rsid w:val="00B648DF"/>
    <w:rsid w:val="00B67B97"/>
    <w:rsid w:val="00B70604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A74E7"/>
    <w:rsid w:val="00BB1BF6"/>
    <w:rsid w:val="00BB2352"/>
    <w:rsid w:val="00BB5645"/>
    <w:rsid w:val="00BB5DFC"/>
    <w:rsid w:val="00BB624E"/>
    <w:rsid w:val="00BC25AF"/>
    <w:rsid w:val="00BC391C"/>
    <w:rsid w:val="00BC40B1"/>
    <w:rsid w:val="00BC5205"/>
    <w:rsid w:val="00BC79E3"/>
    <w:rsid w:val="00BD279D"/>
    <w:rsid w:val="00BD436E"/>
    <w:rsid w:val="00BD5005"/>
    <w:rsid w:val="00BD504C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CC5"/>
    <w:rsid w:val="00C01E7A"/>
    <w:rsid w:val="00C0369D"/>
    <w:rsid w:val="00C04271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1535"/>
    <w:rsid w:val="00C62402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6888"/>
    <w:rsid w:val="00C768B2"/>
    <w:rsid w:val="00C77298"/>
    <w:rsid w:val="00C77EA6"/>
    <w:rsid w:val="00C805DB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065"/>
    <w:rsid w:val="00C87A12"/>
    <w:rsid w:val="00C92F36"/>
    <w:rsid w:val="00C95985"/>
    <w:rsid w:val="00C9778B"/>
    <w:rsid w:val="00C979AE"/>
    <w:rsid w:val="00CA0B74"/>
    <w:rsid w:val="00CA0F21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5CAC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D6C3D"/>
    <w:rsid w:val="00CE0B19"/>
    <w:rsid w:val="00CE0BFA"/>
    <w:rsid w:val="00CE1460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3BD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20F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81D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38F9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A6C3B"/>
    <w:rsid w:val="00DB1A9B"/>
    <w:rsid w:val="00DB3570"/>
    <w:rsid w:val="00DB3DEB"/>
    <w:rsid w:val="00DB4022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20B"/>
    <w:rsid w:val="00DD7F13"/>
    <w:rsid w:val="00DE0F68"/>
    <w:rsid w:val="00DE19B0"/>
    <w:rsid w:val="00DE237C"/>
    <w:rsid w:val="00DE2AB8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6448"/>
    <w:rsid w:val="00DF69F6"/>
    <w:rsid w:val="00E029A5"/>
    <w:rsid w:val="00E04501"/>
    <w:rsid w:val="00E12056"/>
    <w:rsid w:val="00E120B2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3C95"/>
    <w:rsid w:val="00E541FB"/>
    <w:rsid w:val="00E54C66"/>
    <w:rsid w:val="00E57813"/>
    <w:rsid w:val="00E632D4"/>
    <w:rsid w:val="00E643BA"/>
    <w:rsid w:val="00E65529"/>
    <w:rsid w:val="00E66585"/>
    <w:rsid w:val="00E6738A"/>
    <w:rsid w:val="00E70968"/>
    <w:rsid w:val="00E716C1"/>
    <w:rsid w:val="00E717C5"/>
    <w:rsid w:val="00E71E1A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2E80"/>
    <w:rsid w:val="00E83DFE"/>
    <w:rsid w:val="00E83E43"/>
    <w:rsid w:val="00E8672F"/>
    <w:rsid w:val="00E870EA"/>
    <w:rsid w:val="00E8742B"/>
    <w:rsid w:val="00E877C8"/>
    <w:rsid w:val="00E919C5"/>
    <w:rsid w:val="00E94182"/>
    <w:rsid w:val="00E9504A"/>
    <w:rsid w:val="00E96706"/>
    <w:rsid w:val="00E972AB"/>
    <w:rsid w:val="00E97CAA"/>
    <w:rsid w:val="00EA0779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1402"/>
    <w:rsid w:val="00EC222D"/>
    <w:rsid w:val="00EC24A6"/>
    <w:rsid w:val="00EC34D8"/>
    <w:rsid w:val="00EC49CE"/>
    <w:rsid w:val="00EC4E6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055E"/>
    <w:rsid w:val="00EE11C0"/>
    <w:rsid w:val="00EE16C4"/>
    <w:rsid w:val="00EE216E"/>
    <w:rsid w:val="00EE6CB4"/>
    <w:rsid w:val="00EE7D7C"/>
    <w:rsid w:val="00EF13FD"/>
    <w:rsid w:val="00EF1AB4"/>
    <w:rsid w:val="00EF1BA2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5505"/>
    <w:rsid w:val="00F173A4"/>
    <w:rsid w:val="00F1767D"/>
    <w:rsid w:val="00F20245"/>
    <w:rsid w:val="00F21059"/>
    <w:rsid w:val="00F213E5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1205"/>
    <w:rsid w:val="00F51925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2D2E"/>
    <w:rsid w:val="00F73479"/>
    <w:rsid w:val="00F75DFD"/>
    <w:rsid w:val="00F763CA"/>
    <w:rsid w:val="00F76F15"/>
    <w:rsid w:val="00F770AB"/>
    <w:rsid w:val="00F8030C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310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7B"/>
    <w:rsid w:val="00FD22E5"/>
    <w:rsid w:val="00FD3F6B"/>
    <w:rsid w:val="00FD44EF"/>
    <w:rsid w:val="00FE0C37"/>
    <w:rsid w:val="00FE49B9"/>
    <w:rsid w:val="00FE5A5A"/>
    <w:rsid w:val="00FE6941"/>
    <w:rsid w:val="00FF1A2A"/>
    <w:rsid w:val="00FF1E8F"/>
    <w:rsid w:val="00FF41D4"/>
    <w:rsid w:val="00FF5019"/>
    <w:rsid w:val="00FF5074"/>
    <w:rsid w:val="00FF5A68"/>
    <w:rsid w:val="00FF6C0D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C8486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1578C-AF56-47A5-BC5B-2A4C76D41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12</Pages>
  <Words>3435</Words>
  <Characters>19585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2022-03-08T13:26:00Z</dcterms:created>
  <dcterms:modified xsi:type="dcterms:W3CDTF">2022-03-08T14:10:00Z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