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40D2F" w14:textId="77777777" w:rsidR="00024AFC" w:rsidRDefault="00024AFC" w:rsidP="00024A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OLE_LINK74"/>
      <w:r w:rsidR="004238B7">
        <w:fldChar w:fldCharType="begin"/>
      </w:r>
      <w:r w:rsidR="004238B7">
        <w:instrText xml:space="preserve"> DOCPROPERTY  Tdoc#  \* MERGEFORMAT </w:instrText>
      </w:r>
      <w:r w:rsidR="004238B7">
        <w:fldChar w:fldCharType="separate"/>
      </w:r>
      <w:r w:rsidRPr="00E13F3D">
        <w:rPr>
          <w:b/>
          <w:i/>
          <w:noProof/>
          <w:sz w:val="28"/>
        </w:rPr>
        <w:t>R5s220125</w:t>
      </w:r>
      <w:r w:rsidR="004238B7">
        <w:rPr>
          <w:b/>
          <w:i/>
          <w:noProof/>
          <w:sz w:val="28"/>
        </w:rPr>
        <w:fldChar w:fldCharType="end"/>
      </w:r>
      <w:bookmarkEnd w:id="0"/>
    </w:p>
    <w:p w14:paraId="3CFA9167" w14:textId="77777777" w:rsidR="00024AFC" w:rsidRDefault="004238B7" w:rsidP="00024AF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24AFC" w:rsidRPr="00BA51D9">
          <w:rPr>
            <w:b/>
            <w:noProof/>
            <w:sz w:val="24"/>
          </w:rPr>
          <w:t>Online</w:t>
        </w:r>
      </w:fldSimple>
      <w:r w:rsidR="00024AFC">
        <w:rPr>
          <w:b/>
          <w:noProof/>
          <w:sz w:val="24"/>
        </w:rPr>
        <w:t xml:space="preserve">, </w:t>
      </w:r>
      <w:r w:rsidR="00024AFC">
        <w:fldChar w:fldCharType="begin"/>
      </w:r>
      <w:r w:rsidR="00024AFC">
        <w:instrText xml:space="preserve"> DOCPROPERTY  Country  \* MERGEFORMAT </w:instrText>
      </w:r>
      <w:r w:rsidR="00024AFC">
        <w:fldChar w:fldCharType="end"/>
      </w:r>
      <w:r w:rsidR="00024AFC">
        <w:rPr>
          <w:b/>
          <w:noProof/>
          <w:sz w:val="24"/>
        </w:rPr>
        <w:t xml:space="preserve">, </w:t>
      </w:r>
      <w:fldSimple w:instr=" DOCPROPERTY  StartDate  \* MERGEFORMAT ">
        <w:r w:rsidR="00024AFC" w:rsidRPr="00BA51D9">
          <w:rPr>
            <w:b/>
            <w:noProof/>
            <w:sz w:val="24"/>
          </w:rPr>
          <w:t>10th Dec 2021</w:t>
        </w:r>
      </w:fldSimple>
      <w:r w:rsidR="00024AFC">
        <w:rPr>
          <w:b/>
          <w:noProof/>
          <w:sz w:val="24"/>
        </w:rPr>
        <w:t xml:space="preserve"> - </w:t>
      </w:r>
      <w:fldSimple w:instr=" DOCPROPERTY  EndDate  \* MERGEFORMAT ">
        <w:r w:rsidR="00024AFC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4AFC" w14:paraId="30D737DC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8E146" w14:textId="77777777" w:rsidR="00024AFC" w:rsidRDefault="00024AFC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24AFC" w14:paraId="0DD1A1DC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86CF75" w14:textId="77777777" w:rsidR="00024AFC" w:rsidRDefault="00024AF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4AFC" w14:paraId="7F3BDAB4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B2D0B" w14:textId="77777777"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14:paraId="5CFFC757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3642382F" w14:textId="77777777" w:rsidR="00024AFC" w:rsidRDefault="00024AFC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2223E" w14:textId="77777777" w:rsidR="00024AFC" w:rsidRPr="00410371" w:rsidRDefault="004238B7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4AFC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6985CB9" w14:textId="77777777" w:rsidR="00024AFC" w:rsidRDefault="00024AF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9E186" w14:textId="77777777" w:rsidR="00024AFC" w:rsidRPr="00410371" w:rsidRDefault="004238B7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4AFC" w:rsidRPr="00410371">
                <w:rPr>
                  <w:b/>
                  <w:noProof/>
                  <w:sz w:val="28"/>
                </w:rPr>
                <w:t>2325</w:t>
              </w:r>
            </w:fldSimple>
          </w:p>
        </w:tc>
        <w:tc>
          <w:tcPr>
            <w:tcW w:w="709" w:type="dxa"/>
          </w:tcPr>
          <w:p w14:paraId="67BDB3FC" w14:textId="77777777" w:rsidR="00024AFC" w:rsidRDefault="00024AFC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AEB05F" w14:textId="77777777" w:rsidR="00024AFC" w:rsidRPr="00410371" w:rsidRDefault="004238B7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4AF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FB126F3" w14:textId="77777777" w:rsidR="00024AFC" w:rsidRDefault="00024AFC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2FE443" w14:textId="77777777" w:rsidR="00024AFC" w:rsidRPr="00410371" w:rsidRDefault="004238B7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4AFC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54A9B8" w14:textId="77777777" w:rsidR="00024AFC" w:rsidRDefault="00024AF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024AFC" w14:paraId="231A4D5E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F4A17" w14:textId="77777777" w:rsidR="00024AFC" w:rsidRDefault="00024AF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024AFC" w14:paraId="5D37CEA5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16D009" w14:textId="77777777" w:rsidR="00024AFC" w:rsidRPr="00F25D98" w:rsidRDefault="00024AFC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4AFC" w14:paraId="25E81D06" w14:textId="77777777" w:rsidTr="008B2F5E">
        <w:tc>
          <w:tcPr>
            <w:tcW w:w="9641" w:type="dxa"/>
            <w:gridSpan w:val="9"/>
          </w:tcPr>
          <w:p w14:paraId="40FF86EE" w14:textId="77777777"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E2A5F" w14:textId="77777777" w:rsidR="00024AFC" w:rsidRDefault="00024AFC" w:rsidP="00024A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4AFC" w14:paraId="5463891E" w14:textId="77777777" w:rsidTr="008B2F5E">
        <w:tc>
          <w:tcPr>
            <w:tcW w:w="2835" w:type="dxa"/>
          </w:tcPr>
          <w:p w14:paraId="389C6B62" w14:textId="77777777" w:rsidR="00024AFC" w:rsidRDefault="00024AFC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D06584" w14:textId="77777777" w:rsidR="00024AFC" w:rsidRDefault="00024AF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D36DC4" w14:textId="77777777" w:rsidR="00024AFC" w:rsidRDefault="00024AF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26D8DC" w14:textId="77777777" w:rsidR="00024AFC" w:rsidRDefault="00024AF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A55E5" w14:textId="77777777" w:rsidR="00024AFC" w:rsidRDefault="00024AF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9E3A8F" w14:textId="77777777" w:rsidR="00024AFC" w:rsidRDefault="00024AF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397043" w14:textId="77777777" w:rsidR="00024AFC" w:rsidRDefault="00024AF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C542" w14:textId="77777777" w:rsidR="00024AFC" w:rsidRDefault="00024AF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045D3" w14:textId="77777777" w:rsidR="00024AFC" w:rsidRDefault="00024AFC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901918" w14:textId="77777777" w:rsidR="00024AFC" w:rsidRDefault="00024AFC" w:rsidP="00024A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4AFC" w14:paraId="69E5CA0C" w14:textId="77777777" w:rsidTr="008B2F5E">
        <w:tc>
          <w:tcPr>
            <w:tcW w:w="9640" w:type="dxa"/>
            <w:gridSpan w:val="11"/>
          </w:tcPr>
          <w:p w14:paraId="781F7559" w14:textId="77777777"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14:paraId="26967EAC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850BCC" w14:textId="77777777" w:rsidR="00024AFC" w:rsidRDefault="00024AF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257FE" w14:textId="77777777" w:rsidR="00024AFC" w:rsidRDefault="004238B7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24AFC">
                <w:t>Correction to NR test case 8.1.1.4.1</w:t>
              </w:r>
            </w:fldSimple>
          </w:p>
        </w:tc>
      </w:tr>
      <w:tr w:rsidR="00024AFC" w14:paraId="26608BCE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76864653" w14:textId="77777777" w:rsidR="00024AFC" w:rsidRDefault="00024AF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4E70D" w14:textId="77777777"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14:paraId="2B125B00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60E02C82" w14:textId="77777777" w:rsidR="00024AFC" w:rsidRDefault="00024AF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86CCB" w14:textId="77777777" w:rsidR="00024AFC" w:rsidRDefault="004238B7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AFC">
                <w:rPr>
                  <w:noProof/>
                </w:rPr>
                <w:t>ROHDE &amp; SCHWARZ</w:t>
              </w:r>
            </w:fldSimple>
          </w:p>
        </w:tc>
      </w:tr>
      <w:tr w:rsidR="00024AFC" w14:paraId="56E39B41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7A39CBC3" w14:textId="77777777" w:rsidR="00024AFC" w:rsidRDefault="00024AF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4B03F5" w14:textId="77777777" w:rsidR="00024AFC" w:rsidRDefault="00024AF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24AFC" w14:paraId="30B3A0D5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74C7F0DD" w14:textId="77777777" w:rsidR="00024AFC" w:rsidRDefault="00024AF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04FD6" w14:textId="77777777"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14:paraId="6D5A69A1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762DC7EB" w14:textId="77777777" w:rsidR="00024AFC" w:rsidRDefault="00024AF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5B7995" w14:textId="77777777" w:rsidR="00024AFC" w:rsidRDefault="004238B7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24AFC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5422AB" w14:textId="77777777" w:rsidR="00024AFC" w:rsidRDefault="00024AFC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C2D649" w14:textId="77777777" w:rsidR="00024AFC" w:rsidRDefault="00024AF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37207" w14:textId="77777777" w:rsidR="00024AFC" w:rsidRDefault="004238B7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AFC">
                <w:rPr>
                  <w:noProof/>
                </w:rPr>
                <w:t>2022-01-07</w:t>
              </w:r>
            </w:fldSimple>
          </w:p>
        </w:tc>
      </w:tr>
      <w:tr w:rsidR="00024AFC" w14:paraId="7F5D2104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09345B1" w14:textId="77777777" w:rsidR="00024AFC" w:rsidRDefault="00024AF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E5690C" w14:textId="77777777"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FBD1B8" w14:textId="77777777"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A94A19" w14:textId="77777777"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C7B25" w14:textId="77777777"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14:paraId="61941D88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889D8" w14:textId="77777777" w:rsidR="00024AFC" w:rsidRDefault="00024AF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5CF2D1" w14:textId="77777777" w:rsidR="00024AFC" w:rsidRDefault="004238B7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AF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C237A" w14:textId="77777777" w:rsidR="00024AFC" w:rsidRDefault="00024AFC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49DA35" w14:textId="77777777" w:rsidR="00024AFC" w:rsidRDefault="00024AFC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509C1" w14:textId="77777777" w:rsidR="00024AFC" w:rsidRDefault="004238B7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A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24AFC" w14:paraId="745E19B1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3DE43E" w14:textId="77777777" w:rsidR="00024AFC" w:rsidRDefault="00024AFC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69DF57" w14:textId="77777777" w:rsidR="00024AFC" w:rsidRDefault="00024AFC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A9C4A8" w14:textId="77777777" w:rsidR="00024AFC" w:rsidRDefault="00024AFC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EA0F69" w14:textId="77777777" w:rsidR="00024AFC" w:rsidRPr="007C2097" w:rsidRDefault="00024AFC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24AFC" w14:paraId="06C5D965" w14:textId="77777777" w:rsidTr="008B2F5E">
        <w:tc>
          <w:tcPr>
            <w:tcW w:w="1843" w:type="dxa"/>
          </w:tcPr>
          <w:p w14:paraId="590C8087" w14:textId="77777777" w:rsidR="00024AFC" w:rsidRDefault="00024AF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BA42B" w14:textId="77777777"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14:paraId="51116922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1AE03" w14:textId="77777777" w:rsidR="00024AFC" w:rsidRDefault="00024AFC" w:rsidP="008B2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D9D60" w14:textId="77777777" w:rsidR="00024AFC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the </w:t>
            </w:r>
            <w:r w:rsidRPr="00E66585">
              <w:rPr>
                <w:noProof/>
              </w:rPr>
              <w:t xml:space="preserve">tdd_UL_DL_ConfigurationCommon </w:t>
            </w:r>
            <w:r>
              <w:rPr>
                <w:noProof/>
              </w:rPr>
              <w:t>configuration</w:t>
            </w:r>
            <w:r w:rsidRPr="00E66585">
              <w:rPr>
                <w:noProof/>
              </w:rPr>
              <w:t xml:space="preserve"> </w:t>
            </w:r>
            <w:r>
              <w:rPr>
                <w:noProof/>
              </w:rPr>
              <w:t xml:space="preserve">provided </w:t>
            </w:r>
            <w:r w:rsidRPr="00E66585">
              <w:rPr>
                <w:noProof/>
              </w:rPr>
              <w:t>for cell 2</w:t>
            </w:r>
            <w:r>
              <w:rPr>
                <w:noProof/>
              </w:rPr>
              <w:t xml:space="preserve">, </w:t>
            </w:r>
            <w:r w:rsidRPr="00E66585">
              <w:rPr>
                <w:noProof/>
              </w:rPr>
              <w:t xml:space="preserve"> DL-UL pattern </w:t>
            </w:r>
            <w:r>
              <w:rPr>
                <w:noProof/>
              </w:rPr>
              <w:t>looks as below (D – Downlink Slot , U – Uplink Slot, F – Flexible Slot )</w:t>
            </w:r>
          </w:p>
          <w:p w14:paraId="39BB687B" w14:textId="77777777" w:rsidR="00024AFC" w:rsidRPr="00E66585" w:rsidRDefault="00024AFC" w:rsidP="00024AFC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Style w:val="TableGrid"/>
              <w:tblW w:w="5271" w:type="dxa"/>
              <w:tblLayout w:type="fixed"/>
              <w:tblLook w:val="04A0" w:firstRow="1" w:lastRow="0" w:firstColumn="1" w:lastColumn="0" w:noHBand="0" w:noVBand="1"/>
            </w:tblPr>
            <w:tblGrid>
              <w:gridCol w:w="263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3"/>
              <w:gridCol w:w="264"/>
              <w:gridCol w:w="264"/>
            </w:tblGrid>
            <w:tr w:rsidR="00024AFC" w:rsidRPr="00E66585" w14:paraId="3E326F03" w14:textId="77777777" w:rsidTr="008B2F5E">
              <w:tc>
                <w:tcPr>
                  <w:tcW w:w="527" w:type="dxa"/>
                  <w:gridSpan w:val="2"/>
                </w:tcPr>
                <w:p w14:paraId="65A41325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0</w:t>
                  </w:r>
                </w:p>
              </w:tc>
              <w:tc>
                <w:tcPr>
                  <w:tcW w:w="527" w:type="dxa"/>
                  <w:gridSpan w:val="2"/>
                </w:tcPr>
                <w:p w14:paraId="627F51D3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</w:t>
                  </w:r>
                </w:p>
              </w:tc>
              <w:tc>
                <w:tcPr>
                  <w:tcW w:w="527" w:type="dxa"/>
                  <w:gridSpan w:val="2"/>
                </w:tcPr>
                <w:p w14:paraId="4972EE42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2</w:t>
                  </w:r>
                </w:p>
              </w:tc>
              <w:tc>
                <w:tcPr>
                  <w:tcW w:w="527" w:type="dxa"/>
                  <w:gridSpan w:val="2"/>
                </w:tcPr>
                <w:p w14:paraId="592B3550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3</w:t>
                  </w:r>
                </w:p>
              </w:tc>
              <w:tc>
                <w:tcPr>
                  <w:tcW w:w="527" w:type="dxa"/>
                  <w:gridSpan w:val="2"/>
                </w:tcPr>
                <w:p w14:paraId="69A92802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4</w:t>
                  </w:r>
                </w:p>
              </w:tc>
              <w:tc>
                <w:tcPr>
                  <w:tcW w:w="527" w:type="dxa"/>
                  <w:gridSpan w:val="2"/>
                </w:tcPr>
                <w:p w14:paraId="1970CECA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5</w:t>
                  </w:r>
                </w:p>
              </w:tc>
              <w:tc>
                <w:tcPr>
                  <w:tcW w:w="527" w:type="dxa"/>
                  <w:gridSpan w:val="2"/>
                </w:tcPr>
                <w:p w14:paraId="17B9CABE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6</w:t>
                  </w:r>
                </w:p>
              </w:tc>
              <w:tc>
                <w:tcPr>
                  <w:tcW w:w="527" w:type="dxa"/>
                  <w:gridSpan w:val="2"/>
                </w:tcPr>
                <w:p w14:paraId="4DA386B5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7</w:t>
                  </w:r>
                </w:p>
              </w:tc>
              <w:tc>
                <w:tcPr>
                  <w:tcW w:w="527" w:type="dxa"/>
                  <w:gridSpan w:val="2"/>
                </w:tcPr>
                <w:p w14:paraId="1573A3A0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8</w:t>
                  </w:r>
                </w:p>
              </w:tc>
              <w:tc>
                <w:tcPr>
                  <w:tcW w:w="528" w:type="dxa"/>
                  <w:gridSpan w:val="2"/>
                </w:tcPr>
                <w:p w14:paraId="1058EAC0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9</w:t>
                  </w:r>
                </w:p>
              </w:tc>
            </w:tr>
            <w:tr w:rsidR="00024AFC" w:rsidRPr="00E66585" w14:paraId="3C104AE1" w14:textId="77777777" w:rsidTr="008B2F5E">
              <w:tc>
                <w:tcPr>
                  <w:tcW w:w="263" w:type="dxa"/>
                  <w:shd w:val="clear" w:color="auto" w:fill="00B050"/>
                </w:tcPr>
                <w:p w14:paraId="2FD9A6D3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 xml:space="preserve">D    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14:paraId="4BE1B33C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14:paraId="2CA5E2AF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14:paraId="72F61DE6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14:paraId="66E607F3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14:paraId="21CBD7CF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14:paraId="2422F492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</w:tcPr>
                <w:p w14:paraId="6C0D4CBE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F</w:t>
                  </w:r>
                </w:p>
              </w:tc>
              <w:tc>
                <w:tcPr>
                  <w:tcW w:w="263" w:type="dxa"/>
                  <w:shd w:val="clear" w:color="auto" w:fill="F4B083" w:themeFill="accent2" w:themeFillTint="99"/>
                </w:tcPr>
                <w:p w14:paraId="55460EB5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  <w:tc>
                <w:tcPr>
                  <w:tcW w:w="264" w:type="dxa"/>
                  <w:shd w:val="clear" w:color="auto" w:fill="F4B083" w:themeFill="accent2" w:themeFillTint="99"/>
                </w:tcPr>
                <w:p w14:paraId="7BAF0EFD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14:paraId="05DF0CEE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14:paraId="58FFB43E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14:paraId="64B287B0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14:paraId="300C4A9F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14:paraId="62978DE0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  <w:shd w:val="clear" w:color="auto" w:fill="00B050"/>
                </w:tcPr>
                <w:p w14:paraId="6B2ABB97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4" w:type="dxa"/>
                  <w:shd w:val="clear" w:color="auto" w:fill="00B050"/>
                </w:tcPr>
                <w:p w14:paraId="616B7B4D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D</w:t>
                  </w:r>
                </w:p>
              </w:tc>
              <w:tc>
                <w:tcPr>
                  <w:tcW w:w="263" w:type="dxa"/>
                </w:tcPr>
                <w:p w14:paraId="73662517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F</w:t>
                  </w:r>
                </w:p>
              </w:tc>
              <w:tc>
                <w:tcPr>
                  <w:tcW w:w="264" w:type="dxa"/>
                  <w:shd w:val="clear" w:color="auto" w:fill="F4B083" w:themeFill="accent2" w:themeFillTint="99"/>
                </w:tcPr>
                <w:p w14:paraId="30A9E7AE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  <w:tc>
                <w:tcPr>
                  <w:tcW w:w="264" w:type="dxa"/>
                  <w:shd w:val="clear" w:color="auto" w:fill="F4B083" w:themeFill="accent2" w:themeFillTint="99"/>
                </w:tcPr>
                <w:p w14:paraId="0129CFAA" w14:textId="77777777" w:rsidR="00024AFC" w:rsidRPr="00E66585" w:rsidRDefault="00024AFC" w:rsidP="00024AFC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E66585">
                    <w:rPr>
                      <w:noProof/>
                    </w:rPr>
                    <w:t>U</w:t>
                  </w:r>
                </w:p>
              </w:tc>
            </w:tr>
          </w:tbl>
          <w:p w14:paraId="58157454" w14:textId="77777777" w:rsidR="00024AFC" w:rsidRPr="00EE11C0" w:rsidRDefault="00024AFC" w:rsidP="00024AFC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</w:p>
          <w:p w14:paraId="4A1C909C" w14:textId="77777777" w:rsidR="00024AFC" w:rsidRDefault="00024AFC" w:rsidP="00024AFC">
            <w:pPr>
              <w:pStyle w:val="CRCoverPage"/>
              <w:spacing w:after="0"/>
              <w:rPr>
                <w:noProof/>
              </w:rPr>
            </w:pPr>
            <w:r w:rsidRPr="009E34C0">
              <w:rPr>
                <w:noProof/>
              </w:rPr>
              <w:t xml:space="preserve">At the beginning of the test case , nr cell2 is configured with prach_ConfigurationIndex = (160) </w:t>
            </w:r>
            <w:r>
              <w:rPr>
                <w:noProof/>
              </w:rPr>
              <w:t>.</w:t>
            </w:r>
          </w:p>
          <w:p w14:paraId="44E47F32" w14:textId="77777777" w:rsidR="00024AFC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9E34C0">
              <w:rPr>
                <w:noProof/>
              </w:rPr>
              <w:t>s per table 6.3.3.2-3 in spec 38.211 , Prach is expected to come in the subframe = 9 .</w:t>
            </w:r>
            <w:r>
              <w:rPr>
                <w:noProof/>
              </w:rPr>
              <w:t xml:space="preserve"> In response, RAR will be scheduled at a Subframe which makes sure (K2+</w:t>
            </w:r>
            <w:r w:rsidRPr="00B107D2">
              <w:rPr>
                <w:noProof/>
              </w:rPr>
              <w:t xml:space="preserve"> Δ</w:t>
            </w:r>
            <w:r>
              <w:rPr>
                <w:noProof/>
              </w:rPr>
              <w:t>)th subframe is receiving Msg3 at the UL slot.</w:t>
            </w:r>
          </w:p>
          <w:p w14:paraId="0CF088CB" w14:textId="77777777" w:rsidR="00024AFC" w:rsidRDefault="00024AFC" w:rsidP="00024AFC">
            <w:pPr>
              <w:pStyle w:val="CRCoverPage"/>
              <w:spacing w:after="0"/>
              <w:rPr>
                <w:noProof/>
              </w:rPr>
            </w:pPr>
          </w:p>
          <w:p w14:paraId="02BC8F3E" w14:textId="77777777" w:rsidR="00024AFC" w:rsidRPr="009E34C0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Rar to Message 3 timing , Please refer refer </w:t>
            </w:r>
            <w:r w:rsidRPr="009E34C0">
              <w:rPr>
                <w:noProof/>
              </w:rPr>
              <w:t>38.214 section 6.1.2.1.1</w:t>
            </w:r>
          </w:p>
          <w:p w14:paraId="16CFF98B" w14:textId="77777777" w:rsidR="00024AFC" w:rsidRDefault="00024AFC" w:rsidP="00024AFC">
            <w:pPr>
              <w:pStyle w:val="CRCoverPage"/>
              <w:shd w:val="clear" w:color="auto" w:fill="FFFF00"/>
              <w:spacing w:after="0"/>
              <w:rPr>
                <w:noProof/>
              </w:rPr>
            </w:pPr>
            <w:r w:rsidRPr="009E34C0">
              <w:rPr>
                <w:noProof/>
              </w:rPr>
              <w:t>When the UE transmits a PUSCH scheduled by RAR or by the fallbackRAR, the Δ value specific to the PUSCH subcarrier spacing µPUSCH is applied in addition to the K2 value</w:t>
            </w:r>
            <w:r>
              <w:rPr>
                <w:noProof/>
              </w:rPr>
              <w:t xml:space="preserve"> . As per the test case configuration K2 = 6 and </w:t>
            </w:r>
            <w:r w:rsidRPr="009E34C0">
              <w:rPr>
                <w:noProof/>
              </w:rPr>
              <w:t>Δ</w:t>
            </w:r>
            <w:r>
              <w:rPr>
                <w:noProof/>
              </w:rPr>
              <w:t xml:space="preserve"> = 3 (when running the test in 30Khz SCS); </w:t>
            </w:r>
          </w:p>
          <w:p w14:paraId="43A50FEE" w14:textId="77777777" w:rsidR="00024AFC" w:rsidRDefault="00024AFC" w:rsidP="00024AFC">
            <w:pPr>
              <w:pStyle w:val="CRCoverPage"/>
              <w:spacing w:after="0"/>
              <w:rPr>
                <w:noProof/>
              </w:rPr>
            </w:pPr>
          </w:p>
          <w:p w14:paraId="2E61046A" w14:textId="77777777" w:rsidR="00024AFC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</w:t>
            </w:r>
            <w:r w:rsidRPr="00B107D2">
              <w:rPr>
                <w:noProof/>
              </w:rPr>
              <w:t>hen receiving the Prach in Subframe 9 slot = 1 , RAR</w:t>
            </w:r>
            <w:r>
              <w:rPr>
                <w:noProof/>
              </w:rPr>
              <w:t xml:space="preserve"> is </w:t>
            </w:r>
            <w:r w:rsidRPr="00B107D2">
              <w:rPr>
                <w:noProof/>
              </w:rPr>
              <w:t>sent on Subframe = 5 Slot = 0 , so that Msg3 can be received in Subframe = 9 Slot = 1 ( from RAR it takes K2 + Δ slots to receive Msg3)</w:t>
            </w:r>
            <w:r>
              <w:rPr>
                <w:noProof/>
              </w:rPr>
              <w:t xml:space="preserve"> ; </w:t>
            </w:r>
            <w:r w:rsidRPr="009E34C0">
              <w:rPr>
                <w:noProof/>
              </w:rPr>
              <w:t>prach_ConfigurationIndex = (160)</w:t>
            </w:r>
            <w:r>
              <w:rPr>
                <w:noProof/>
              </w:rPr>
              <w:t xml:space="preserve"> is working well in TDD pattern .</w:t>
            </w:r>
          </w:p>
          <w:p w14:paraId="5AF32003" w14:textId="77777777" w:rsidR="00024AFC" w:rsidRPr="00B107D2" w:rsidRDefault="00024AFC" w:rsidP="00024AFC">
            <w:pPr>
              <w:pStyle w:val="CRCoverPage"/>
              <w:spacing w:after="0"/>
              <w:rPr>
                <w:noProof/>
              </w:rPr>
            </w:pPr>
          </w:p>
          <w:p w14:paraId="3C1FF433" w14:textId="77777777" w:rsidR="00024AFC" w:rsidRPr="00B107D2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B107D2">
              <w:rPr>
                <w:noProof/>
              </w:rPr>
              <w:t xml:space="preserve">t step 22A , SS changes the prach-configuration index as “157” for which prach is expected to be received in the subframe = 4 </w:t>
            </w:r>
            <w:r>
              <w:rPr>
                <w:noProof/>
              </w:rPr>
              <w:t>( every SFN )</w:t>
            </w:r>
          </w:p>
          <w:p w14:paraId="30E80B97" w14:textId="77777777" w:rsidR="00024AFC" w:rsidRDefault="00024AFC" w:rsidP="00024AFC">
            <w:pPr>
              <w:pStyle w:val="CRCoverPage"/>
              <w:spacing w:after="0"/>
              <w:ind w:left="100"/>
              <w:rPr>
                <w:noProof/>
              </w:rPr>
            </w:pP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in an even SFN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.</w:t>
            </w:r>
          </w:p>
        </w:tc>
      </w:tr>
      <w:tr w:rsidR="00024AFC" w14:paraId="5F6C6F44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B2FEB" w14:textId="77777777" w:rsidR="00024AFC" w:rsidRDefault="00024AF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A19CB" w14:textId="77777777" w:rsidR="00024AFC" w:rsidRDefault="00024AF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14:paraId="083F1263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55A8B" w14:textId="77777777"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F7458" w14:textId="77777777" w:rsidR="00024AFC" w:rsidRPr="006316B2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Increase the Rar window size (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sl40) when configuring prach configuration index as “157”</w:t>
            </w:r>
          </w:p>
        </w:tc>
      </w:tr>
      <w:tr w:rsidR="00024AFC" w14:paraId="19B52E82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11F34" w14:textId="77777777" w:rsidR="00024AFC" w:rsidRDefault="00024AFC" w:rsidP="00024A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6F36C" w14:textId="77777777" w:rsidR="00024AFC" w:rsidRPr="00CF39F2" w:rsidRDefault="00024AFC" w:rsidP="00024AF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24AFC" w14:paraId="1B634922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5F483" w14:textId="77777777"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223C7" w14:textId="77777777" w:rsidR="00024AFC" w:rsidRPr="00CF39F2" w:rsidRDefault="00024AFC" w:rsidP="00024AF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024AFC" w14:paraId="5C987D33" w14:textId="77777777" w:rsidTr="008B2F5E">
        <w:tc>
          <w:tcPr>
            <w:tcW w:w="2694" w:type="dxa"/>
            <w:gridSpan w:val="2"/>
          </w:tcPr>
          <w:p w14:paraId="4AF96DE7" w14:textId="77777777" w:rsidR="00024AFC" w:rsidRDefault="00024AFC" w:rsidP="00024A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FA0B83" w14:textId="77777777" w:rsidR="00024AFC" w:rsidRDefault="00024AFC" w:rsidP="00024A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14:paraId="4F7F2740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7FAD9" w14:textId="77777777"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F3133" w14:textId="77777777" w:rsidR="00024AFC" w:rsidRDefault="00024AFC" w:rsidP="00024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8.1.1.4.1.NR5GC</w:t>
            </w:r>
          </w:p>
        </w:tc>
      </w:tr>
      <w:tr w:rsidR="00024AFC" w14:paraId="275622B4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1A527" w14:textId="77777777" w:rsidR="00024AFC" w:rsidRDefault="00024AFC" w:rsidP="00024A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9C061" w14:textId="77777777" w:rsidR="00024AFC" w:rsidRDefault="00024AFC" w:rsidP="00024A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4AFC" w14:paraId="41B8F46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E2896" w14:textId="77777777"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E7CA20" w14:textId="77777777"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41F9FA" w14:textId="77777777"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1FC92F" w14:textId="77777777" w:rsidR="00024AFC" w:rsidRDefault="00024AFC" w:rsidP="00024A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75CFFE" w14:textId="77777777" w:rsidR="00024AFC" w:rsidRDefault="00024AFC" w:rsidP="00024A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AFC" w14:paraId="1E7AE682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5D96E" w14:textId="77777777"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33703" w14:textId="77777777"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25738" w14:textId="77777777"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28ACD4" w14:textId="77777777" w:rsidR="00024AFC" w:rsidRDefault="00024AFC" w:rsidP="00024A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AFE4F" w14:textId="77777777" w:rsidR="00024AFC" w:rsidRDefault="00024AFC" w:rsidP="00024A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AFC" w14:paraId="3D82B73C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9B97A" w14:textId="77777777" w:rsidR="00024AFC" w:rsidRDefault="00024AFC" w:rsidP="00024A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D7CA1" w14:textId="77777777"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2D0FA" w14:textId="77777777"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B7F244" w14:textId="77777777" w:rsidR="00024AFC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61223" w14:textId="77777777" w:rsidR="00024AFC" w:rsidRDefault="00024AFC" w:rsidP="00024A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024AFC" w14:paraId="1FCD72E5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C4F90" w14:textId="77777777" w:rsidR="00024AFC" w:rsidRDefault="00024AFC" w:rsidP="00024A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52E31" w14:textId="77777777"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9D056" w14:textId="77777777" w:rsidR="00024AFC" w:rsidRDefault="00024AFC" w:rsidP="00024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A5878" w14:textId="77777777" w:rsidR="00024AFC" w:rsidRDefault="00024AFC" w:rsidP="00024A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0DCA4" w14:textId="77777777" w:rsidR="00024AFC" w:rsidRDefault="00024AFC" w:rsidP="00024A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4AFC" w14:paraId="7B9717A1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D8393" w14:textId="77777777" w:rsidR="00024AFC" w:rsidRDefault="00024AFC" w:rsidP="00024A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D63B6" w14:textId="77777777" w:rsidR="00024AFC" w:rsidRDefault="00024AFC" w:rsidP="00024AFC">
            <w:pPr>
              <w:pStyle w:val="CRCoverPage"/>
              <w:spacing w:after="0"/>
              <w:rPr>
                <w:noProof/>
              </w:rPr>
            </w:pPr>
          </w:p>
        </w:tc>
      </w:tr>
      <w:tr w:rsidR="00024AFC" w14:paraId="4FB0C828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726582" w14:textId="77777777"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D2D54" w14:textId="77777777" w:rsidR="00024AFC" w:rsidRDefault="00024AFC" w:rsidP="00024A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4AFC" w:rsidRPr="008863B9" w14:paraId="072C3F23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FB7BCD" w14:textId="77777777" w:rsidR="00024AFC" w:rsidRPr="008863B9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C93613" w14:textId="77777777" w:rsidR="00024AFC" w:rsidRPr="008863B9" w:rsidRDefault="00024AFC" w:rsidP="00024A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4AFC" w14:paraId="06AB9FAA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ED916" w14:textId="77777777" w:rsidR="00024AFC" w:rsidRDefault="00024AFC" w:rsidP="00024A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B03BF" w14:textId="77777777" w:rsidR="00024AFC" w:rsidRDefault="00024AFC" w:rsidP="00024A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18F81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5F2D1E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AE681" w14:textId="77777777" w:rsidR="009478EE" w:rsidRDefault="009478EE" w:rsidP="009478EE">
      <w:pPr>
        <w:rPr>
          <w:noProof/>
        </w:rPr>
      </w:pPr>
    </w:p>
    <w:p w14:paraId="0319BD8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245590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D88B5A5" w14:textId="77777777" w:rsidR="00B13880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3880" w:rsidRPr="00085837">
        <w:rPr>
          <w:rFonts w:ascii="Arial" w:hAnsi="Arial" w:cs="Arial"/>
          <w:iCs/>
        </w:rPr>
        <w:t>Table of Contents</w:t>
      </w:r>
      <w:r w:rsidR="00B13880">
        <w:tab/>
      </w:r>
      <w:r w:rsidR="00B13880">
        <w:fldChar w:fldCharType="begin"/>
      </w:r>
      <w:r w:rsidR="00B13880">
        <w:instrText xml:space="preserve"> PAGEREF _Toc92455909 \h </w:instrText>
      </w:r>
      <w:r w:rsidR="00B13880">
        <w:fldChar w:fldCharType="separate"/>
      </w:r>
      <w:r w:rsidR="00B13880">
        <w:t>3</w:t>
      </w:r>
      <w:r w:rsidR="00B13880">
        <w:fldChar w:fldCharType="end"/>
      </w:r>
    </w:p>
    <w:p w14:paraId="50AD2700" w14:textId="77777777" w:rsidR="00B13880" w:rsidRDefault="00B1388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8583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8583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_Toc92455910 \h </w:instrText>
      </w:r>
      <w:r>
        <w:fldChar w:fldCharType="separate"/>
      </w:r>
      <w:r>
        <w:t>3</w:t>
      </w:r>
      <w:r>
        <w:fldChar w:fldCharType="end"/>
      </w:r>
    </w:p>
    <w:p w14:paraId="1DBE145A" w14:textId="77777777" w:rsidR="00B13880" w:rsidRDefault="00B1388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8583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85837">
        <w:rPr>
          <w:rFonts w:cs="Arial"/>
          <w:b/>
          <w:color w:val="000000"/>
          <w:lang w:eastAsia="en-GB"/>
        </w:rPr>
        <w:t xml:space="preserve">New </w:t>
      </w:r>
      <w:r w:rsidRPr="00085837">
        <w:rPr>
          <w:rFonts w:cs="Arial"/>
          <w:b/>
          <w:bCs/>
          <w:color w:val="000000"/>
          <w:lang w:val="en-US" w:eastAsia="en-GB"/>
        </w:rPr>
        <w:t xml:space="preserve">function </w:t>
      </w:r>
      <w:bookmarkStart w:id="2" w:name="OLE_LINK71"/>
      <w:r w:rsidRPr="00085837">
        <w:rPr>
          <w:rFonts w:cs="Arial"/>
          <w:b/>
          <w:bCs/>
          <w:color w:val="000000"/>
          <w:lang w:val="en-US" w:eastAsia="en-GB"/>
        </w:rPr>
        <w:t>f_NR_CellInfo_SetRaResponseWindow</w:t>
      </w:r>
      <w:bookmarkEnd w:id="2"/>
      <w:r w:rsidRPr="00085837">
        <w:rPr>
          <w:rFonts w:cs="Arial"/>
          <w:b/>
          <w:bCs/>
          <w:color w:val="000000"/>
          <w:lang w:val="en-US" w:eastAsia="en-GB"/>
        </w:rPr>
        <w:t>()</w:t>
      </w:r>
      <w:r>
        <w:tab/>
      </w:r>
      <w:r>
        <w:fldChar w:fldCharType="begin"/>
      </w:r>
      <w:r>
        <w:instrText xml:space="preserve"> PAGEREF _Toc92455911 \h </w:instrText>
      </w:r>
      <w:r>
        <w:fldChar w:fldCharType="separate"/>
      </w:r>
      <w:r>
        <w:t>3</w:t>
      </w:r>
      <w:r>
        <w:fldChar w:fldCharType="end"/>
      </w:r>
    </w:p>
    <w:p w14:paraId="201F8302" w14:textId="77777777" w:rsidR="00B13880" w:rsidRDefault="00B1388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85837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85837">
        <w:rPr>
          <w:rFonts w:cs="Arial"/>
          <w:b/>
          <w:color w:val="000000"/>
          <w:lang w:eastAsia="en-GB"/>
        </w:rPr>
        <w:t xml:space="preserve">Correction to the </w:t>
      </w:r>
      <w:r w:rsidRPr="00085837">
        <w:rPr>
          <w:rFonts w:cs="Arial"/>
          <w:b/>
          <w:bCs/>
          <w:color w:val="000000"/>
          <w:lang w:val="en-US" w:eastAsia="en-GB"/>
        </w:rPr>
        <w:t>function fl_TC_8_1_1_4_1_TestBody()</w:t>
      </w:r>
      <w:r>
        <w:tab/>
      </w:r>
      <w:r>
        <w:fldChar w:fldCharType="begin"/>
      </w:r>
      <w:r>
        <w:instrText xml:space="preserve"> PAGEREF _Toc92455912 \h </w:instrText>
      </w:r>
      <w:r>
        <w:fldChar w:fldCharType="separate"/>
      </w:r>
      <w:r>
        <w:t>6</w:t>
      </w:r>
      <w:r>
        <w:fldChar w:fldCharType="end"/>
      </w:r>
    </w:p>
    <w:p w14:paraId="73F1B40C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A9525C6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2455910"/>
      <w:r w:rsidRPr="00854C55">
        <w:rPr>
          <w:b/>
        </w:rPr>
        <w:t>Corrections required</w:t>
      </w:r>
      <w:bookmarkEnd w:id="3"/>
      <w:bookmarkEnd w:id="4"/>
      <w:bookmarkEnd w:id="5"/>
    </w:p>
    <w:p w14:paraId="66D6E8AE" w14:textId="77777777" w:rsidR="005D27CA" w:rsidRDefault="00EF1AB4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2455911"/>
      <w:r>
        <w:rPr>
          <w:rFonts w:cs="Arial"/>
          <w:b/>
          <w:color w:val="000000"/>
          <w:lang w:eastAsia="en-GB"/>
        </w:rPr>
        <w:t>New</w:t>
      </w:r>
      <w:r w:rsidR="005D27CA" w:rsidRPr="00B52828">
        <w:rPr>
          <w:rFonts w:cs="Arial"/>
          <w:b/>
          <w:color w:val="000000"/>
          <w:lang w:eastAsia="en-GB"/>
        </w:rPr>
        <w:t xml:space="preserve">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A6583D" w:rsidRPr="00A6583D">
        <w:rPr>
          <w:rFonts w:cs="Arial"/>
          <w:b/>
          <w:bCs/>
          <w:color w:val="000000"/>
          <w:lang w:val="en-US" w:eastAsia="en-GB"/>
        </w:rPr>
        <w:t>f_NR_CellInfo_</w:t>
      </w:r>
      <w:proofErr w:type="gramStart"/>
      <w:r w:rsidR="00A6583D" w:rsidRPr="00A6583D">
        <w:rPr>
          <w:rFonts w:cs="Arial"/>
          <w:b/>
          <w:bCs/>
          <w:color w:val="000000"/>
          <w:lang w:val="en-US" w:eastAsia="en-GB"/>
        </w:rPr>
        <w:t>SetRaResponseWindow</w:t>
      </w:r>
      <w:proofErr w:type="spellEnd"/>
      <w:r w:rsidR="00BA659F">
        <w:rPr>
          <w:rFonts w:cs="Arial"/>
          <w:b/>
          <w:bCs/>
          <w:color w:val="000000"/>
          <w:lang w:val="en-US" w:eastAsia="en-GB"/>
        </w:rPr>
        <w:t>(</w:t>
      </w:r>
      <w:proofErr w:type="gramEnd"/>
      <w:r w:rsidR="00BA659F">
        <w:rPr>
          <w:rFonts w:cs="Arial"/>
          <w:b/>
          <w:bCs/>
          <w:color w:val="000000"/>
          <w:lang w:val="en-US" w:eastAsia="en-GB"/>
        </w:rPr>
        <w:t>)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D7E0F5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4D8D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FB1B" w14:textId="77777777" w:rsidR="005D27CA" w:rsidRPr="007F5C63" w:rsidRDefault="000D4F01" w:rsidP="00426FCD">
            <w:pPr>
              <w:pStyle w:val="CRCoverPage"/>
              <w:spacing w:after="0"/>
              <w:rPr>
                <w:noProof/>
              </w:rPr>
            </w:pPr>
            <w:r w:rsidRPr="000D4F01">
              <w:rPr>
                <w:noProof/>
              </w:rPr>
              <w:t>f_NR_CellInfo_SetRaResponseWindow</w:t>
            </w:r>
            <w:r>
              <w:rPr>
                <w:noProof/>
              </w:rPr>
              <w:t>()</w:t>
            </w:r>
          </w:p>
        </w:tc>
      </w:tr>
      <w:tr w:rsidR="00FA485A" w14:paraId="2C6FF45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DF2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30D" w14:textId="77777777" w:rsidR="00FA485A" w:rsidRPr="00AD4ADA" w:rsidRDefault="00A0032D" w:rsidP="00EF7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 the prach configuration index configured in step 22A , Rar window is getting expired b</w:t>
            </w:r>
            <w:r w:rsidR="001D1407">
              <w:rPr>
                <w:noProof/>
              </w:rPr>
              <w:t>efore RAR is getting transmit</w:t>
            </w:r>
            <w:r w:rsidR="0016061F">
              <w:rPr>
                <w:noProof/>
              </w:rPr>
              <w:t>ted</w:t>
            </w:r>
          </w:p>
        </w:tc>
      </w:tr>
      <w:tr w:rsidR="00FA485A" w14:paraId="6DB4666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A2E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C88" w14:textId="77777777" w:rsidR="00FA485A" w:rsidRDefault="00E81450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increase the Rar window size (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sl40) when configuring prach configuration index as “157”</w:t>
            </w:r>
          </w:p>
          <w:p w14:paraId="440778DC" w14:textId="77777777" w:rsidR="00F57FCE" w:rsidRPr="001124B3" w:rsidRDefault="00F57FCE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Implemented the new function which can be used to set the RaResponse Window size</w:t>
            </w:r>
          </w:p>
        </w:tc>
      </w:tr>
      <w:tr w:rsidR="00FA485A" w14:paraId="28A56B2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D55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F0F9" w14:textId="77777777" w:rsidR="00FA485A" w:rsidRPr="00CC39F9" w:rsidRDefault="00477DC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ttcn-3/</w:t>
            </w:r>
            <w:proofErr w:type="spellStart"/>
            <w:r w:rsidRPr="00477DCB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77DCB">
              <w:rPr>
                <w:rFonts w:ascii="Arial" w:hAnsi="Arial" w:cs="Arial"/>
                <w:lang w:eastAsia="en-GB"/>
              </w:rPr>
              <w:t>/develop/Common/NR5GC/NR</w:t>
            </w:r>
            <w:r w:rsidR="00852C3E">
              <w:rPr>
                <w:rFonts w:ascii="Arial" w:hAnsi="Arial" w:cs="Arial"/>
                <w:lang w:eastAsia="en-GB"/>
              </w:rPr>
              <w:t>/</w:t>
            </w:r>
            <w:proofErr w:type="spellStart"/>
            <w:r w:rsidR="00852C3E" w:rsidRPr="00852C3E">
              <w:rPr>
                <w:rFonts w:ascii="Arial" w:hAnsi="Arial" w:cs="Arial"/>
                <w:lang w:eastAsia="en-GB"/>
              </w:rPr>
              <w:t>NR_CellInfo.ttcn</w:t>
            </w:r>
            <w:proofErr w:type="spellEnd"/>
          </w:p>
        </w:tc>
      </w:tr>
      <w:tr w:rsidR="00220349" w14:paraId="32A9DCD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AA2E" w14:textId="77777777" w:rsidR="00220349" w:rsidRPr="00C94CF0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bookmarkStart w:id="7" w:name="_Hlk97556670"/>
            <w:r w:rsidRPr="00C94CF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9FF3" w14:textId="307CA2F1" w:rsidR="00220349" w:rsidRPr="00C94CF0" w:rsidRDefault="00C94CF0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C94CF0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  <w:bookmarkEnd w:id="7"/>
    </w:tbl>
    <w:p w14:paraId="398AA483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6D5FF19" w14:textId="77777777" w:rsidR="002249E0" w:rsidRDefault="002249E0" w:rsidP="002249E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  <w:r w:rsidR="00274776">
        <w:rPr>
          <w:rFonts w:ascii="Arial" w:hAnsi="Arial"/>
          <w:b/>
          <w:lang w:eastAsia="en-GB"/>
        </w:rPr>
        <w:t>Implementation</w:t>
      </w:r>
      <w:r w:rsidR="00503C1B">
        <w:rPr>
          <w:rFonts w:ascii="Arial" w:hAnsi="Arial"/>
          <w:b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2249E0" w14:paraId="1FA976CC" w14:textId="77777777" w:rsidTr="002249E0">
        <w:tc>
          <w:tcPr>
            <w:tcW w:w="14278" w:type="dxa"/>
          </w:tcPr>
          <w:p w14:paraId="2AA81CD4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49E0">
              <w:rPr>
                <w:rFonts w:ascii="Arial" w:hAnsi="Arial"/>
                <w:b/>
                <w:lang w:eastAsia="en-GB"/>
              </w:rPr>
              <w:t xml:space="preserve">  </w:t>
            </w: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/*</w:t>
            </w:r>
          </w:p>
          <w:p w14:paraId="0E66B414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* @desc      Assign the parameterised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Ra_ResponseWindow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in the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CellArray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UL BWP and SIB1(if available) of the cell</w:t>
            </w:r>
          </w:p>
          <w:p w14:paraId="15172C8C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</w:p>
          <w:p w14:paraId="3514C310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* @param    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p_RA_ResponseWindow</w:t>
            </w:r>
            <w:proofErr w:type="spellEnd"/>
          </w:p>
          <w:p w14:paraId="788C0C3C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* @status    APPROVED (ENDC, NR5GC)</w:t>
            </w:r>
          </w:p>
          <w:p w14:paraId="2FBE4851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*/</w:t>
            </w:r>
          </w:p>
          <w:p w14:paraId="31E92245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SetRaResponseWindow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D4788C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RACH_ConfigGeneric.ra_ResponseWindow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p_RA_</w:t>
            </w:r>
            <w:proofErr w:type="gram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ResponseWindow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)runs</w:t>
            </w:r>
            <w:proofErr w:type="gram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0D2177A4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7F78DD1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CellInfo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F087074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); //Initial BWP</w:t>
            </w:r>
          </w:p>
          <w:p w14:paraId="11CEF0B4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F4E5B5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v_NR_CellInfo.Sysinfo.NR_</w:t>
            </w:r>
            <w:proofErr w:type="gram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SysinfoCombination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301D3310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v_NR_CellInfo.Sysinfo.BcchInfo.SIB1.message_.c1.systemInformationBlockType1.servingCellConfigCommon.uplinkConfigCommon.initialUplinkBWP.rach_ConfigCommon.setup.rach_ConfigGeneric.ra_</w:t>
            </w:r>
            <w:proofErr w:type="gram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ResponseWindow :</w:t>
            </w:r>
            <w:proofErr w:type="gram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p_RA_ResponseWindow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3CAC46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1A9F3DE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v_NR_UplinkBWP.Common.R15.rach_ConfigCommon.setup.rach_ConfigGeneric.</w:t>
            </w:r>
            <w:bookmarkStart w:id="8" w:name="OLE_LINK21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ra_</w:t>
            </w:r>
            <w:proofErr w:type="gram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ResponseWindow</w:t>
            </w:r>
            <w:bookmarkEnd w:id="8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p_RA_ResponseWindow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FD37A2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bookmarkStart w:id="9" w:name="OLE_LINK23"/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Set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bookmarkEnd w:id="9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//@sic R5s190455 sic@</w:t>
            </w:r>
          </w:p>
          <w:p w14:paraId="704C0D3A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SetUplinkBWP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bookmarkStart w:id="10" w:name="OLE_LINK22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_NR_CellId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bookmarkEnd w:id="10"/>
            <w:proofErr w:type="spellEnd"/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0A45FEF" w14:textId="77777777" w:rsidR="002249E0" w:rsidRPr="009A4CC3" w:rsidRDefault="002249E0" w:rsidP="009A4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A4CC3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2D012306" w14:textId="77777777" w:rsidR="002249E0" w:rsidRDefault="002249E0" w:rsidP="002249E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2249E0">
              <w:rPr>
                <w:rFonts w:ascii="Arial" w:hAnsi="Arial"/>
                <w:b/>
                <w:lang w:eastAsia="en-GB"/>
              </w:rPr>
              <w:t xml:space="preserve">    </w:t>
            </w:r>
          </w:p>
        </w:tc>
      </w:tr>
    </w:tbl>
    <w:p w14:paraId="433F2CE0" w14:textId="77777777" w:rsidR="002249E0" w:rsidRDefault="002249E0" w:rsidP="002249E0">
      <w:pPr>
        <w:spacing w:after="0"/>
        <w:rPr>
          <w:rFonts w:ascii="Arial" w:hAnsi="Arial"/>
          <w:b/>
          <w:lang w:eastAsia="en-GB"/>
        </w:rPr>
      </w:pPr>
    </w:p>
    <w:p w14:paraId="69A97320" w14:textId="77777777"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9245591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F45719">
        <w:rPr>
          <w:rFonts w:cs="Arial"/>
          <w:b/>
          <w:bCs/>
          <w:color w:val="000000"/>
          <w:lang w:val="en-US" w:eastAsia="en-GB"/>
        </w:rPr>
        <w:t>fl_TC_8_1_1_4_1_</w:t>
      </w:r>
      <w:proofErr w:type="gramStart"/>
      <w:r w:rsidRPr="00F45719">
        <w:rPr>
          <w:rFonts w:cs="Arial"/>
          <w:b/>
          <w:bCs/>
          <w:color w:val="000000"/>
          <w:lang w:val="en-US" w:eastAsia="en-GB"/>
        </w:rPr>
        <w:t>TestBody</w:t>
      </w:r>
      <w:r w:rsidR="00854266">
        <w:rPr>
          <w:rFonts w:cs="Arial"/>
          <w:b/>
          <w:bCs/>
          <w:color w:val="000000"/>
          <w:lang w:val="en-US" w:eastAsia="en-GB"/>
        </w:rPr>
        <w:t>(</w:t>
      </w:r>
      <w:proofErr w:type="gramEnd"/>
      <w:r w:rsidR="00854266">
        <w:rPr>
          <w:rFonts w:cs="Arial"/>
          <w:b/>
          <w:bCs/>
          <w:color w:val="000000"/>
          <w:lang w:val="en-US" w:eastAsia="en-GB"/>
        </w:rPr>
        <w:t>)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71DA07E9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8617" w14:textId="77777777" w:rsidR="00FB0A08" w:rsidRDefault="00FB0A08" w:rsidP="00AC7A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F6AC" w14:textId="77777777" w:rsidR="00FB0A08" w:rsidRPr="007F5C63" w:rsidRDefault="00852764" w:rsidP="00AC7A70">
            <w:pPr>
              <w:pStyle w:val="CRCoverPage"/>
              <w:spacing w:after="0"/>
              <w:rPr>
                <w:noProof/>
              </w:rPr>
            </w:pPr>
            <w:r w:rsidRPr="00852764">
              <w:rPr>
                <w:noProof/>
              </w:rPr>
              <w:t>fl_TC_8_1_1_4_1_TestBody</w:t>
            </w:r>
            <w:r>
              <w:rPr>
                <w:noProof/>
              </w:rPr>
              <w:t>()</w:t>
            </w:r>
          </w:p>
        </w:tc>
      </w:tr>
      <w:tr w:rsidR="00FB0A08" w14:paraId="74FA6EEF" w14:textId="77777777" w:rsidTr="00AC7A7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7758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54FE" w14:textId="77777777" w:rsidR="00FB0A08" w:rsidRPr="00AD4ADA" w:rsidRDefault="00FB0A08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 the prach configuration index configured in step 22A , Rar window is getting expired before RAR is getting transmitted</w:t>
            </w:r>
          </w:p>
        </w:tc>
      </w:tr>
      <w:tr w:rsidR="00FB0A08" w14:paraId="07495C45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BEC9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F785" w14:textId="77777777" w:rsidR="00FB0A08" w:rsidRPr="001124B3" w:rsidRDefault="00FB0A08" w:rsidP="00AC7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increase the Rar window size (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sl40) when configuring prach configuration index as “157”</w:t>
            </w:r>
          </w:p>
        </w:tc>
      </w:tr>
      <w:tr w:rsidR="00FB0A08" w14:paraId="33557226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8A53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6206" w14:textId="77777777" w:rsidR="00FB0A08" w:rsidRPr="00CC39F9" w:rsidRDefault="00FB0A08" w:rsidP="00AC7A70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ttcn-3/</w:t>
            </w:r>
            <w:proofErr w:type="spellStart"/>
            <w:r w:rsidRPr="00477DCB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77DCB">
              <w:rPr>
                <w:rFonts w:ascii="Arial" w:hAnsi="Arial" w:cs="Arial"/>
                <w:lang w:eastAsia="en-GB"/>
              </w:rPr>
              <w:t>/develop/Common/NR5GC</w:t>
            </w:r>
            <w:r w:rsidR="00814CF6">
              <w:rPr>
                <w:rFonts w:ascii="Arial" w:hAnsi="Arial" w:cs="Arial"/>
                <w:lang w:eastAsia="en-GB"/>
              </w:rPr>
              <w:t>/8_1_1/</w:t>
            </w:r>
            <w:r w:rsidR="00814CF6" w:rsidRPr="00814CF6">
              <w:rPr>
                <w:rFonts w:ascii="Arial" w:hAnsi="Arial" w:cs="Arial"/>
                <w:lang w:eastAsia="en-GB"/>
              </w:rPr>
              <w:t>RRC_Resume_NR5GC.ttcn</w:t>
            </w:r>
          </w:p>
        </w:tc>
      </w:tr>
      <w:tr w:rsidR="00FB0A08" w14:paraId="1947C711" w14:textId="77777777" w:rsidTr="00AC7A7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D9D8" w14:textId="77777777" w:rsidR="00FB0A08" w:rsidRDefault="00FB0A08" w:rsidP="00AC7A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1C98" w14:textId="0F845B8B" w:rsidR="00FB0A08" w:rsidRDefault="00290C02" w:rsidP="00AC7A7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71AC9477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4C88967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C4BE4C0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863E41E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534C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function fl_TC_8_1_1_4_1_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CEF5143" w14:textId="77777777" w:rsidR="00FB0A08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40D8290" w14:textId="77777777" w:rsidR="009B7A21" w:rsidRPr="009B7A21" w:rsidRDefault="000408F8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9B7A21" w:rsidRPr="009B7A21">
              <w:rPr>
                <w:rFonts w:ascii="Courier New" w:hAnsi="Courier New" w:cs="Courier New"/>
                <w:color w:val="000000"/>
                <w:lang w:eastAsia="de-DE"/>
              </w:rPr>
              <w:t>//@sic R5-197053, R5-198912, R5s191051 sic@</w:t>
            </w:r>
          </w:p>
          <w:p w14:paraId="15566E4F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PDUSessionInfo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FD295AE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CC50AE7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ModificationPeriodFrames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E401FD3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ModificationPeriod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D11CEAD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F32816A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v_NR_DownlinkBWP_Cell2; // @sic R5-204436 sic@</w:t>
            </w:r>
          </w:p>
          <w:p w14:paraId="6F9B8CAE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PDSCH_Config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14:paraId="3D70F2DC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NR_BWP_DownlinkDedicated_PDSCH_Config_Type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14:paraId="3121C14F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7701AFF0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16C78BE4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SrbIndByRef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= omit;    // not used (needed when other information of the RRC message needs to be access) // @sic R5-213465 sic@</w:t>
            </w:r>
          </w:p>
          <w:p w14:paraId="004E6D7E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SysIndByRef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= omit;        // to store SYSTEM_IND if it takes over the RRC message // @sic R5-213465 sic@</w:t>
            </w:r>
          </w:p>
          <w:p w14:paraId="5BCB2F12" w14:textId="77777777" w:rsidR="009B7A21" w:rsidRPr="009B7A21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1CD9BD81" w14:textId="77777777" w:rsidR="009B7A21" w:rsidRPr="005F2130" w:rsidRDefault="009B7A21" w:rsidP="009B7A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WaitTime</w:t>
            </w:r>
            <w:proofErr w:type="spell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7A21">
              <w:rPr>
                <w:rFonts w:ascii="Courier New" w:hAnsi="Courier New" w:cs="Courier New"/>
                <w:color w:val="000000"/>
                <w:lang w:eastAsia="de-DE"/>
              </w:rPr>
              <w:t>= 60.0;</w:t>
            </w:r>
          </w:p>
          <w:p w14:paraId="6847B84E" w14:textId="77777777" w:rsidR="00FB0A08" w:rsidRPr="0026339A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6339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&lt;&lt;&lt; SKIPPED CODE &gt;&gt;&gt;</w:t>
            </w:r>
          </w:p>
          <w:p w14:paraId="22767C41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897D04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21 - 22"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8DCD28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R5-214592 sic@</w:t>
            </w:r>
          </w:p>
          <w:p w14:paraId="0204550C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7B3F54D8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A6D81C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22A"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BD7B78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R5-213465, R5-214592 sic@</w:t>
            </w:r>
          </w:p>
          <w:p w14:paraId="0E368782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prach-ConfigurationIndex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in the system information.</w:t>
            </w:r>
          </w:p>
          <w:p w14:paraId="5CF942B1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(f_NR_CellInfo_GetIsFR1(nr_Cell2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6180708B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PrachConfigurationIndex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= 157;</w:t>
            </w:r>
          </w:p>
          <w:p w14:paraId="176A6216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14:paraId="67419472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TDD - As per 38.211 Table 6.3.3.2-3</w:t>
            </w:r>
          </w:p>
          <w:p w14:paraId="59E8CAEE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//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nSFN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mod 1 = 0=&gt; any SFN   Subframe 4</w:t>
            </w:r>
          </w:p>
          <w:p w14:paraId="52BDED6B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(?, (4));</w:t>
            </w:r>
          </w:p>
          <w:p w14:paraId="5B49FD5B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/ FR2</w:t>
            </w:r>
          </w:p>
          <w:p w14:paraId="408983F2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PrachConfigurationIndex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= 156; // @sic R5-217275, R5s211579 sic@</w:t>
            </w:r>
          </w:p>
          <w:p w14:paraId="7697A65D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(19,39) in 60kHz - As per 38.211 Table 6.3.3.2-4</w:t>
            </w:r>
          </w:p>
          <w:p w14:paraId="32D63A9E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// SCS RA = 120kHz, "Number of PRACH slots within a 60 kHz slot" in Table 6.3.3.2-4 is equal to 1, then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nRAslot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= 1</w:t>
            </w:r>
          </w:p>
          <w:p w14:paraId="5F938A8D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= (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(?, 4, -, cs_SlotTimingInfo_Numerology3(7)),  //Slot 39 in 120kHz</w:t>
            </w:r>
          </w:p>
          <w:p w14:paraId="3A37242E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9, -, cs_SlotTimingInfo_Numerology3(7))   //Slot 79 in 120kHz</w:t>
            </w:r>
          </w:p>
          <w:p w14:paraId="7073D432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);</w:t>
            </w:r>
          </w:p>
          <w:p w14:paraId="26A07A0D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577102C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//Set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14:paraId="73B464D0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f_NR_CellInfo_SetPRACH_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ConfigurationIndex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A8C7114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new PRACH parameters</w:t>
            </w:r>
          </w:p>
          <w:p w14:paraId="28DAED4D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71CE5F10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cads_NR_CellConfigPhysicalLayerUplink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(nr_Cell2, -, cs_NR_CellConfigPhysicalLayerUplink_Def(-,-,cs_NR_UplinkBWPs(v_PhysicalParameters.UL_BWPs))));</w:t>
            </w:r>
          </w:p>
          <w:p w14:paraId="1521DC94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</w:t>
            </w:r>
          </w:p>
          <w:p w14:paraId="4F17E5AB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62D2AB09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F850E9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22B"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44CFEA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 R5-213465, R5s210689, R5-214592 sic@</w:t>
            </w:r>
          </w:p>
          <w:p w14:paraId="4DE9129B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Short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message on PDCCH using P-RNTI indicating a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17BB2E8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>nr_Cell2, true, RRC_INACTIVE);</w:t>
            </w:r>
          </w:p>
          <w:p w14:paraId="018B25A8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305A6D" w14:textId="77777777" w:rsidR="00FB0A08" w:rsidRPr="005F2130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&lt;&lt; SKIPPED CODE &gt;&gt;</w:t>
            </w:r>
          </w:p>
          <w:p w14:paraId="2409D603" w14:textId="77777777" w:rsidR="00FB0A08" w:rsidRPr="00722896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B33212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138A946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DFD9812" w14:textId="77777777" w:rsidTr="00AC7A7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1937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ReconfigureDRBs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B333DE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D979CF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RadioBearerConfig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22A97B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CellGroupConfig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CC9EC3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F378D5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= tsc_NR_RbId_SRB1,</w:t>
            </w:r>
          </w:p>
          <w:p w14:paraId="676F3C9F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759746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ReceiveForRRCreconfigurationComplete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14:paraId="07392768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NR_RoutingInfoSUL_Type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RoutingInfoSUL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6A9857E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PDSCH_ServingCellConfig.nrofHARQ_</w:t>
            </w:r>
            <w:proofErr w:type="gram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072FBE8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636B18B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2B461F87" w14:textId="77777777" w:rsidR="00FB0A08" w:rsidRPr="00CC1A73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</w:t>
            </w:r>
            <w:proofErr w:type="gram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3C34459A" w14:textId="77777777" w:rsidR="00FB0A08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5EEA54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R5-197053, R5-198912, R5s191051 sic@</w:t>
            </w:r>
          </w:p>
          <w:p w14:paraId="20507A00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PDUSessionInfo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A65118A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25EB62C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ModificationPeriodFrames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67F8410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ModificationPeriod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4FA17A2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9694FB6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v_NR_DownlinkBWP_Cell2; // @sic R5-204436 sic@</w:t>
            </w:r>
          </w:p>
          <w:p w14:paraId="2823B2E4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PDSCH_Config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v_PDSCH_Config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14:paraId="7C928A06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NR_BWP_DownlinkDedicated_PDSCH_Config_Type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v_BWP_DownlinkDedicated_PDSCH_Config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 // @sic R5-204436 sic@</w:t>
            </w:r>
          </w:p>
          <w:p w14:paraId="1CC60709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7408ABAC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v_PhysicalParameters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0BAEE9A9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SrbIndByRef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= omit;    // not used (needed when other information of the RRC message needs to be access) // @sic R5-213465 sic@</w:t>
            </w:r>
          </w:p>
          <w:p w14:paraId="5046BBC1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SysIndByRef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= omit;        // to store SYSTEM_IND if it takes over the RRC message // @sic R5-213465 sic@</w:t>
            </w:r>
          </w:p>
          <w:p w14:paraId="449DC044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; // @sic R5-213465 sic@</w:t>
            </w:r>
          </w:p>
          <w:p w14:paraId="72E5D2C8" w14:textId="77777777" w:rsidR="0036418A" w:rsidRPr="0036418A" w:rsidRDefault="0036418A" w:rsidP="003641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WaitTime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= 60.0;</w:t>
            </w:r>
          </w:p>
          <w:p w14:paraId="75D439F0" w14:textId="77777777" w:rsidR="0036418A" w:rsidRDefault="0036418A" w:rsidP="00355C6B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RACH_ConfigGeneric.ra_ResponseWindow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v_RA_</w:t>
            </w:r>
            <w:proofErr w:type="gramStart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ResponseWindow</w:t>
            </w:r>
            <w:proofErr w:type="spell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bookmarkStart w:id="12" w:name="OLE_LINK73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>sl40</w:t>
            </w:r>
            <w:bookmarkEnd w:id="12"/>
            <w:r w:rsidRPr="0036418A">
              <w:rPr>
                <w:rFonts w:ascii="Courier New" w:hAnsi="Courier New" w:cs="Courier New"/>
                <w:color w:val="000000"/>
                <w:lang w:eastAsia="de-DE"/>
              </w:rPr>
              <w:t xml:space="preserve">;   </w:t>
            </w:r>
          </w:p>
          <w:p w14:paraId="69BFB2FB" w14:textId="77777777" w:rsidR="00FB0A08" w:rsidRPr="004D336B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D336B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   &lt;&lt; SKIPPED CODE &gt;&gt;</w:t>
            </w:r>
          </w:p>
          <w:p w14:paraId="7A423EB1" w14:textId="77777777" w:rsidR="00A7416A" w:rsidRPr="00A7416A" w:rsidRDefault="00FB0A08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A7416A"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22A" </w:t>
            </w:r>
            <w:proofErr w:type="spellStart"/>
            <w:r w:rsidR="00A7416A" w:rsidRPr="00A7416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A7416A" w:rsidRPr="00A7416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6C01A3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R5-213465, R5-214592 sic@</w:t>
            </w:r>
          </w:p>
          <w:p w14:paraId="7C87B56F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prach-ConfigurationIndex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in the system information.</w:t>
            </w:r>
          </w:p>
          <w:p w14:paraId="7D4860C0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(f_NR_CellInfo_GetIsFR1(nr_Cell2</w:t>
            </w:r>
            <w:proofErr w:type="gram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14:paraId="5CB4A8A6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PrachConfigurationIndex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= 157;</w:t>
            </w:r>
          </w:p>
          <w:p w14:paraId="19B6CEBC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FDD - As per 38.211 Table 6.3.3.2-2</w:t>
            </w:r>
          </w:p>
          <w:p w14:paraId="1525C164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//FR1 TDD - As per 38.211 Table 6.3.3.2-3</w:t>
            </w:r>
          </w:p>
          <w:p w14:paraId="6478CA8E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//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nSFN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mod 1 = 0=&gt; any SFN   Subframe 4</w:t>
            </w:r>
          </w:p>
          <w:p w14:paraId="08FF9064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(?, (4));</w:t>
            </w:r>
          </w:p>
          <w:p w14:paraId="4F5307E5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} else </w:t>
            </w:r>
            <w:proofErr w:type="gram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/ FR2</w:t>
            </w:r>
          </w:p>
          <w:p w14:paraId="3F62C58A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PrachConfigurationIndex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= 156; // @sic R5-217275, R5s211579 sic@</w:t>
            </w:r>
          </w:p>
          <w:p w14:paraId="4B4127CF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// slots (19,39) in 60kHz - As per 38.211 Table 6.3.3.2-4</w:t>
            </w:r>
          </w:p>
          <w:p w14:paraId="1DA10086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// SCS RA = 120kHz, "Number of PRACH slots within a 60 kHz slot" in Table 6.3.3.2-4 is equal to 1, then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nRAslot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= 1</w:t>
            </w:r>
          </w:p>
          <w:p w14:paraId="449DE3BB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= (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(?, 4, -, cs_SlotTimingInfo_Numerology3(7)),  //Slot 39 in 120kHz</w:t>
            </w:r>
          </w:p>
          <w:p w14:paraId="7836489C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proofErr w:type="gramStart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>(?,</w:t>
            </w:r>
            <w:proofErr w:type="gramEnd"/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9, -, cs_SlotTimingInfo_Numerology3(7))   //Slot 79 in 120kHz</w:t>
            </w:r>
          </w:p>
          <w:p w14:paraId="558C740B" w14:textId="77777777" w:rsidR="00A7416A" w:rsidRP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);</w:t>
            </w:r>
          </w:p>
          <w:p w14:paraId="084CAF14" w14:textId="77777777" w:rsidR="00A7416A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16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E54705" w14:textId="77777777" w:rsidR="00FB0A08" w:rsidRPr="00B3427D" w:rsidRDefault="00A7416A" w:rsidP="00A7416A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B0A08"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//Set </w:t>
            </w:r>
            <w:proofErr w:type="spellStart"/>
            <w:r w:rsidR="00FB0A08" w:rsidRPr="00B3427D">
              <w:rPr>
                <w:rFonts w:ascii="Courier New" w:hAnsi="Courier New" w:cs="Courier New"/>
                <w:color w:val="000000"/>
                <w:lang w:eastAsia="de-DE"/>
              </w:rPr>
              <w:t>Prach</w:t>
            </w:r>
            <w:proofErr w:type="spellEnd"/>
            <w:r w:rsidR="00FB0A08"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configuration index in SIB1 and in Cell Array</w:t>
            </w:r>
          </w:p>
          <w:p w14:paraId="76E2397E" w14:textId="77777777" w:rsidR="00FB0A08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f_NR_CellInfo_SetPRACH_</w:t>
            </w:r>
            <w:proofErr w:type="gram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ConfigurationIndex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v_PrachConfigurationIndex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bookmarkStart w:id="13" w:name="OLE_LINK72"/>
          </w:p>
          <w:p w14:paraId="5FC49D32" w14:textId="77777777" w:rsidR="0010735D" w:rsidRPr="00B3427D" w:rsidRDefault="0010735D" w:rsidP="0010735D">
            <w:pPr>
              <w:shd w:val="clear" w:color="auto" w:fill="FFFF00"/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0735D">
              <w:rPr>
                <w:rFonts w:ascii="Courier New" w:hAnsi="Courier New" w:cs="Courier New"/>
                <w:color w:val="000000"/>
                <w:lang w:eastAsia="de-DE"/>
              </w:rPr>
              <w:t>f_NR_CellInfo_SetRaResponseWindow</w:t>
            </w:r>
            <w:proofErr w:type="spellEnd"/>
            <w:r w:rsidRPr="0010735D">
              <w:rPr>
                <w:rFonts w:ascii="Courier New" w:hAnsi="Courier New" w:cs="Courier New"/>
                <w:color w:val="000000"/>
                <w:lang w:eastAsia="de-DE"/>
              </w:rPr>
              <w:t>(nr_Cell</w:t>
            </w:r>
            <w:proofErr w:type="gramStart"/>
            <w:r w:rsidRPr="0010735D">
              <w:rPr>
                <w:rFonts w:ascii="Courier New" w:hAnsi="Courier New" w:cs="Courier New"/>
                <w:color w:val="000000"/>
                <w:lang w:eastAsia="de-DE"/>
              </w:rPr>
              <w:t>2,v</w:t>
            </w:r>
            <w:proofErr w:type="gramEnd"/>
            <w:r w:rsidRPr="0010735D">
              <w:rPr>
                <w:rFonts w:ascii="Courier New" w:hAnsi="Courier New" w:cs="Courier New"/>
                <w:color w:val="000000"/>
                <w:lang w:eastAsia="de-DE"/>
              </w:rPr>
              <w:t>_RA_ResponseWindow);</w:t>
            </w:r>
            <w:bookmarkEnd w:id="13"/>
            <w:r w:rsidRPr="001073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4CF674D" w14:textId="77777777"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with new PRACH parameters</w:t>
            </w:r>
          </w:p>
          <w:p w14:paraId="73BAAA2B" w14:textId="77777777"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14:paraId="5B1F3279" w14:textId="77777777"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cads_NR_CellConfigPhysicalLayerUplink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(nr_Cell2, -, cs_NR_CellConfigPhysicalLayerUplink_Def(-,-,cs_NR_UplinkBWPs(v_PhysicalParameters.UL_BWPs))));</w:t>
            </w:r>
          </w:p>
          <w:p w14:paraId="56E039BA" w14:textId="77777777"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SS to report PRACH preambles</w:t>
            </w:r>
          </w:p>
          <w:p w14:paraId="73137261" w14:textId="77777777"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nr_Cell2,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4C17DCF6" w14:textId="77777777"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84AE98" w14:textId="77777777"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22B"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F2AE644" w14:textId="77777777"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R5-213465, R5s210689, R5-214592 sic@</w:t>
            </w:r>
          </w:p>
          <w:p w14:paraId="0BD0B1DF" w14:textId="77777777" w:rsidR="00FB0A08" w:rsidRPr="00B3427D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</w:t>
            </w:r>
            <w:proofErr w:type="gram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Short</w:t>
            </w:r>
            <w:proofErr w:type="gram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message on PDCCH using P-RNTI indicating a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60447274" w14:textId="77777777" w:rsidR="00FB0A08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ModifySysinfo</w:t>
            </w:r>
            <w:proofErr w:type="spell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3427D">
              <w:rPr>
                <w:rFonts w:ascii="Courier New" w:hAnsi="Courier New" w:cs="Courier New"/>
                <w:color w:val="000000"/>
                <w:lang w:eastAsia="de-DE"/>
              </w:rPr>
              <w:t>nr_Cell2, true, RRC_INACTIVE);</w:t>
            </w:r>
          </w:p>
          <w:p w14:paraId="3CE7C00E" w14:textId="77777777" w:rsidR="00FB0A08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5F21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&lt;&lt; SKIPPED CODE &gt;&gt;</w:t>
            </w:r>
          </w:p>
          <w:p w14:paraId="21BFB2DA" w14:textId="77777777" w:rsidR="00FB0A08" w:rsidRPr="005F2130" w:rsidRDefault="00FB0A08" w:rsidP="00AC7A70">
            <w:pPr>
              <w:tabs>
                <w:tab w:val="left" w:pos="846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3D1FE6" w14:textId="77777777" w:rsidR="00FB0A08" w:rsidRPr="006D35E4" w:rsidRDefault="00FB0A08" w:rsidP="00AC7A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4BF9206" w14:textId="77777777" w:rsidR="00F96833" w:rsidRDefault="00F96833" w:rsidP="00F457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37D08" w14:textId="77777777" w:rsidR="003454BA" w:rsidRDefault="003454BA">
      <w:r>
        <w:separator/>
      </w:r>
    </w:p>
  </w:endnote>
  <w:endnote w:type="continuationSeparator" w:id="0">
    <w:p w14:paraId="3ACFE156" w14:textId="77777777" w:rsidR="003454BA" w:rsidRDefault="0034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ABBA1" w14:textId="77777777" w:rsidR="003454BA" w:rsidRDefault="003454BA">
      <w:r>
        <w:separator/>
      </w:r>
    </w:p>
  </w:footnote>
  <w:footnote w:type="continuationSeparator" w:id="0">
    <w:p w14:paraId="7AD56B81" w14:textId="77777777" w:rsidR="003454BA" w:rsidRDefault="00345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1091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3E32A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9E3C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EBFF2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4AFC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876"/>
    <w:rsid w:val="00101905"/>
    <w:rsid w:val="00101E79"/>
    <w:rsid w:val="001037D4"/>
    <w:rsid w:val="00103810"/>
    <w:rsid w:val="00103C72"/>
    <w:rsid w:val="0010735D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B84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48D6"/>
    <w:rsid w:val="00176185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1407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249E0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0C02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69D0"/>
    <w:rsid w:val="002F029B"/>
    <w:rsid w:val="002F3F5B"/>
    <w:rsid w:val="002F45F1"/>
    <w:rsid w:val="002F48D2"/>
    <w:rsid w:val="002F53B6"/>
    <w:rsid w:val="002F7D40"/>
    <w:rsid w:val="00300FAB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54BA"/>
    <w:rsid w:val="00346D77"/>
    <w:rsid w:val="00350C3D"/>
    <w:rsid w:val="003556DC"/>
    <w:rsid w:val="00355C6B"/>
    <w:rsid w:val="003573A5"/>
    <w:rsid w:val="003609EF"/>
    <w:rsid w:val="003614D1"/>
    <w:rsid w:val="0036231A"/>
    <w:rsid w:val="0036418A"/>
    <w:rsid w:val="0036509E"/>
    <w:rsid w:val="00366971"/>
    <w:rsid w:val="00370FAB"/>
    <w:rsid w:val="003715FE"/>
    <w:rsid w:val="00374DD4"/>
    <w:rsid w:val="0037519A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51C2"/>
    <w:rsid w:val="003E74A0"/>
    <w:rsid w:val="003F055F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38B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949"/>
    <w:rsid w:val="004F6175"/>
    <w:rsid w:val="004F661B"/>
    <w:rsid w:val="00503C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50D"/>
    <w:rsid w:val="005371B9"/>
    <w:rsid w:val="0054198B"/>
    <w:rsid w:val="00544788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7365A"/>
    <w:rsid w:val="00580EF6"/>
    <w:rsid w:val="00581ECE"/>
    <w:rsid w:val="0058240F"/>
    <w:rsid w:val="00582A39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A6679"/>
    <w:rsid w:val="005B1FCC"/>
    <w:rsid w:val="005B3792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CEE"/>
    <w:rsid w:val="005F740E"/>
    <w:rsid w:val="005F7FF7"/>
    <w:rsid w:val="00600458"/>
    <w:rsid w:val="006006C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57A5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5D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77C3F"/>
    <w:rsid w:val="007807B2"/>
    <w:rsid w:val="007834DD"/>
    <w:rsid w:val="0079074F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643A"/>
    <w:rsid w:val="007F0389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392D"/>
    <w:rsid w:val="008040A8"/>
    <w:rsid w:val="00804EC2"/>
    <w:rsid w:val="00807B85"/>
    <w:rsid w:val="00810296"/>
    <w:rsid w:val="00814CF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4DAC"/>
    <w:rsid w:val="008667AF"/>
    <w:rsid w:val="0086761B"/>
    <w:rsid w:val="00870EE7"/>
    <w:rsid w:val="00872554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1E5A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A21"/>
    <w:rsid w:val="009C1018"/>
    <w:rsid w:val="009C159B"/>
    <w:rsid w:val="009C22FE"/>
    <w:rsid w:val="009C39B2"/>
    <w:rsid w:val="009C4A00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1D14"/>
    <w:rsid w:val="00A33DA0"/>
    <w:rsid w:val="00A34271"/>
    <w:rsid w:val="00A37E73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740"/>
    <w:rsid w:val="00A7410A"/>
    <w:rsid w:val="00A7416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75FD"/>
    <w:rsid w:val="00AE7B1B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58BB"/>
    <w:rsid w:val="00B25DB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2544"/>
    <w:rsid w:val="00BA2CD7"/>
    <w:rsid w:val="00BA3EC5"/>
    <w:rsid w:val="00BA51D9"/>
    <w:rsid w:val="00BA659F"/>
    <w:rsid w:val="00BA6B74"/>
    <w:rsid w:val="00BB1BF6"/>
    <w:rsid w:val="00BB5645"/>
    <w:rsid w:val="00BB5DFC"/>
    <w:rsid w:val="00BC25AF"/>
    <w:rsid w:val="00BC391C"/>
    <w:rsid w:val="00BC40B1"/>
    <w:rsid w:val="00BC5205"/>
    <w:rsid w:val="00BC79E3"/>
    <w:rsid w:val="00BD279D"/>
    <w:rsid w:val="00BD436E"/>
    <w:rsid w:val="00BD5479"/>
    <w:rsid w:val="00BD5B77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4EF8"/>
    <w:rsid w:val="00C852CF"/>
    <w:rsid w:val="00C856F4"/>
    <w:rsid w:val="00C85908"/>
    <w:rsid w:val="00C87A12"/>
    <w:rsid w:val="00C92F36"/>
    <w:rsid w:val="00C94CF0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26F1"/>
    <w:rsid w:val="00D44254"/>
    <w:rsid w:val="00D4618B"/>
    <w:rsid w:val="00D46FD9"/>
    <w:rsid w:val="00D50255"/>
    <w:rsid w:val="00D525A2"/>
    <w:rsid w:val="00D52BD7"/>
    <w:rsid w:val="00D57575"/>
    <w:rsid w:val="00D61AA0"/>
    <w:rsid w:val="00D63444"/>
    <w:rsid w:val="00D64FF1"/>
    <w:rsid w:val="00D6517A"/>
    <w:rsid w:val="00D66520"/>
    <w:rsid w:val="00D71279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6C54"/>
    <w:rsid w:val="00DC0D26"/>
    <w:rsid w:val="00DC13A2"/>
    <w:rsid w:val="00DC216E"/>
    <w:rsid w:val="00DC31B1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6585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07F"/>
    <w:rsid w:val="00E81450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2028"/>
    <w:rsid w:val="00EF423E"/>
    <w:rsid w:val="00EF67F0"/>
    <w:rsid w:val="00EF75CB"/>
    <w:rsid w:val="00F0037F"/>
    <w:rsid w:val="00F0098D"/>
    <w:rsid w:val="00F03645"/>
    <w:rsid w:val="00F06779"/>
    <w:rsid w:val="00F11469"/>
    <w:rsid w:val="00F12C50"/>
    <w:rsid w:val="00F15505"/>
    <w:rsid w:val="00F173A4"/>
    <w:rsid w:val="00F1767D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321C4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AF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B7508-AA0C-43F7-86E7-D8C831D9C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2086</Words>
  <Characters>11891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13950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2022-03-09T09:59:00Z</dcterms:created>
  <dcterms:modified xsi:type="dcterms:W3CDTF">2022-03-09T09:59:00Z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