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7CF9" w:rsidRDefault="004B7CF9" w:rsidP="004B7C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R5s220121</w:t>
        </w:r>
      </w:fldSimple>
    </w:p>
    <w:p w:rsidR="004B7CF9" w:rsidRDefault="004B7CF9" w:rsidP="004B7CF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proofErr w:type="gramStart"/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>,</w:t>
      </w:r>
      <w:proofErr w:type="gramEnd"/>
      <w:r>
        <w:rPr>
          <w:b/>
          <w:noProof/>
          <w:sz w:val="24"/>
        </w:rPr>
        <w:t xml:space="preserve">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B7CF9" w:rsidTr="008B2F5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7CF9" w:rsidRDefault="004B7CF9" w:rsidP="008B2F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B7CF9" w:rsidTr="008B2F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B7CF9" w:rsidRDefault="004B7CF9" w:rsidP="008B2F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B7CF9" w:rsidTr="008B2F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B7CF9" w:rsidRDefault="004B7CF9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7CF9" w:rsidTr="008B2F5E">
        <w:tc>
          <w:tcPr>
            <w:tcW w:w="142" w:type="dxa"/>
            <w:tcBorders>
              <w:left w:val="single" w:sz="4" w:space="0" w:color="auto"/>
            </w:tcBorders>
          </w:tcPr>
          <w:p w:rsidR="004B7CF9" w:rsidRDefault="004B7CF9" w:rsidP="008B2F5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B7CF9" w:rsidRPr="00410371" w:rsidRDefault="004B7CF9" w:rsidP="008B2F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4B7CF9" w:rsidRDefault="004B7CF9" w:rsidP="008B2F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B7CF9" w:rsidRPr="00410371" w:rsidRDefault="004B7CF9" w:rsidP="008B2F5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2321</w:t>
              </w:r>
            </w:fldSimple>
          </w:p>
        </w:tc>
        <w:tc>
          <w:tcPr>
            <w:tcW w:w="709" w:type="dxa"/>
          </w:tcPr>
          <w:p w:rsidR="004B7CF9" w:rsidRDefault="004B7CF9" w:rsidP="008B2F5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B7CF9" w:rsidRPr="00410371" w:rsidRDefault="004B7CF9" w:rsidP="008B2F5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4B7CF9" w:rsidRDefault="004B7CF9" w:rsidP="008B2F5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B7CF9" w:rsidRPr="00410371" w:rsidRDefault="004B7CF9" w:rsidP="008B2F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B7CF9" w:rsidRDefault="004B7CF9" w:rsidP="008B2F5E">
            <w:pPr>
              <w:pStyle w:val="CRCoverPage"/>
              <w:spacing w:after="0"/>
              <w:rPr>
                <w:noProof/>
              </w:rPr>
            </w:pPr>
          </w:p>
        </w:tc>
      </w:tr>
      <w:tr w:rsidR="004B7CF9" w:rsidTr="008B2F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B7CF9" w:rsidRDefault="004B7CF9" w:rsidP="008B2F5E">
            <w:pPr>
              <w:pStyle w:val="CRCoverPage"/>
              <w:spacing w:after="0"/>
              <w:rPr>
                <w:noProof/>
              </w:rPr>
            </w:pPr>
          </w:p>
        </w:tc>
      </w:tr>
      <w:tr w:rsidR="004B7CF9" w:rsidTr="008B2F5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B7CF9" w:rsidRPr="00F25D98" w:rsidRDefault="004B7CF9" w:rsidP="008B2F5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B7CF9" w:rsidTr="008B2F5E">
        <w:tc>
          <w:tcPr>
            <w:tcW w:w="9641" w:type="dxa"/>
            <w:gridSpan w:val="9"/>
          </w:tcPr>
          <w:p w:rsidR="004B7CF9" w:rsidRDefault="004B7CF9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B7CF9" w:rsidRDefault="004B7CF9" w:rsidP="004B7CF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B7CF9" w:rsidTr="008B2F5E">
        <w:tc>
          <w:tcPr>
            <w:tcW w:w="2835" w:type="dxa"/>
          </w:tcPr>
          <w:p w:rsidR="004B7CF9" w:rsidRDefault="004B7CF9" w:rsidP="008B2F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B7CF9" w:rsidRDefault="004B7CF9" w:rsidP="008B2F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B7CF9" w:rsidRDefault="004B7CF9" w:rsidP="008B2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B7CF9" w:rsidRDefault="004B7CF9" w:rsidP="008B2F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B7CF9" w:rsidRDefault="004B7CF9" w:rsidP="008B2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4B7CF9" w:rsidRDefault="004B7CF9" w:rsidP="008B2F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B7CF9" w:rsidRDefault="004B7CF9" w:rsidP="008B2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B7CF9" w:rsidRDefault="004B7CF9" w:rsidP="008B2F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B7CF9" w:rsidRDefault="004B7CF9" w:rsidP="008B2F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4B7CF9" w:rsidRDefault="004B7CF9" w:rsidP="004B7CF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B7CF9" w:rsidTr="008B2F5E">
        <w:tc>
          <w:tcPr>
            <w:tcW w:w="9640" w:type="dxa"/>
            <w:gridSpan w:val="11"/>
          </w:tcPr>
          <w:p w:rsidR="004B7CF9" w:rsidRDefault="004B7CF9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7CF9" w:rsidTr="008B2F5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B7CF9" w:rsidRDefault="004B7CF9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B7CF9" w:rsidRDefault="004B7CF9" w:rsidP="008B2F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Correction to NR MDT test case 8.1.6.1.2.1 </w:t>
              </w:r>
            </w:fldSimple>
          </w:p>
        </w:tc>
      </w:tr>
      <w:tr w:rsidR="004B7CF9" w:rsidTr="008B2F5E">
        <w:tc>
          <w:tcPr>
            <w:tcW w:w="1843" w:type="dxa"/>
            <w:tcBorders>
              <w:left w:val="single" w:sz="4" w:space="0" w:color="auto"/>
            </w:tcBorders>
          </w:tcPr>
          <w:p w:rsidR="004B7CF9" w:rsidRDefault="004B7CF9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B7CF9" w:rsidRDefault="004B7CF9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7CF9" w:rsidTr="008B2F5E">
        <w:tc>
          <w:tcPr>
            <w:tcW w:w="1843" w:type="dxa"/>
            <w:tcBorders>
              <w:left w:val="single" w:sz="4" w:space="0" w:color="auto"/>
            </w:tcBorders>
          </w:tcPr>
          <w:p w:rsidR="004B7CF9" w:rsidRDefault="004B7CF9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B7CF9" w:rsidRDefault="004B7CF9" w:rsidP="008B2F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4B7CF9" w:rsidTr="008B2F5E">
        <w:tc>
          <w:tcPr>
            <w:tcW w:w="1843" w:type="dxa"/>
            <w:tcBorders>
              <w:left w:val="single" w:sz="4" w:space="0" w:color="auto"/>
            </w:tcBorders>
          </w:tcPr>
          <w:p w:rsidR="004B7CF9" w:rsidRDefault="004B7CF9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B7CF9" w:rsidRDefault="004B7CF9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B7CF9" w:rsidTr="008B2F5E">
        <w:tc>
          <w:tcPr>
            <w:tcW w:w="1843" w:type="dxa"/>
            <w:tcBorders>
              <w:left w:val="single" w:sz="4" w:space="0" w:color="auto"/>
            </w:tcBorders>
          </w:tcPr>
          <w:p w:rsidR="004B7CF9" w:rsidRDefault="004B7CF9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B7CF9" w:rsidRDefault="004B7CF9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7CF9" w:rsidTr="008B2F5E">
        <w:tc>
          <w:tcPr>
            <w:tcW w:w="1843" w:type="dxa"/>
            <w:tcBorders>
              <w:left w:val="single" w:sz="4" w:space="0" w:color="auto"/>
            </w:tcBorders>
          </w:tcPr>
          <w:p w:rsidR="004B7CF9" w:rsidRDefault="004B7CF9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B7CF9" w:rsidRDefault="004B7CF9" w:rsidP="008B2F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NR_SON_MDT-UEConTest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4B7CF9" w:rsidRDefault="004B7CF9" w:rsidP="008B2F5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B7CF9" w:rsidRDefault="004B7CF9" w:rsidP="008B2F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B7CF9" w:rsidRDefault="004B7CF9" w:rsidP="008B2F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2022-01-07</w:t>
              </w:r>
            </w:fldSimple>
          </w:p>
        </w:tc>
      </w:tr>
      <w:tr w:rsidR="004B7CF9" w:rsidTr="008B2F5E">
        <w:tc>
          <w:tcPr>
            <w:tcW w:w="1843" w:type="dxa"/>
            <w:tcBorders>
              <w:left w:val="single" w:sz="4" w:space="0" w:color="auto"/>
            </w:tcBorders>
          </w:tcPr>
          <w:p w:rsidR="004B7CF9" w:rsidRDefault="004B7CF9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B7CF9" w:rsidRDefault="004B7CF9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B7CF9" w:rsidRDefault="004B7CF9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B7CF9" w:rsidRDefault="004B7CF9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B7CF9" w:rsidRDefault="004B7CF9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7CF9" w:rsidTr="008B2F5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B7CF9" w:rsidRDefault="004B7CF9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B7CF9" w:rsidRDefault="004B7CF9" w:rsidP="008B2F5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B7CF9" w:rsidRDefault="004B7CF9" w:rsidP="008B2F5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B7CF9" w:rsidRDefault="004B7CF9" w:rsidP="008B2F5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B7CF9" w:rsidRDefault="004B7CF9" w:rsidP="008B2F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4B7CF9" w:rsidTr="008B2F5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B7CF9" w:rsidRDefault="004B7CF9" w:rsidP="008B2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B7CF9" w:rsidRDefault="004B7CF9" w:rsidP="008B2F5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4B7CF9" w:rsidRDefault="004B7CF9" w:rsidP="008B2F5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B7CF9" w:rsidRPr="007C2097" w:rsidRDefault="004B7CF9" w:rsidP="008B2F5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B7CF9" w:rsidTr="008B2F5E">
        <w:tc>
          <w:tcPr>
            <w:tcW w:w="1843" w:type="dxa"/>
          </w:tcPr>
          <w:p w:rsidR="004B7CF9" w:rsidRDefault="004B7CF9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B7CF9" w:rsidRDefault="004B7CF9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7CF9" w:rsidTr="008B2F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B7CF9" w:rsidRDefault="004B7CF9" w:rsidP="004B7C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B7CF9" w:rsidRDefault="004B7CF9" w:rsidP="004B7CF9">
            <w:pPr>
              <w:pStyle w:val="CRCoverPage"/>
              <w:numPr>
                <w:ilvl w:val="0"/>
                <w:numId w:val="29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According to 38.331 when </w:t>
            </w:r>
            <w:proofErr w:type="spellStart"/>
            <w:r>
              <w:rPr>
                <w:rFonts w:cs="Arial"/>
                <w:lang w:eastAsia="en-GB"/>
              </w:rPr>
              <w:t>logMeasReport</w:t>
            </w:r>
            <w:proofErr w:type="spellEnd"/>
            <w:r>
              <w:rPr>
                <w:rFonts w:cs="Arial"/>
                <w:lang w:eastAsia="en-GB"/>
              </w:rPr>
              <w:t xml:space="preserve"> is available then the UE information response message shall be received via SRB2</w:t>
            </w:r>
          </w:p>
          <w:p w:rsidR="004B7CF9" w:rsidRDefault="004B7CF9" w:rsidP="004B7CF9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  <w:r w:rsidRPr="000D0300">
              <w:rPr>
                <w:rFonts w:cs="Arial"/>
                <w:lang w:eastAsia="en-GB"/>
              </w:rPr>
              <w:t>According to 38.331 sec 5.7.10.3</w:t>
            </w:r>
            <w:r w:rsidRPr="000D0300">
              <w:rPr>
                <w:rFonts w:cs="Arial"/>
                <w:lang w:eastAsia="en-GB"/>
              </w:rPr>
              <w:br/>
              <w:t xml:space="preserve">   1&gt; if the </w:t>
            </w:r>
            <w:proofErr w:type="spellStart"/>
            <w:r w:rsidRPr="000D0300">
              <w:rPr>
                <w:rFonts w:cs="Arial"/>
                <w:lang w:eastAsia="en-GB"/>
              </w:rPr>
              <w:t>logMeasReport</w:t>
            </w:r>
            <w:proofErr w:type="spellEnd"/>
            <w:r w:rsidRPr="000D0300">
              <w:rPr>
                <w:rFonts w:cs="Arial"/>
                <w:lang w:eastAsia="en-GB"/>
              </w:rPr>
              <w:t xml:space="preserve"> is included in the </w:t>
            </w:r>
            <w:proofErr w:type="spellStart"/>
            <w:r w:rsidRPr="000D0300">
              <w:rPr>
                <w:rFonts w:cs="Arial"/>
                <w:lang w:eastAsia="en-GB"/>
              </w:rPr>
              <w:t>UEInformationResponse</w:t>
            </w:r>
            <w:proofErr w:type="spellEnd"/>
            <w:r w:rsidRPr="000D0300">
              <w:rPr>
                <w:rFonts w:cs="Arial"/>
                <w:lang w:eastAsia="en-GB"/>
              </w:rPr>
              <w:t>:</w:t>
            </w:r>
            <w:r w:rsidRPr="000D0300">
              <w:rPr>
                <w:rFonts w:cs="Arial"/>
                <w:lang w:eastAsia="en-GB"/>
              </w:rPr>
              <w:br/>
              <w:t xml:space="preserve">   2&gt; submit the </w:t>
            </w:r>
            <w:proofErr w:type="spellStart"/>
            <w:r w:rsidRPr="000D0300">
              <w:rPr>
                <w:rFonts w:cs="Arial"/>
                <w:lang w:eastAsia="en-GB"/>
              </w:rPr>
              <w:t>UEInformationResponse</w:t>
            </w:r>
            <w:proofErr w:type="spellEnd"/>
            <w:r w:rsidRPr="000D0300">
              <w:rPr>
                <w:rFonts w:cs="Arial"/>
                <w:lang w:eastAsia="en-GB"/>
              </w:rPr>
              <w:t xml:space="preserve"> message to lower layers for transmission via SRB2;</w:t>
            </w:r>
            <w:r w:rsidRPr="000D0300">
              <w:rPr>
                <w:rFonts w:cs="Arial"/>
                <w:lang w:eastAsia="en-GB"/>
              </w:rPr>
              <w:br/>
              <w:t>in this test case the </w:t>
            </w:r>
            <w:proofErr w:type="spellStart"/>
            <w:r w:rsidRPr="000D0300">
              <w:rPr>
                <w:rFonts w:cs="Arial"/>
                <w:lang w:eastAsia="en-GB"/>
              </w:rPr>
              <w:t>logMeasReport</w:t>
            </w:r>
            <w:proofErr w:type="spellEnd"/>
            <w:r w:rsidRPr="000D0300">
              <w:rPr>
                <w:rFonts w:cs="Arial"/>
                <w:lang w:eastAsia="en-GB"/>
              </w:rPr>
              <w:t xml:space="preserve"> is included and therefore it has to be sent on SRB2</w:t>
            </w:r>
          </w:p>
          <w:p w:rsidR="004B7CF9" w:rsidRDefault="004B7CF9" w:rsidP="004B7CF9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:rsidR="004B7CF9" w:rsidRPr="009B0B50" w:rsidRDefault="004B7CF9" w:rsidP="004B7CF9">
            <w:pPr>
              <w:pStyle w:val="CRCoverPage"/>
              <w:numPr>
                <w:ilvl w:val="0"/>
                <w:numId w:val="29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According to the prose When UE information response message is received, the </w:t>
            </w:r>
          </w:p>
          <w:p w:rsidR="004B7CF9" w:rsidRPr="000D0300" w:rsidRDefault="004B7CF9" w:rsidP="004B7CF9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  <w:proofErr w:type="spellStart"/>
            <w:r w:rsidRPr="000D0300">
              <w:rPr>
                <w:rFonts w:cs="Arial"/>
                <w:lang w:eastAsia="en-GB"/>
              </w:rPr>
              <w:t>measResultServCell</w:t>
            </w:r>
            <w:proofErr w:type="spellEnd"/>
            <w:r w:rsidRPr="000D0300">
              <w:rPr>
                <w:rFonts w:cs="Arial"/>
                <w:lang w:eastAsia="en-GB"/>
              </w:rPr>
              <w:t xml:space="preserve"> information will be Cell 1 (current implementation is checking against cell 11) and the </w:t>
            </w:r>
          </w:p>
          <w:p w:rsidR="004B7CF9" w:rsidRPr="000D0300" w:rsidRDefault="004B7CF9" w:rsidP="004B7CF9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  <w:proofErr w:type="spellStart"/>
            <w:r w:rsidRPr="000D0300">
              <w:rPr>
                <w:rFonts w:cs="Arial"/>
                <w:lang w:eastAsia="en-GB"/>
              </w:rPr>
              <w:t>measResultNeighCells</w:t>
            </w:r>
            <w:proofErr w:type="spellEnd"/>
            <w:r w:rsidRPr="000D0300">
              <w:rPr>
                <w:rFonts w:cs="Arial"/>
                <w:lang w:eastAsia="en-GB"/>
              </w:rPr>
              <w:t xml:space="preserve"> has to be checked( current implementation is not checking this) </w:t>
            </w:r>
          </w:p>
          <w:p w:rsidR="004B7CF9" w:rsidRPr="000D0300" w:rsidRDefault="004B7CF9" w:rsidP="004B7CF9">
            <w:pPr>
              <w:pStyle w:val="Default"/>
            </w:pPr>
          </w:p>
        </w:tc>
      </w:tr>
      <w:tr w:rsidR="004B7CF9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7CF9" w:rsidRDefault="004B7CF9" w:rsidP="004B7C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B7CF9" w:rsidRPr="00CF39F2" w:rsidRDefault="004B7CF9" w:rsidP="004B7CF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4B7CF9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7CF9" w:rsidRDefault="004B7CF9" w:rsidP="004B7C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B7CF9" w:rsidRDefault="004B7CF9" w:rsidP="004B7CF9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At Step 20 modified the template to use </w:t>
            </w:r>
            <w:proofErr w:type="spellStart"/>
            <w:r w:rsidRPr="000D0300">
              <w:rPr>
                <w:rFonts w:cs="Arial"/>
                <w:lang w:eastAsia="en-GB"/>
              </w:rPr>
              <w:t>car_NR_SRB_RrcPdu_IND</w:t>
            </w:r>
            <w:proofErr w:type="spellEnd"/>
            <w:r w:rsidRPr="000D0300">
              <w:rPr>
                <w:rFonts w:cs="Arial"/>
                <w:lang w:eastAsia="en-GB"/>
              </w:rPr>
              <w:t xml:space="preserve"> and receive the message on SRB2</w:t>
            </w:r>
          </w:p>
          <w:p w:rsidR="004B7CF9" w:rsidRPr="00A72665" w:rsidRDefault="004B7CF9" w:rsidP="004B7CF9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Updated the variables and Step 20 to check for the </w:t>
            </w:r>
            <w:proofErr w:type="spellStart"/>
            <w:r w:rsidRPr="000D0300">
              <w:rPr>
                <w:rFonts w:cs="Arial"/>
                <w:lang w:eastAsia="en-GB"/>
              </w:rPr>
              <w:t>measResultServCell</w:t>
            </w:r>
            <w:proofErr w:type="spellEnd"/>
            <w:r>
              <w:rPr>
                <w:rFonts w:cs="Arial"/>
                <w:lang w:eastAsia="en-GB"/>
              </w:rPr>
              <w:t xml:space="preserve"> with Cell 1 information and also included the</w:t>
            </w:r>
            <w:r w:rsidRPr="000D0300">
              <w:rPr>
                <w:rFonts w:cs="Arial"/>
                <w:lang w:eastAsia="en-GB"/>
              </w:rPr>
              <w:t xml:space="preserve"> </w:t>
            </w:r>
            <w:proofErr w:type="spellStart"/>
            <w:r w:rsidRPr="000D0300">
              <w:rPr>
                <w:rFonts w:cs="Arial"/>
                <w:lang w:eastAsia="en-GB"/>
              </w:rPr>
              <w:t>measResultNeighCells</w:t>
            </w:r>
            <w:proofErr w:type="spellEnd"/>
            <w:r>
              <w:rPr>
                <w:rFonts w:cs="Arial"/>
                <w:lang w:eastAsia="en-GB"/>
              </w:rPr>
              <w:t xml:space="preserve"> to be checked.</w:t>
            </w:r>
          </w:p>
        </w:tc>
      </w:tr>
      <w:tr w:rsidR="004B7CF9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7CF9" w:rsidRDefault="004B7CF9" w:rsidP="004B7C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B7CF9" w:rsidRPr="00CF39F2" w:rsidRDefault="004B7CF9" w:rsidP="004B7CF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4B7CF9" w:rsidTr="008B2F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B7CF9" w:rsidRDefault="004B7CF9" w:rsidP="004B7C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B7CF9" w:rsidRPr="008E74F5" w:rsidRDefault="004B7CF9" w:rsidP="004B7CF9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8E74F5">
              <w:rPr>
                <w:noProof/>
              </w:rPr>
              <w:t>A Conformant UE may fail this test case</w:t>
            </w:r>
          </w:p>
        </w:tc>
      </w:tr>
      <w:tr w:rsidR="004B7CF9" w:rsidTr="008B2F5E">
        <w:tc>
          <w:tcPr>
            <w:tcW w:w="2694" w:type="dxa"/>
            <w:gridSpan w:val="2"/>
          </w:tcPr>
          <w:p w:rsidR="004B7CF9" w:rsidRDefault="004B7CF9" w:rsidP="004B7C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B7CF9" w:rsidRPr="008E74F5" w:rsidRDefault="004B7CF9" w:rsidP="004B7C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7CF9" w:rsidTr="008B2F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B7CF9" w:rsidRDefault="004B7CF9" w:rsidP="004B7C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B7CF9" w:rsidRPr="008E74F5" w:rsidRDefault="004B7CF9" w:rsidP="004B7CF9">
            <w:pPr>
              <w:pStyle w:val="CRCoverPage"/>
              <w:spacing w:after="0"/>
              <w:rPr>
                <w:noProof/>
              </w:rPr>
            </w:pPr>
            <w:r w:rsidRPr="008E74F5">
              <w:rPr>
                <w:noProof/>
              </w:rPr>
              <w:t>8.1.6.1.2.1</w:t>
            </w:r>
            <w:r>
              <w:rPr>
                <w:noProof/>
              </w:rPr>
              <w:t>.NR5GC</w:t>
            </w:r>
          </w:p>
        </w:tc>
      </w:tr>
      <w:tr w:rsidR="004B7CF9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7CF9" w:rsidRDefault="004B7CF9" w:rsidP="004B7C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B7CF9" w:rsidRDefault="004B7CF9" w:rsidP="004B7C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7CF9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7CF9" w:rsidRDefault="004B7CF9" w:rsidP="004B7C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7CF9" w:rsidRDefault="004B7CF9" w:rsidP="004B7C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B7CF9" w:rsidRDefault="004B7CF9" w:rsidP="004B7C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B7CF9" w:rsidRDefault="004B7CF9" w:rsidP="004B7C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B7CF9" w:rsidRDefault="004B7CF9" w:rsidP="004B7C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B7CF9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7CF9" w:rsidRDefault="004B7CF9" w:rsidP="004B7C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B7CF9" w:rsidRDefault="004B7CF9" w:rsidP="004B7C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B7CF9" w:rsidRDefault="004B7CF9" w:rsidP="004B7C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B7CF9" w:rsidRDefault="004B7CF9" w:rsidP="004B7C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B7CF9" w:rsidRDefault="004B7CF9" w:rsidP="004B7C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B7CF9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7CF9" w:rsidRDefault="004B7CF9" w:rsidP="004B7C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B7CF9" w:rsidRDefault="004B7CF9" w:rsidP="004B7C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B7CF9" w:rsidRDefault="004B7CF9" w:rsidP="004B7C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B7CF9" w:rsidRDefault="004B7CF9" w:rsidP="004B7C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B7CF9" w:rsidRDefault="004B7CF9" w:rsidP="004B7C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B7CF9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7CF9" w:rsidRDefault="004B7CF9" w:rsidP="004B7C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B7CF9" w:rsidRDefault="004B7CF9" w:rsidP="004B7C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B7CF9" w:rsidRDefault="004B7CF9" w:rsidP="004B7C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B7CF9" w:rsidRDefault="004B7CF9" w:rsidP="004B7C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B7CF9" w:rsidRDefault="004B7CF9" w:rsidP="004B7C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B7CF9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7CF9" w:rsidRDefault="004B7CF9" w:rsidP="004B7C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B7CF9" w:rsidRDefault="004B7CF9" w:rsidP="004B7CF9">
            <w:pPr>
              <w:pStyle w:val="CRCoverPage"/>
              <w:spacing w:after="0"/>
              <w:rPr>
                <w:noProof/>
              </w:rPr>
            </w:pPr>
          </w:p>
        </w:tc>
      </w:tr>
      <w:tr w:rsidR="004B7CF9" w:rsidTr="008B2F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B7CF9" w:rsidRDefault="004B7CF9" w:rsidP="004B7C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B7CF9" w:rsidRDefault="004B7CF9" w:rsidP="004B7C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B7CF9" w:rsidRPr="008863B9" w:rsidTr="008B2F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B7CF9" w:rsidRPr="008863B9" w:rsidRDefault="004B7CF9" w:rsidP="004B7C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B7CF9" w:rsidRPr="008863B9" w:rsidRDefault="004B7CF9" w:rsidP="004B7CF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B7CF9" w:rsidTr="008B2F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7CF9" w:rsidRDefault="004B7CF9" w:rsidP="004B7C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B7CF9" w:rsidRDefault="004B7CF9" w:rsidP="004B7C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4B7CF9" w:rsidRDefault="004B7CF9" w:rsidP="004B7CF9">
      <w:pPr>
        <w:rPr>
          <w:noProof/>
        </w:rPr>
      </w:pPr>
    </w:p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af2"/>
        <w:jc w:val="left"/>
        <w:rPr>
          <w:rStyle w:val="af1"/>
          <w:rFonts w:ascii="Arial" w:hAnsi="Arial" w:cs="Arial"/>
          <w:i w:val="0"/>
          <w:lang w:eastAsia="en-GB"/>
        </w:rPr>
      </w:pPr>
      <w:bookmarkStart w:id="0" w:name="_Toc92383671"/>
      <w:r w:rsidRPr="00D83A7A">
        <w:rPr>
          <w:rStyle w:val="af1"/>
          <w:rFonts w:ascii="Arial" w:hAnsi="Arial" w:cs="Arial"/>
          <w:i w:val="0"/>
        </w:rPr>
        <w:t>Table of Contents</w:t>
      </w:r>
      <w:bookmarkEnd w:id="0"/>
    </w:p>
    <w:p w:rsidR="008E74F5" w:rsidRDefault="007A73E5">
      <w:pPr>
        <w:pStyle w:val="10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E74F5" w:rsidRPr="00216595">
        <w:rPr>
          <w:rFonts w:ascii="Arial" w:hAnsi="Arial" w:cs="Arial"/>
          <w:iCs/>
        </w:rPr>
        <w:t>Table of Contents</w:t>
      </w:r>
      <w:r w:rsidR="008E74F5">
        <w:tab/>
      </w:r>
      <w:r w:rsidR="008E74F5">
        <w:fldChar w:fldCharType="begin"/>
      </w:r>
      <w:r w:rsidR="008E74F5">
        <w:instrText xml:space="preserve"> PAGEREF _Toc92383671 \h </w:instrText>
      </w:r>
      <w:r w:rsidR="008E74F5">
        <w:fldChar w:fldCharType="separate"/>
      </w:r>
      <w:r w:rsidR="008E74F5">
        <w:t>2</w:t>
      </w:r>
      <w:r w:rsidR="008E74F5">
        <w:fldChar w:fldCharType="end"/>
      </w:r>
    </w:p>
    <w:p w:rsidR="008E74F5" w:rsidRDefault="008E74F5">
      <w:pPr>
        <w:pStyle w:val="10"/>
        <w:rPr>
          <w:rFonts w:asciiTheme="minorHAnsi" w:eastAsiaTheme="minorEastAsia" w:hAnsiTheme="minorHAnsi" w:cstheme="minorBidi"/>
          <w:szCs w:val="22"/>
          <w:lang w:eastAsia="en-GB"/>
        </w:rPr>
      </w:pPr>
      <w:r w:rsidRPr="00216595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16595">
        <w:rPr>
          <w:b/>
        </w:rPr>
        <w:t xml:space="preserve">Corrections required </w:t>
      </w:r>
      <w:r>
        <w:t>for test case 8.1.6.1.2.1</w:t>
      </w:r>
      <w:r>
        <w:tab/>
      </w:r>
      <w:r>
        <w:fldChar w:fldCharType="begin"/>
      </w:r>
      <w:r>
        <w:instrText xml:space="preserve"> PAGEREF _Toc92383672 \h </w:instrText>
      </w:r>
      <w:r>
        <w:fldChar w:fldCharType="separate"/>
      </w:r>
      <w:r>
        <w:t>2</w:t>
      </w:r>
      <w:r>
        <w:fldChar w:fldCharType="end"/>
      </w:r>
    </w:p>
    <w:p w:rsidR="008E74F5" w:rsidRDefault="008E74F5">
      <w:pPr>
        <w:pStyle w:val="20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16595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16595">
        <w:rPr>
          <w:rFonts w:cs="Arial"/>
          <w:b/>
          <w:color w:val="000000"/>
          <w:lang w:eastAsia="en-GB"/>
        </w:rPr>
        <w:t>f_TC_8_1_6_1_2_1_NR5GC_TestBody</w:t>
      </w:r>
      <w:r>
        <w:tab/>
      </w:r>
      <w:r>
        <w:fldChar w:fldCharType="begin"/>
      </w:r>
      <w:r>
        <w:instrText xml:space="preserve"> PAGEREF _Toc92383673 \h </w:instrText>
      </w:r>
      <w:r>
        <w:fldChar w:fldCharType="separate"/>
      </w:r>
      <w:r>
        <w:t>2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7A73E5" w:rsidRDefault="007A73E5" w:rsidP="004717EA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92383672"/>
      <w:r w:rsidRPr="00854C55">
        <w:rPr>
          <w:b/>
        </w:rPr>
        <w:t xml:space="preserve">Corrections </w:t>
      </w:r>
      <w:r w:rsidRPr="00EF018C">
        <w:rPr>
          <w:b/>
        </w:rPr>
        <w:t>required</w:t>
      </w:r>
      <w:bookmarkEnd w:id="1"/>
      <w:bookmarkEnd w:id="2"/>
      <w:r w:rsidR="00460215" w:rsidRPr="00EF018C">
        <w:rPr>
          <w:b/>
        </w:rPr>
        <w:t xml:space="preserve"> </w:t>
      </w:r>
      <w:r w:rsidR="00EF018C" w:rsidRPr="00EF018C">
        <w:rPr>
          <w:noProof/>
        </w:rPr>
        <w:t>for test case 8.1.6.1.2.1</w:t>
      </w:r>
      <w:bookmarkEnd w:id="3"/>
    </w:p>
    <w:p w:rsidR="005D27CA" w:rsidRDefault="00EF018C" w:rsidP="005D27CA">
      <w:pPr>
        <w:pStyle w:val="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" w:name="_Toc92383673"/>
      <w:r w:rsidRPr="00EF018C">
        <w:rPr>
          <w:rFonts w:cs="Arial"/>
          <w:b/>
          <w:color w:val="000000"/>
          <w:lang w:eastAsia="en-GB"/>
        </w:rPr>
        <w:t>f_TC_8_1_6_1_2_1_NR5GC_TestBody</w:t>
      </w:r>
      <w:bookmarkEnd w:id="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CA" w:rsidRPr="00CC39F9" w:rsidRDefault="00EF018C" w:rsidP="005D27CA">
            <w:pPr>
              <w:rPr>
                <w:rFonts w:ascii="Arial" w:hAnsi="Arial" w:cs="Arial"/>
                <w:lang w:eastAsia="en-GB"/>
              </w:rPr>
            </w:pPr>
            <w:r w:rsidRPr="00EF018C">
              <w:rPr>
                <w:rFonts w:ascii="Arial" w:hAnsi="Arial" w:cs="Arial"/>
                <w:lang w:eastAsia="en-GB"/>
              </w:rPr>
              <w:t>f_TC_8_1_6_1_2_1_NR5GC_TestBody</w:t>
            </w:r>
          </w:p>
        </w:tc>
      </w:tr>
      <w:tr w:rsidR="00FA485A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Pr="000D0300" w:rsidRDefault="00FA485A" w:rsidP="000D0300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0D0300">
              <w:rPr>
                <w:rFonts w:cs="Arial"/>
                <w:lang w:eastAsia="en-GB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Default="00EF018C" w:rsidP="000D0300">
            <w:pPr>
              <w:pStyle w:val="CRCoverPage"/>
              <w:numPr>
                <w:ilvl w:val="0"/>
                <w:numId w:val="29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According to 38.331 when </w:t>
            </w:r>
            <w:proofErr w:type="spellStart"/>
            <w:r>
              <w:rPr>
                <w:rFonts w:cs="Arial"/>
                <w:lang w:eastAsia="en-GB"/>
              </w:rPr>
              <w:t>logMeasReport</w:t>
            </w:r>
            <w:proofErr w:type="spellEnd"/>
            <w:r>
              <w:rPr>
                <w:rFonts w:cs="Arial"/>
                <w:lang w:eastAsia="en-GB"/>
              </w:rPr>
              <w:t xml:space="preserve"> is available then the UE information response message shall be received via SRB2</w:t>
            </w:r>
          </w:p>
          <w:p w:rsidR="000D0300" w:rsidRDefault="000D0300" w:rsidP="000D0300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  <w:r w:rsidRPr="000D0300">
              <w:rPr>
                <w:rFonts w:cs="Arial"/>
                <w:lang w:eastAsia="en-GB"/>
              </w:rPr>
              <w:t>According to 38.331 sec 5.7.10.3</w:t>
            </w:r>
            <w:r w:rsidRPr="000D0300">
              <w:rPr>
                <w:rFonts w:cs="Arial"/>
                <w:lang w:eastAsia="en-GB"/>
              </w:rPr>
              <w:br/>
              <w:t xml:space="preserve">   1&gt; if the </w:t>
            </w:r>
            <w:proofErr w:type="spellStart"/>
            <w:r w:rsidRPr="000D0300">
              <w:rPr>
                <w:rFonts w:cs="Arial"/>
                <w:lang w:eastAsia="en-GB"/>
              </w:rPr>
              <w:t>logMeasReport</w:t>
            </w:r>
            <w:proofErr w:type="spellEnd"/>
            <w:r w:rsidRPr="000D0300">
              <w:rPr>
                <w:rFonts w:cs="Arial"/>
                <w:lang w:eastAsia="en-GB"/>
              </w:rPr>
              <w:t xml:space="preserve"> is included in the </w:t>
            </w:r>
            <w:proofErr w:type="spellStart"/>
            <w:r w:rsidRPr="000D0300">
              <w:rPr>
                <w:rFonts w:cs="Arial"/>
                <w:lang w:eastAsia="en-GB"/>
              </w:rPr>
              <w:t>UEInformationResponse</w:t>
            </w:r>
            <w:proofErr w:type="spellEnd"/>
            <w:r w:rsidRPr="000D0300">
              <w:rPr>
                <w:rFonts w:cs="Arial"/>
                <w:lang w:eastAsia="en-GB"/>
              </w:rPr>
              <w:t>:</w:t>
            </w:r>
            <w:r w:rsidRPr="000D0300">
              <w:rPr>
                <w:rFonts w:cs="Arial"/>
                <w:lang w:eastAsia="en-GB"/>
              </w:rPr>
              <w:br/>
              <w:t xml:space="preserve">   2&gt; submit the </w:t>
            </w:r>
            <w:proofErr w:type="spellStart"/>
            <w:r w:rsidRPr="000D0300">
              <w:rPr>
                <w:rFonts w:cs="Arial"/>
                <w:lang w:eastAsia="en-GB"/>
              </w:rPr>
              <w:t>UEInformationResponse</w:t>
            </w:r>
            <w:proofErr w:type="spellEnd"/>
            <w:r w:rsidRPr="000D0300">
              <w:rPr>
                <w:rFonts w:cs="Arial"/>
                <w:lang w:eastAsia="en-GB"/>
              </w:rPr>
              <w:t xml:space="preserve"> message to lower layers for transmission via SRB2;</w:t>
            </w:r>
            <w:r w:rsidRPr="000D0300">
              <w:rPr>
                <w:rFonts w:cs="Arial"/>
                <w:lang w:eastAsia="en-GB"/>
              </w:rPr>
              <w:br/>
              <w:t>in this test case the </w:t>
            </w:r>
            <w:proofErr w:type="spellStart"/>
            <w:r w:rsidRPr="000D0300">
              <w:rPr>
                <w:rFonts w:cs="Arial"/>
                <w:lang w:eastAsia="en-GB"/>
              </w:rPr>
              <w:t>logMeasReport</w:t>
            </w:r>
            <w:proofErr w:type="spellEnd"/>
            <w:r w:rsidRPr="000D0300">
              <w:rPr>
                <w:rFonts w:cs="Arial"/>
                <w:lang w:eastAsia="en-GB"/>
              </w:rPr>
              <w:t xml:space="preserve"> is included and therefore it has to be sent on SRB2</w:t>
            </w:r>
          </w:p>
          <w:p w:rsidR="000D0300" w:rsidRDefault="000D0300" w:rsidP="000D0300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:rsidR="000D0300" w:rsidRPr="009B0B50" w:rsidRDefault="000D0300" w:rsidP="000D0300">
            <w:pPr>
              <w:pStyle w:val="CRCoverPage"/>
              <w:numPr>
                <w:ilvl w:val="0"/>
                <w:numId w:val="29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According to the prose When UE information response message is received, the </w:t>
            </w:r>
          </w:p>
          <w:p w:rsidR="000D0300" w:rsidRPr="000D0300" w:rsidRDefault="000D0300" w:rsidP="000D0300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  <w:proofErr w:type="spellStart"/>
            <w:r w:rsidRPr="000D0300">
              <w:rPr>
                <w:rFonts w:cs="Arial"/>
                <w:lang w:eastAsia="en-GB"/>
              </w:rPr>
              <w:t>measResultServCell</w:t>
            </w:r>
            <w:proofErr w:type="spellEnd"/>
            <w:r w:rsidRPr="000D0300">
              <w:rPr>
                <w:rFonts w:cs="Arial"/>
                <w:lang w:eastAsia="en-GB"/>
              </w:rPr>
              <w:t xml:space="preserve"> information will be Cell 1 (current implementation is checking against cell 11) and the </w:t>
            </w:r>
          </w:p>
          <w:p w:rsidR="000D0300" w:rsidRPr="000D0300" w:rsidRDefault="000D0300" w:rsidP="000D0300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  <w:proofErr w:type="spellStart"/>
            <w:r w:rsidRPr="000D0300">
              <w:rPr>
                <w:rFonts w:cs="Arial"/>
                <w:lang w:eastAsia="en-GB"/>
              </w:rPr>
              <w:t>measResultNeighCells</w:t>
            </w:r>
            <w:proofErr w:type="spellEnd"/>
            <w:r w:rsidRPr="000D0300">
              <w:rPr>
                <w:rFonts w:cs="Arial"/>
                <w:lang w:eastAsia="en-GB"/>
              </w:rPr>
              <w:t xml:space="preserve"> has to be checked( current implementation is not checking this) </w:t>
            </w:r>
          </w:p>
          <w:p w:rsidR="000D0300" w:rsidRPr="000D0300" w:rsidRDefault="000D0300" w:rsidP="000D0300">
            <w:pPr>
              <w:pStyle w:val="Default"/>
            </w:pP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Default="000D0300" w:rsidP="000D0300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At Step 20 modified the template to use </w:t>
            </w:r>
            <w:proofErr w:type="spellStart"/>
            <w:r w:rsidRPr="000D0300">
              <w:rPr>
                <w:rFonts w:cs="Arial"/>
                <w:lang w:eastAsia="en-GB"/>
              </w:rPr>
              <w:t>car_NR_SRB_RrcPdu_IND</w:t>
            </w:r>
            <w:proofErr w:type="spellEnd"/>
            <w:r w:rsidRPr="000D0300">
              <w:rPr>
                <w:rFonts w:cs="Arial"/>
                <w:lang w:eastAsia="en-GB"/>
              </w:rPr>
              <w:t xml:space="preserve"> and receive the message on SRB2</w:t>
            </w:r>
          </w:p>
          <w:p w:rsidR="000D0300" w:rsidRPr="00A72665" w:rsidRDefault="000D0300" w:rsidP="000D0300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Updated the variables and Step 20 to check for the </w:t>
            </w:r>
            <w:proofErr w:type="spellStart"/>
            <w:r w:rsidRPr="000D0300">
              <w:rPr>
                <w:rFonts w:cs="Arial"/>
                <w:lang w:eastAsia="en-GB"/>
              </w:rPr>
              <w:t>measResultServCell</w:t>
            </w:r>
            <w:proofErr w:type="spellEnd"/>
            <w:r>
              <w:rPr>
                <w:rFonts w:cs="Arial"/>
                <w:lang w:eastAsia="en-GB"/>
              </w:rPr>
              <w:t xml:space="preserve"> with Cell 1 information and also included the</w:t>
            </w:r>
            <w:r w:rsidRPr="000D0300">
              <w:rPr>
                <w:rFonts w:cs="Arial"/>
                <w:lang w:eastAsia="en-GB"/>
              </w:rPr>
              <w:t xml:space="preserve"> </w:t>
            </w:r>
            <w:proofErr w:type="spellStart"/>
            <w:r w:rsidRPr="000D0300">
              <w:rPr>
                <w:rFonts w:cs="Arial"/>
                <w:lang w:eastAsia="en-GB"/>
              </w:rPr>
              <w:t>measResultNeighCells</w:t>
            </w:r>
            <w:proofErr w:type="spellEnd"/>
            <w:r>
              <w:rPr>
                <w:rFonts w:cs="Arial"/>
                <w:lang w:eastAsia="en-GB"/>
              </w:rPr>
              <w:t xml:space="preserve"> to be checked.</w:t>
            </w:r>
          </w:p>
        </w:tc>
      </w:tr>
      <w:tr w:rsidR="00FA485A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CC39F9" w:rsidRDefault="00FA485A" w:rsidP="00FA485A">
            <w:pPr>
              <w:spacing w:after="0"/>
              <w:rPr>
                <w:rFonts w:ascii="Arial" w:hAnsi="Arial" w:cs="Arial"/>
                <w:lang w:eastAsia="en-GB"/>
              </w:rPr>
            </w:pPr>
          </w:p>
        </w:tc>
      </w:tr>
      <w:tr w:rsidR="00220349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49" w:rsidRDefault="00CA0E49" w:rsidP="00220349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3</w:t>
            </w:r>
            <w:r>
              <w:rPr>
                <w:rFonts w:ascii="Arial" w:hAnsi="Arial"/>
                <w:highlight w:val="cyan"/>
                <w:lang w:eastAsia="zh-CN"/>
              </w:rPr>
              <w:t>. Accepted</w:t>
            </w:r>
          </w:p>
          <w:p w:rsidR="00CA0E49" w:rsidRDefault="00CA0E49" w:rsidP="00220349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4. Accepted</w:t>
            </w:r>
            <w:bookmarkStart w:id="5" w:name="_GoBack"/>
            <w:bookmarkEnd w:id="5"/>
          </w:p>
        </w:tc>
      </w:tr>
      <w:tr w:rsidR="00CA0E49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E49" w:rsidRDefault="00CA0E49" w:rsidP="00220349">
            <w:pPr>
              <w:spacing w:before="40" w:after="40"/>
              <w:rPr>
                <w:rFonts w:ascii="Arial" w:hAnsi="Arial"/>
                <w:b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E49" w:rsidRDefault="00CA0E49" w:rsidP="00220349">
            <w:pPr>
              <w:rPr>
                <w:rFonts w:ascii="Arial" w:hAnsi="Arial" w:hint="eastAsia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function f_TC_8_1_6_1_2_1_NR5GC_TestBody() runs on NR5GC_PTC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NG_NAS_MSG_Indication_Type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PLMN_Identity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v_PlmnID_NRCell1 :=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f_NR_CellInfo_GetPLMN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(nr_Cell1);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PLMN_Identity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v_PlmnID_NRCell11 :=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f_NR_CellInfo_GetPLMN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(nr_Cell11);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CellIdentity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v_CellIdentity_NRCell11 :=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f_NR_CellInfo_GetCellIdentity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(nr_Cell11);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TrackingAreaCode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v_TAC_NRCell11 :=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f_NR_CellInfo_GetTAC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(nr_Cell11);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integer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integer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v_FieldCnt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var LogMeasInfo_r16 v_LogMeasInfo_r16;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template (present)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MeasQuantityResults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v_MeasQuantityResults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NR_SRB_COMMON_IND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F018C" w:rsidRPr="004B7CF9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4B7CF9">
              <w:rPr>
                <w:rFonts w:ascii="Courier New" w:hAnsi="Courier New" w:cs="Courier New"/>
                <w:color w:val="000000"/>
                <w:lang w:val="de-DE" w:eastAsia="de-DE"/>
              </w:rPr>
              <w:t>var AbsoluteTimeInfo_r16 v_AbsoluteTimeInfo_r16 := f_MDT_GetAbsolute_TimeStamp();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7CF9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GMM_MobilityInfo_Type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:= f_NR5GC_MobileInfo_GetGMM_MobilityInfo();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"Step 1"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// SS transmits a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LoggedMeasurementConfiguration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message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(cas_NR_SRB1_RrcPdu_REQ(nr_Cell1,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cs_38508_LoggedMeasurementConfiguration(v_PlmnID_NRCell1,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v_AbsoluteTimeInfo_r16,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cs_LoggedMeasurementConfiguration_reportType_Periodical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"Steps 2"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RRCRelease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message.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"Step 3"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// Wait 5s to allow UE to activate logging.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f_Delay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(5.0);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"Step 4"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//Set SS/PBCH EPRE levels acc. to row "T1"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f_NR_SetCellPower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(nr_Cell1, -85, -91);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f_NR_SetCellPower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(nr_Cell11, -78, -82);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"Step 5"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RRCSetupRequest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message on Cell 11.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f_NR_RRC_SetupRequest_Def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(nr_Cell11);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"Step 6"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 an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RRCSetup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message.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f_NR_RRCSetup_Def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(nr_Cell11);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"Step 7"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include the IE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logMeasAvailable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in the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RRCSetupComplete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message?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f_NR_RRCSetupComplete_Def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(nr_Cell11,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cr_38508_RRCSetupComplete(tsc_NR_RRC_TI_Def,-,-,-,cr_RRCSetupComplete_v1610_IEs(*,*,cr_UE_MeasurementsAvailable_r16(true_,omit,omit,omit,omit))));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(__FILE__, __LINE__, "Test Case 8.1.6.1.2.1 Step 7");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"Steps 8-10"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// Steps 4 to 6a1 of generic test procedure in TS 38.508-1[4] subclause 4.9.5.2.2-1 are performed on Cell 11.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f_NR5GC_MobilityRegistration_Steps4_6(nr_Cell11,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"Steps 11-18"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// Steps 1 to 8 of the generic procedure in TS 38.508 Table 4.5.4.2-3 are executed to successfully complete the service request procedure on Cell 11.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f_NR_Paging_Def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(nr_Cell11, RRC_IDLE);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f_NR_RRC_SetupRequest_Def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(nr_Cell11);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f_NR_RRCSetup_Def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(nr_Cell11);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f_NR_RRCSetupComplete_Def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(nr_Cell11,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cr_38508_RRCSetupComplete(tsc_NR_RRC_TI_Def,-,-,-,cr_RRCSetupComplete_v1610_IEs(*,*,cr_UE_MeasurementsAvailable_r16(true_,omit,omit,omit,omit))));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f_NR5GC_RRC_ConnectedState3N_Steps5_8(nr_Cell11,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"Step 19"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UEInformationRequest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message on Cell 11.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(cas_NR_SRB1_RrcPdu_REQ(nr_Cell11,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-,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cs_38508_UEInformationRequest(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, -, true_)));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//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"Step 20"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Check: Does the UE transmit a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UEInformationResponse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message with the IEs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absoluteTimeStamp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traceReference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traceRecordingSessionRef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tce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-Id set to same value as received in the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LoggedMeasurementConfiguration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message in step 1; and a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LogMeasInfoList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with at least two  entries with serving cell idle mode measurements and where in at least one of the entries the IE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measResultListNR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include a neighbouring cell measurement of Cell 11; and  where the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relativeTimeStamp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is increased between the subsequent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LogMeasInfoList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entries by at least the value of configured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loggingInterval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in the received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LoggedMeasurementConfiguration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message in step 1.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v_MeasQuantityResults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f_NR_Get_MeasQuantityResults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(car_NR_SRB1_RrcPdu_IND(nr_Cell11,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cr_38508_UEInformationResponse(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, -,-,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cr_LogMeasReport_r16(v_AbsoluteTimeInfo_r16,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cr_TraceReference_r16(v_PlmnID_NRCell1),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'001A'O,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'05'O,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?,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omit,omit,omit</w:t>
            </w:r>
            <w:proofErr w:type="spellEnd"/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)))) -&gt; value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v_FieldCnt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:= lengthof(v_ReceivedAsp.Signalling.Rrc.Dcch.message_.messageClassExtension.c2.ueInformationResponse_r16.criticalExtensions.ueInformationResponse_r16.logMeasReport_r16.logMeasInfoList_r16);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v_FieldCnt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&lt; 2) {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(__FILE__, __LINE__, "Step 20: Not enough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LogMeasurementInfo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entries")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for (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:=0;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&lt;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v_FieldCnt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; i:=i+1){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v_LogMeasInfo_r16 := v_ReceivedAsp.Signalling.Rrc.Dcch.message_.messageClassExtension.c2.ueInformationResponse_r16.criticalExtensions.ueInformationResponse_r16.logMeasReport_r16.logMeasInfoList_r16[i];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if (not match(v_LogMeasInfo_r16, cr_LogMeasInfo_r16(-, cr_CGI_Info_Logging_r16(v_PlmnID_NRCell11, v_CellIdentity_NRCell11, v_TAC_NRCell11),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cr_MeasResultServCell_r16(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v_MeasQuantityResults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omit, omit)))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==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v_FieldCnt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- 1) {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(__FILE__, __LINE__, "Step 21: None of the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LogMeasurementInfo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matched the template");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else {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(__FILE__, __LINE__, "Step 21");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break;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}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</w:p>
          <w:p w:rsidR="00C72ED8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}//end of f_TC_8_1_6_1_2_1_NR5GC_TestBody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function f_TC_8_1_6_1_2_1_NR5GC_TestBody() runs on NR5GC_PTC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NG_NAS_MSG_Indication_Type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PLMN_Identity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v_PlmnID_NRCell1 :=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f_NR_CellInfo_GetPLMN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(nr_Cell1);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PLMN_Identity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v_PlmnID_NRCell11 :=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f_NR_CellInfo_GetPLMN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(nr_Cell11);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CellIdentity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v_CellIdentity_NRCel</w:t>
            </w:r>
            <w:r w:rsidRPr="00EF01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l1</w:t>
            </w: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f_NR_CellInfo_GetCellIdentity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(nr_Cel</w:t>
            </w:r>
            <w:r w:rsidRPr="00EF01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l1</w:t>
            </w: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); //</w:t>
            </w:r>
            <w:r w:rsidRPr="00EF01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Cell1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TrackingAreaCode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v_TAC_NRCell</w:t>
            </w:r>
            <w:r w:rsidRPr="00EF01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</w:t>
            </w: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f_NR_CellInfo_GetTAC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(nr_Cell</w:t>
            </w:r>
            <w:r w:rsidRPr="00EF01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</w:t>
            </w: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); //</w:t>
            </w:r>
            <w:r w:rsidRPr="00EF01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Cell1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integer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integer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v_FieldCnt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var LogMeasInfo_r16 v_LogMeasInfo_r16;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template (present)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MeasQuantityResults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v_MeasQuantityResults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NR_SRB_COMMON_IND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F018C" w:rsidRPr="004B7CF9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4B7CF9">
              <w:rPr>
                <w:rFonts w:ascii="Courier New" w:hAnsi="Courier New" w:cs="Courier New"/>
                <w:color w:val="000000"/>
                <w:lang w:val="de-DE" w:eastAsia="de-DE"/>
              </w:rPr>
              <w:t>var AbsoluteTimeInfo_r16 v_AbsoluteTimeInfo_r16 := f_MDT_GetAbsolute_TimeStamp();</w:t>
            </w:r>
          </w:p>
          <w:p w:rsidR="00EF018C" w:rsidRPr="004B7CF9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4B7CF9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GMM_MobilityInfo_Type v_GMM_MobilityInfo := f_NR5GC_MobileInfo_GetGMM_MobilityInfo();</w:t>
            </w:r>
          </w:p>
          <w:p w:rsidR="00EF018C" w:rsidRPr="004B7CF9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</w:pPr>
            <w:r w:rsidRPr="004B7CF9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4B7CF9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var ARFCN_ValueNR v_ARFCN_Neighbour := f_NR_CellInfo_GetFrequencySSB(nr_Cell11); //cell 11 arfcn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7CF9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 xml:space="preserve">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var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PhysCellId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v_PhysCellIdNeighbour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:=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f_NR_CellInfo_GetPhysicalCellId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(nr_Cell11); //cell 11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cellid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id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"Step 1"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// SS transmits a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LoggedMeasurementConfiguration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message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(cas_NR_SRB1_RrcPdu_REQ(nr_Cell1,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cs_38508_LoggedMeasurementConfiguration(v_PlmnID_NRCell1,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v_AbsoluteTimeInfo_r16,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cs_LoggedMeasurementConfiguration_reportType_Periodical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"Steps 2"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RRCRelease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message.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"Step 3"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// Wait 5s to allow UE to activate logging.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f_Delay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(5.0);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"Step 4"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//Set SS/PBCH EPRE levels acc. to row "T1"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f_NR_SetCellPower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(nr_Cell1, -85, -91);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f_NR_SetCellPower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(nr_Cell11, -78, -82);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"Step 5"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RRCSetupRequest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message on Cell 11.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f_NR_RRC_SetupRequest_Def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(nr_Cell11);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"Step 6"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 an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RRCSetup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message.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f_NR_RRCSetup_Def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(nr_Cell11);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"Step 7"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include the IE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logMeasAvailable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in the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RRCSetupComplete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message?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f_NR_RRCSetupComplete_Def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(nr_Cell11,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cr_38508_RRCSetupComplete(tsc_NR_RRC_TI_Def,-,-,-,cr_RRCSetupComplete_v1610_IEs(*,*,cr_UE_MeasurementsAvailable_r16(true_,omit,omit,omit,omit))));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(__FILE__, __LINE__, "Test Case 8.1.6.1.2.1 Step 7");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"Steps 8-10"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// Steps 4 to 6a1 of generic test procedure in TS 38.508-1[4] subclause 4.9.5.2.2-1 are performed on Cell 11.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f_NR5GC_MobilityRegistration_Steps4_6(nr_Cell11,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"Steps 11-18"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// Steps 1 to 8 of the generic procedure in TS 38.508 Table 4.5.4.2-3 are executed to successfully complete the service request procedure on Cell 11.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f_NR_Paging_Def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(nr_Cell11, RRC_IDLE);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f_NR_RRC_SetupRequest_Def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(nr_Cell11);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f_NR_RRCSetup_Def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(nr_Cell11);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f_NR_RRCSetupComplete_Def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(nr_Cell11,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cr_38508_RRCSetupComplete(tsc_NR_RRC_TI_Def,-,-,-,cr_RRCSetupComplete_v1610_IEs(*,*,cr_UE_MeasurementsAvailable_r16(true_,omit,omit,omit,omit))));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f_NR5GC_RRC_ConnectedState3N_Steps5_8(nr_Cell11,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"Step 19"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UEInformationRequest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message on Cell 11.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(cas_NR_SRB1_RrcPdu_REQ(nr_Cell11,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-,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cs_38508_UEInformationRequest(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, -, true_)));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//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"Step 20"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Check: Does the UE transmit a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UEInformationResponse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message with the IEs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absoluteTimeStamp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traceReference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traceRecordingSessionRef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tce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-Id set to same value as received in the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LoggedMeasurementConfiguration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message in step 1; and a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LogMeasInfoList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with at least two  entries with serving cell idle mode measurements and where in at least one of the entries the IE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measResultListNR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include a neighbouring cell measurement of Cell 11; and  where the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relativeTimeStamp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is increased between the subsequent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LogMeasInfoList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entries by at least the value of configured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loggingInterval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in the received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LoggedMeasurementConfiguration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message in step 1.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v_MeasQuantityResults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f_NR_Get_MeasQuantityResults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car_NR_SRB_RrcPdu_IND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(nr_Cell11, tsc_NR_RbId_SRB2</w:t>
            </w: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, /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/ </w:t>
            </w:r>
            <w:r w:rsidRPr="00EF01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received on SRB2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cr_38508_UEInformationResponse(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, -,-,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cr_LogMeasReport_r16(v_AbsoluteTimeInfo_r16,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cr_TraceReference_r16(v_PlmnID_NRCell1),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'001A'O,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'05'O,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?,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omit,omit,omit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)))) -&gt; value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v_FieldCnt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:= lengthof(v_ReceivedAsp.Signalling.Rrc.Dcch.message_.messageClassExtension.c2.ueInformationResponse_r16.criticalExtensions.ueInformationResponse_r16.logMeasReport_r16.logMeasInfoList_r16);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v_FieldCnt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&lt; 2) {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(__FILE__, __LINE__, "Step 20: Not enough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LogMeasurementInfo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entries")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for (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:=0;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&lt;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v_FieldCnt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; i:=i+1){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v_LogMeasInfo_r16 := v_ReceivedAsp.Signalling.Rrc.Dcch.message_.messageClassExtension.c2.ueInformationResponse_r16.criticalExtensions.ueInformationResponse_r16.logMeasReport_r16.logMeasInfoList_r16[i];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if (not match(v_LogMeasInfo_r16, cr_LogMeasInfo_r16(-, cr_CGI_Info_Logging_r16(v_PlmnID_NRCell1, v_CellIdentity_</w:t>
            </w:r>
            <w:r w:rsidRPr="00EF01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NRCell1</w:t>
            </w: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, v_TAC_</w:t>
            </w:r>
            <w:r w:rsidRPr="00EF01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NRCell1</w:t>
            </w: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), // </w:t>
            </w:r>
            <w:r w:rsidRPr="00EF01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Serving cell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infor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is Cell1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cr_MeasResultServCell_r16(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v_MeasQuantityResults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{cr_MeasResultLogging2NR_r16(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v_ARFCN_Neighbour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r w:rsidRPr="00EF01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{cr_MeasResultLoggingNR_r16(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v_PhysCellIdNeighbour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)})}, omit)))</w:t>
            </w: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// </w:t>
            </w:r>
            <w:r w:rsidRPr="00EF01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added cr_MeasResultLogging2NR_r16 to check the contents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==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v_FieldCnt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- 1) {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(__FILE__, __LINE__, "Step 21: None of the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LogMeasurementInfo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matched the template");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else {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(__FILE__, __LINE__, "Step 21");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break;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</w:p>
          <w:p w:rsidR="001E3D37" w:rsidRPr="00DA356D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}//end of f_TC_8_1_6_1_2_1_NR5GC_TestBody</w:t>
            </w:r>
          </w:p>
        </w:tc>
      </w:tr>
    </w:tbl>
    <w:p w:rsidR="005D27CA" w:rsidRDefault="005D27CA" w:rsidP="006E7773">
      <w:pPr>
        <w:rPr>
          <w:lang w:eastAsia="en-GB"/>
        </w:rPr>
      </w:pPr>
    </w:p>
    <w:sectPr w:rsidR="005D27CA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5CD2" w:rsidRDefault="00E95CD2">
      <w:r>
        <w:separator/>
      </w:r>
    </w:p>
  </w:endnote>
  <w:endnote w:type="continuationSeparator" w:id="0">
    <w:p w:rsidR="00E95CD2" w:rsidRDefault="00E95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5CD2" w:rsidRDefault="00E95CD2">
      <w:r>
        <w:separator/>
      </w:r>
    </w:p>
  </w:footnote>
  <w:footnote w:type="continuationSeparator" w:id="0">
    <w:p w:rsidR="00E95CD2" w:rsidRDefault="00E95C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9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4934C2"/>
    <w:multiLevelType w:val="hybridMultilevel"/>
    <w:tmpl w:val="4A2A9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7101E4B"/>
    <w:multiLevelType w:val="hybridMultilevel"/>
    <w:tmpl w:val="4A2A9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8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6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6"/>
  </w:num>
  <w:num w:numId="5">
    <w:abstractNumId w:val="9"/>
  </w:num>
  <w:num w:numId="6">
    <w:abstractNumId w:val="17"/>
  </w:num>
  <w:num w:numId="7">
    <w:abstractNumId w:val="25"/>
  </w:num>
  <w:num w:numId="8">
    <w:abstractNumId w:val="6"/>
  </w:num>
  <w:num w:numId="9">
    <w:abstractNumId w:val="15"/>
  </w:num>
  <w:num w:numId="10">
    <w:abstractNumId w:val="27"/>
  </w:num>
  <w:num w:numId="11">
    <w:abstractNumId w:val="10"/>
  </w:num>
  <w:num w:numId="12">
    <w:abstractNumId w:val="18"/>
  </w:num>
  <w:num w:numId="13">
    <w:abstractNumId w:val="2"/>
  </w:num>
  <w:num w:numId="14">
    <w:abstractNumId w:val="13"/>
  </w:num>
  <w:num w:numId="15">
    <w:abstractNumId w:val="0"/>
  </w:num>
  <w:num w:numId="16">
    <w:abstractNumId w:val="1"/>
  </w:num>
  <w:num w:numId="17">
    <w:abstractNumId w:val="5"/>
  </w:num>
  <w:num w:numId="18">
    <w:abstractNumId w:val="19"/>
  </w:num>
  <w:num w:numId="19">
    <w:abstractNumId w:val="26"/>
  </w:num>
  <w:num w:numId="20">
    <w:abstractNumId w:val="24"/>
  </w:num>
  <w:num w:numId="21">
    <w:abstractNumId w:val="8"/>
  </w:num>
  <w:num w:numId="22">
    <w:abstractNumId w:val="21"/>
  </w:num>
  <w:num w:numId="23">
    <w:abstractNumId w:val="23"/>
  </w:num>
  <w:num w:numId="24">
    <w:abstractNumId w:val="11"/>
  </w:num>
  <w:num w:numId="25">
    <w:abstractNumId w:val="22"/>
  </w:num>
  <w:num w:numId="26">
    <w:abstractNumId w:val="3"/>
  </w:num>
  <w:num w:numId="27">
    <w:abstractNumId w:val="4"/>
  </w:num>
  <w:num w:numId="28">
    <w:abstractNumId w:val="20"/>
  </w:num>
  <w:num w:numId="29">
    <w:abstractNumId w:val="14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833"/>
    <w:rsid w:val="00007575"/>
    <w:rsid w:val="00011C14"/>
    <w:rsid w:val="00022E4A"/>
    <w:rsid w:val="00024866"/>
    <w:rsid w:val="0003629C"/>
    <w:rsid w:val="00036FE7"/>
    <w:rsid w:val="00054E62"/>
    <w:rsid w:val="00057DBD"/>
    <w:rsid w:val="000614B3"/>
    <w:rsid w:val="0006562C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70AF"/>
    <w:rsid w:val="000B7FED"/>
    <w:rsid w:val="000C038A"/>
    <w:rsid w:val="000C104F"/>
    <w:rsid w:val="000C6598"/>
    <w:rsid w:val="000D0300"/>
    <w:rsid w:val="000D40AB"/>
    <w:rsid w:val="000F119F"/>
    <w:rsid w:val="000F34D6"/>
    <w:rsid w:val="001109AC"/>
    <w:rsid w:val="00112785"/>
    <w:rsid w:val="0011415B"/>
    <w:rsid w:val="001209DE"/>
    <w:rsid w:val="0012136E"/>
    <w:rsid w:val="00126237"/>
    <w:rsid w:val="001302CE"/>
    <w:rsid w:val="00134670"/>
    <w:rsid w:val="001373AB"/>
    <w:rsid w:val="00145D43"/>
    <w:rsid w:val="00146DCF"/>
    <w:rsid w:val="00164CFC"/>
    <w:rsid w:val="00173835"/>
    <w:rsid w:val="001901A2"/>
    <w:rsid w:val="00192C46"/>
    <w:rsid w:val="001A08B3"/>
    <w:rsid w:val="001A0D31"/>
    <w:rsid w:val="001A709A"/>
    <w:rsid w:val="001A7B60"/>
    <w:rsid w:val="001B52F0"/>
    <w:rsid w:val="001B7A65"/>
    <w:rsid w:val="001C5C2A"/>
    <w:rsid w:val="001E3D37"/>
    <w:rsid w:val="001E41F3"/>
    <w:rsid w:val="001F1817"/>
    <w:rsid w:val="001F406A"/>
    <w:rsid w:val="002040A1"/>
    <w:rsid w:val="00220349"/>
    <w:rsid w:val="00221C5A"/>
    <w:rsid w:val="00241A66"/>
    <w:rsid w:val="00245CA4"/>
    <w:rsid w:val="002564C6"/>
    <w:rsid w:val="0026004D"/>
    <w:rsid w:val="00263668"/>
    <w:rsid w:val="002640DD"/>
    <w:rsid w:val="00275D12"/>
    <w:rsid w:val="00284FEB"/>
    <w:rsid w:val="002860C4"/>
    <w:rsid w:val="002901A3"/>
    <w:rsid w:val="002961DA"/>
    <w:rsid w:val="002A4DCB"/>
    <w:rsid w:val="002B14D3"/>
    <w:rsid w:val="002B5741"/>
    <w:rsid w:val="002C7E01"/>
    <w:rsid w:val="002E008A"/>
    <w:rsid w:val="002F45F1"/>
    <w:rsid w:val="002F7D40"/>
    <w:rsid w:val="00305409"/>
    <w:rsid w:val="00310217"/>
    <w:rsid w:val="0031061D"/>
    <w:rsid w:val="003216F1"/>
    <w:rsid w:val="00322D46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C2766"/>
    <w:rsid w:val="003D1466"/>
    <w:rsid w:val="003E1A36"/>
    <w:rsid w:val="003E51C2"/>
    <w:rsid w:val="003F3287"/>
    <w:rsid w:val="00410371"/>
    <w:rsid w:val="00411482"/>
    <w:rsid w:val="00412379"/>
    <w:rsid w:val="0041471B"/>
    <w:rsid w:val="004153A1"/>
    <w:rsid w:val="00415491"/>
    <w:rsid w:val="00416FA7"/>
    <w:rsid w:val="004242F1"/>
    <w:rsid w:val="0043163D"/>
    <w:rsid w:val="00433730"/>
    <w:rsid w:val="00440D0A"/>
    <w:rsid w:val="00446488"/>
    <w:rsid w:val="00460215"/>
    <w:rsid w:val="00461008"/>
    <w:rsid w:val="00461F12"/>
    <w:rsid w:val="004635E5"/>
    <w:rsid w:val="004717EA"/>
    <w:rsid w:val="00482B43"/>
    <w:rsid w:val="00495060"/>
    <w:rsid w:val="004976F0"/>
    <w:rsid w:val="004A2AED"/>
    <w:rsid w:val="004B01A5"/>
    <w:rsid w:val="004B2C2D"/>
    <w:rsid w:val="004B526E"/>
    <w:rsid w:val="004B75B7"/>
    <w:rsid w:val="004B7CF9"/>
    <w:rsid w:val="004D455F"/>
    <w:rsid w:val="004D5164"/>
    <w:rsid w:val="004F5759"/>
    <w:rsid w:val="004F661B"/>
    <w:rsid w:val="005045C7"/>
    <w:rsid w:val="005105E0"/>
    <w:rsid w:val="0051196A"/>
    <w:rsid w:val="005135A1"/>
    <w:rsid w:val="0051580D"/>
    <w:rsid w:val="005279F5"/>
    <w:rsid w:val="00532891"/>
    <w:rsid w:val="00547111"/>
    <w:rsid w:val="00550D59"/>
    <w:rsid w:val="00564EDF"/>
    <w:rsid w:val="0056673A"/>
    <w:rsid w:val="00566F6F"/>
    <w:rsid w:val="0058240F"/>
    <w:rsid w:val="00587F6A"/>
    <w:rsid w:val="00592D74"/>
    <w:rsid w:val="00596753"/>
    <w:rsid w:val="005B4127"/>
    <w:rsid w:val="005D27CA"/>
    <w:rsid w:val="005E18C6"/>
    <w:rsid w:val="005E2C44"/>
    <w:rsid w:val="005E42FB"/>
    <w:rsid w:val="005F12D6"/>
    <w:rsid w:val="005F391D"/>
    <w:rsid w:val="005F740E"/>
    <w:rsid w:val="006006C1"/>
    <w:rsid w:val="00610C5B"/>
    <w:rsid w:val="00613D6B"/>
    <w:rsid w:val="00617D68"/>
    <w:rsid w:val="00620F69"/>
    <w:rsid w:val="00621188"/>
    <w:rsid w:val="006257ED"/>
    <w:rsid w:val="00625935"/>
    <w:rsid w:val="006316B2"/>
    <w:rsid w:val="00642CCB"/>
    <w:rsid w:val="00644586"/>
    <w:rsid w:val="00652A36"/>
    <w:rsid w:val="0065364E"/>
    <w:rsid w:val="006537B5"/>
    <w:rsid w:val="00661E2C"/>
    <w:rsid w:val="00667016"/>
    <w:rsid w:val="0068444E"/>
    <w:rsid w:val="00695808"/>
    <w:rsid w:val="006A5853"/>
    <w:rsid w:val="006A6982"/>
    <w:rsid w:val="006A737E"/>
    <w:rsid w:val="006B46FB"/>
    <w:rsid w:val="006B7B2F"/>
    <w:rsid w:val="006D0191"/>
    <w:rsid w:val="006E21FB"/>
    <w:rsid w:val="006E4465"/>
    <w:rsid w:val="006E5627"/>
    <w:rsid w:val="006E7773"/>
    <w:rsid w:val="006F6B99"/>
    <w:rsid w:val="006F7B09"/>
    <w:rsid w:val="00704829"/>
    <w:rsid w:val="007101FB"/>
    <w:rsid w:val="0072522A"/>
    <w:rsid w:val="0073208D"/>
    <w:rsid w:val="0073742E"/>
    <w:rsid w:val="0073773F"/>
    <w:rsid w:val="00755C92"/>
    <w:rsid w:val="00762213"/>
    <w:rsid w:val="00763BA2"/>
    <w:rsid w:val="007656FE"/>
    <w:rsid w:val="007658A5"/>
    <w:rsid w:val="00792342"/>
    <w:rsid w:val="00793020"/>
    <w:rsid w:val="007977A8"/>
    <w:rsid w:val="007A73E5"/>
    <w:rsid w:val="007B512A"/>
    <w:rsid w:val="007C13F4"/>
    <w:rsid w:val="007C2097"/>
    <w:rsid w:val="007C28A7"/>
    <w:rsid w:val="007D6A07"/>
    <w:rsid w:val="007D6DB1"/>
    <w:rsid w:val="007D7566"/>
    <w:rsid w:val="007F0389"/>
    <w:rsid w:val="007F3701"/>
    <w:rsid w:val="007F7259"/>
    <w:rsid w:val="00800A71"/>
    <w:rsid w:val="00801700"/>
    <w:rsid w:val="00801CF0"/>
    <w:rsid w:val="008040A8"/>
    <w:rsid w:val="00824C2C"/>
    <w:rsid w:val="00825391"/>
    <w:rsid w:val="00825C07"/>
    <w:rsid w:val="008279FA"/>
    <w:rsid w:val="0085441A"/>
    <w:rsid w:val="008626E7"/>
    <w:rsid w:val="00870EE7"/>
    <w:rsid w:val="0087510D"/>
    <w:rsid w:val="00880F55"/>
    <w:rsid w:val="00883A39"/>
    <w:rsid w:val="008863B9"/>
    <w:rsid w:val="0089088C"/>
    <w:rsid w:val="008A45A6"/>
    <w:rsid w:val="008B2743"/>
    <w:rsid w:val="008D4141"/>
    <w:rsid w:val="008E6B1F"/>
    <w:rsid w:val="008E74F5"/>
    <w:rsid w:val="008F686C"/>
    <w:rsid w:val="00900B0A"/>
    <w:rsid w:val="00901400"/>
    <w:rsid w:val="00904EBA"/>
    <w:rsid w:val="00907B05"/>
    <w:rsid w:val="0091261A"/>
    <w:rsid w:val="00913E0B"/>
    <w:rsid w:val="009148DE"/>
    <w:rsid w:val="00916386"/>
    <w:rsid w:val="009418D9"/>
    <w:rsid w:val="00941E30"/>
    <w:rsid w:val="00943B96"/>
    <w:rsid w:val="00946424"/>
    <w:rsid w:val="009478EE"/>
    <w:rsid w:val="0095139C"/>
    <w:rsid w:val="00956250"/>
    <w:rsid w:val="00956A50"/>
    <w:rsid w:val="00973015"/>
    <w:rsid w:val="009777D9"/>
    <w:rsid w:val="00986821"/>
    <w:rsid w:val="00991B88"/>
    <w:rsid w:val="009A07BF"/>
    <w:rsid w:val="009A4E0F"/>
    <w:rsid w:val="009A5255"/>
    <w:rsid w:val="009A5753"/>
    <w:rsid w:val="009A579D"/>
    <w:rsid w:val="009B0B50"/>
    <w:rsid w:val="009B5164"/>
    <w:rsid w:val="009C1018"/>
    <w:rsid w:val="009C22FE"/>
    <w:rsid w:val="009D476E"/>
    <w:rsid w:val="009D7147"/>
    <w:rsid w:val="009E24DE"/>
    <w:rsid w:val="009E3297"/>
    <w:rsid w:val="009F734F"/>
    <w:rsid w:val="009F7D81"/>
    <w:rsid w:val="00A00487"/>
    <w:rsid w:val="00A0746C"/>
    <w:rsid w:val="00A230E4"/>
    <w:rsid w:val="00A246B6"/>
    <w:rsid w:val="00A40634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C5820"/>
    <w:rsid w:val="00AD1CD8"/>
    <w:rsid w:val="00AD7555"/>
    <w:rsid w:val="00B05D84"/>
    <w:rsid w:val="00B10E9C"/>
    <w:rsid w:val="00B17EC1"/>
    <w:rsid w:val="00B258BB"/>
    <w:rsid w:val="00B3074E"/>
    <w:rsid w:val="00B51BA6"/>
    <w:rsid w:val="00B52828"/>
    <w:rsid w:val="00B5725C"/>
    <w:rsid w:val="00B67B97"/>
    <w:rsid w:val="00B7315D"/>
    <w:rsid w:val="00B75E77"/>
    <w:rsid w:val="00B76E16"/>
    <w:rsid w:val="00B84F41"/>
    <w:rsid w:val="00B918AC"/>
    <w:rsid w:val="00B91C30"/>
    <w:rsid w:val="00B9335B"/>
    <w:rsid w:val="00B968C8"/>
    <w:rsid w:val="00BA048E"/>
    <w:rsid w:val="00BA2CD7"/>
    <w:rsid w:val="00BA3EC5"/>
    <w:rsid w:val="00BA51D9"/>
    <w:rsid w:val="00BB1BF6"/>
    <w:rsid w:val="00BB5645"/>
    <w:rsid w:val="00BB5DFC"/>
    <w:rsid w:val="00BC40B1"/>
    <w:rsid w:val="00BD279D"/>
    <w:rsid w:val="00BD5479"/>
    <w:rsid w:val="00BD6BB8"/>
    <w:rsid w:val="00BE47A2"/>
    <w:rsid w:val="00BE4DD2"/>
    <w:rsid w:val="00BF1721"/>
    <w:rsid w:val="00BF53F2"/>
    <w:rsid w:val="00BF60DF"/>
    <w:rsid w:val="00C01A4C"/>
    <w:rsid w:val="00C07A7D"/>
    <w:rsid w:val="00C1082F"/>
    <w:rsid w:val="00C10D23"/>
    <w:rsid w:val="00C23C46"/>
    <w:rsid w:val="00C259BF"/>
    <w:rsid w:val="00C30A15"/>
    <w:rsid w:val="00C34763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7A12"/>
    <w:rsid w:val="00C95985"/>
    <w:rsid w:val="00C9778B"/>
    <w:rsid w:val="00C979AE"/>
    <w:rsid w:val="00CA0E49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D00537"/>
    <w:rsid w:val="00D03582"/>
    <w:rsid w:val="00D03F9A"/>
    <w:rsid w:val="00D05437"/>
    <w:rsid w:val="00D06D51"/>
    <w:rsid w:val="00D17487"/>
    <w:rsid w:val="00D235D8"/>
    <w:rsid w:val="00D24991"/>
    <w:rsid w:val="00D25A5F"/>
    <w:rsid w:val="00D32B66"/>
    <w:rsid w:val="00D34E67"/>
    <w:rsid w:val="00D50255"/>
    <w:rsid w:val="00D52BD7"/>
    <w:rsid w:val="00D60EE8"/>
    <w:rsid w:val="00D63444"/>
    <w:rsid w:val="00D66520"/>
    <w:rsid w:val="00D720E3"/>
    <w:rsid w:val="00D7237E"/>
    <w:rsid w:val="00D7387B"/>
    <w:rsid w:val="00D86DC8"/>
    <w:rsid w:val="00DA0394"/>
    <w:rsid w:val="00DA356D"/>
    <w:rsid w:val="00DB3570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32E48"/>
    <w:rsid w:val="00E34898"/>
    <w:rsid w:val="00E37029"/>
    <w:rsid w:val="00E541FB"/>
    <w:rsid w:val="00E716C1"/>
    <w:rsid w:val="00E717C5"/>
    <w:rsid w:val="00E777D7"/>
    <w:rsid w:val="00E77B87"/>
    <w:rsid w:val="00E814FE"/>
    <w:rsid w:val="00E83DFE"/>
    <w:rsid w:val="00E8742B"/>
    <w:rsid w:val="00E9504A"/>
    <w:rsid w:val="00E95CD2"/>
    <w:rsid w:val="00EA6BD9"/>
    <w:rsid w:val="00EA7E97"/>
    <w:rsid w:val="00EB09B7"/>
    <w:rsid w:val="00EB0DD2"/>
    <w:rsid w:val="00EB40F5"/>
    <w:rsid w:val="00EC34D8"/>
    <w:rsid w:val="00EC51B2"/>
    <w:rsid w:val="00EE16C4"/>
    <w:rsid w:val="00EE7D7C"/>
    <w:rsid w:val="00EF018C"/>
    <w:rsid w:val="00EF2028"/>
    <w:rsid w:val="00F0098D"/>
    <w:rsid w:val="00F11469"/>
    <w:rsid w:val="00F173A4"/>
    <w:rsid w:val="00F25D98"/>
    <w:rsid w:val="00F300FB"/>
    <w:rsid w:val="00F510C9"/>
    <w:rsid w:val="00F637A3"/>
    <w:rsid w:val="00F65E51"/>
    <w:rsid w:val="00F73479"/>
    <w:rsid w:val="00F75DFD"/>
    <w:rsid w:val="00F76F15"/>
    <w:rsid w:val="00F770AB"/>
    <w:rsid w:val="00F83E9A"/>
    <w:rsid w:val="00F95DCB"/>
    <w:rsid w:val="00FA1F4E"/>
    <w:rsid w:val="00FA2C28"/>
    <w:rsid w:val="00FA485A"/>
    <w:rsid w:val="00FB4454"/>
    <w:rsid w:val="00FB598F"/>
    <w:rsid w:val="00FB6386"/>
    <w:rsid w:val="00FC3E53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5255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446488"/>
    <w:rPr>
      <w:i/>
      <w:iCs/>
    </w:rPr>
  </w:style>
  <w:style w:type="paragraph" w:styleId="af2">
    <w:name w:val="Title"/>
    <w:basedOn w:val="a"/>
    <w:next w:val="a"/>
    <w:link w:val="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af3">
    <w:name w:val="List Paragraph"/>
    <w:basedOn w:val="a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2Char">
    <w:name w:val="标题 2 Char"/>
    <w:aliases w:val="Head2A Char,2 Char,H2 Char,h2 Char"/>
    <w:link w:val="2"/>
    <w:rsid w:val="00E77B87"/>
    <w:rPr>
      <w:rFonts w:ascii="Arial" w:hAnsi="Arial"/>
      <w:sz w:val="32"/>
      <w:lang w:val="en-GB" w:eastAsia="en-US"/>
    </w:rPr>
  </w:style>
  <w:style w:type="character" w:styleId="af4">
    <w:name w:val="Strong"/>
    <w:uiPriority w:val="22"/>
    <w:qFormat/>
    <w:rsid w:val="00B76E16"/>
    <w:rPr>
      <w:b/>
      <w:bCs/>
    </w:rPr>
  </w:style>
  <w:style w:type="paragraph" w:customStyle="1" w:styleId="Default">
    <w:name w:val="Default"/>
    <w:rsid w:val="000D030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ADBEA1-CED3-44FB-8D15-7B1D8821E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10</Pages>
  <Words>2698</Words>
  <Characters>15384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18046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1900-01-01T00:00:00Z</cp:lastPrinted>
  <dcterms:created xsi:type="dcterms:W3CDTF">2022-01-07T10:19:00Z</dcterms:created>
  <dcterms:modified xsi:type="dcterms:W3CDTF">2022-01-18T08:01:00Z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(3)TSeavQIcHbAt+SW30O1tPi9eIuwX5tuhOUCpr6kGr+HahjCQRXgBlE1sBnqj9bsh2xnyY+Nr
WTChXDq5Wlat5amHlfj1VyMvVWIjb5y0SDSNDlaeKhM4Q9R16rTXOg9KHDnwjUy9ffL3TYzA
BHDNdUf/qm17AxvhLzrfAmIFlHHSZQd2b/rHzMPG72ydKvsBiIfJfPKoraUpD60RlH4NwXhh
q+4yzD2bsRZHXiw7lT</vt:lpwstr>
  </property>
  <property fmtid="{D5CDD505-2E9C-101B-9397-08002B2CF9AE}" pid="22" name="_2015_ms_pID_7253431">
    <vt:lpwstr>uEqFOlOP24n03eWZLxQ6PufHtI3bn5aTKQPId5wFbTtfaOFAz9EKX4
BciDfQqf5/PR+ODXwVc7sWZYd9VeSJG5mRfDzGQ98vqJIpowglAkonbPTgmSkFkULy3mj4e4
+mjxXRYloXBErAKBbbKBodfzN28kgxsi6vNrpyKEybo6XdnPBi+FnC9uElczbiJFk8kOcvbj
4CZhKl2x0ZC2FmD+2QSz7GEQGZMnmOgG6CAW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1642386008</vt:lpwstr>
  </property>
  <property fmtid="{D5CDD505-2E9C-101B-9397-08002B2CF9AE}" pid="27" name="_2015_ms_pID_7253432">
    <vt:lpwstr>2w==</vt:lpwstr>
  </property>
</Properties>
</file>