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04B6D" w14:textId="77777777" w:rsidR="00F86B13" w:rsidRDefault="00F86B13" w:rsidP="00F86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R5s220116</w:t>
        </w:r>
      </w:fldSimple>
    </w:p>
    <w:p w14:paraId="640A837D" w14:textId="77777777" w:rsidR="00F86B13" w:rsidRDefault="00F86B13" w:rsidP="00F86B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B13" w14:paraId="36682E17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34C06" w14:textId="77777777" w:rsidR="00F86B13" w:rsidRDefault="00F86B13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86B13" w14:paraId="4BD405D3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BCECC4" w14:textId="77777777" w:rsidR="00F86B13" w:rsidRDefault="00F86B13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6B13" w14:paraId="62FAB904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05BB4" w14:textId="77777777"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13" w14:paraId="654B2CDC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4798CA3C" w14:textId="77777777" w:rsidR="00F86B13" w:rsidRDefault="00F86B13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933C55" w14:textId="77777777" w:rsidR="00F86B13" w:rsidRPr="00410371" w:rsidRDefault="00F86B13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A7E6F3B" w14:textId="77777777" w:rsidR="00F86B13" w:rsidRDefault="00F86B13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7E08EC" w14:textId="77777777" w:rsidR="00F86B13" w:rsidRPr="00410371" w:rsidRDefault="00F86B13" w:rsidP="008B2F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2317</w:t>
              </w:r>
            </w:fldSimple>
          </w:p>
        </w:tc>
        <w:tc>
          <w:tcPr>
            <w:tcW w:w="709" w:type="dxa"/>
          </w:tcPr>
          <w:p w14:paraId="7128FB15" w14:textId="77777777" w:rsidR="00F86B13" w:rsidRDefault="00F86B13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353B0E" w14:textId="77777777" w:rsidR="00F86B13" w:rsidRPr="00410371" w:rsidRDefault="00F86B13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1276D9D" w14:textId="77777777" w:rsidR="00F86B13" w:rsidRDefault="00F86B13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A4FE98" w14:textId="77777777" w:rsidR="00F86B13" w:rsidRPr="00410371" w:rsidRDefault="00F86B13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C7EFE6" w14:textId="77777777" w:rsidR="00F86B13" w:rsidRDefault="00F86B13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F86B13" w14:paraId="25226ED2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4D9C1" w14:textId="77777777" w:rsidR="00F86B13" w:rsidRDefault="00F86B13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F86B13" w14:paraId="3270B8DA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2407D" w14:textId="77777777" w:rsidR="00F86B13" w:rsidRPr="00F25D98" w:rsidRDefault="00F86B13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6B13" w14:paraId="565D7790" w14:textId="77777777" w:rsidTr="008B2F5E">
        <w:tc>
          <w:tcPr>
            <w:tcW w:w="9641" w:type="dxa"/>
            <w:gridSpan w:val="9"/>
          </w:tcPr>
          <w:p w14:paraId="29705AF0" w14:textId="77777777"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0A900" w14:textId="77777777" w:rsidR="00F86B13" w:rsidRDefault="00F86B13" w:rsidP="00F86B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B13" w14:paraId="6E239634" w14:textId="77777777" w:rsidTr="008B2F5E">
        <w:tc>
          <w:tcPr>
            <w:tcW w:w="2835" w:type="dxa"/>
          </w:tcPr>
          <w:p w14:paraId="2C204F1A" w14:textId="77777777" w:rsidR="00F86B13" w:rsidRDefault="00F86B13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8753B6" w14:textId="77777777" w:rsidR="00F86B13" w:rsidRDefault="00F86B13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A360F5" w14:textId="77777777" w:rsidR="00F86B13" w:rsidRDefault="00F86B13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CB69F4" w14:textId="77777777" w:rsidR="00F86B13" w:rsidRDefault="00F86B13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AC6C0A" w14:textId="77777777" w:rsidR="00F86B13" w:rsidRDefault="00F86B13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B99086" w14:textId="77777777" w:rsidR="00F86B13" w:rsidRDefault="00F86B13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A5D2B" w14:textId="77777777" w:rsidR="00F86B13" w:rsidRDefault="00F86B13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04F117" w14:textId="77777777" w:rsidR="00F86B13" w:rsidRDefault="00F86B13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A20194" w14:textId="77777777" w:rsidR="00F86B13" w:rsidRDefault="00F86B13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464A71" w14:textId="77777777" w:rsidR="00F86B13" w:rsidRDefault="00F86B13" w:rsidP="00F86B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B13" w14:paraId="48D8FA9F" w14:textId="77777777" w:rsidTr="008B2F5E">
        <w:tc>
          <w:tcPr>
            <w:tcW w:w="9640" w:type="dxa"/>
            <w:gridSpan w:val="11"/>
          </w:tcPr>
          <w:p w14:paraId="31A2AD24" w14:textId="77777777"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13" w14:paraId="0E3CCBE9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3769C" w14:textId="77777777" w:rsidR="00F86B13" w:rsidRDefault="00F86B13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A1823" w14:textId="77777777" w:rsidR="00F86B13" w:rsidRDefault="00F86B13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f_NR_GetCA_IntraBandFrequency</w:t>
            </w:r>
            <w:proofErr w:type="spellEnd"/>
            <w:r>
              <w:fldChar w:fldCharType="end"/>
            </w:r>
          </w:p>
        </w:tc>
      </w:tr>
      <w:tr w:rsidR="00F86B13" w14:paraId="60DAD1CD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D677147" w14:textId="77777777" w:rsidR="00F86B13" w:rsidRDefault="00F86B13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717D26" w14:textId="77777777"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13" w14:paraId="2BF63C8A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5AF8BC0" w14:textId="77777777" w:rsidR="00F86B13" w:rsidRDefault="00F86B13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1C43" w14:textId="77777777" w:rsidR="00F86B13" w:rsidRDefault="00F86B13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86B13" w14:paraId="7B495E6C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207D39E6" w14:textId="77777777" w:rsidR="00F86B13" w:rsidRDefault="00F86B13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2F621" w14:textId="77777777" w:rsidR="00F86B13" w:rsidRDefault="00F86B13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86B13" w14:paraId="4A91E4D8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8B860FA" w14:textId="77777777" w:rsidR="00F86B13" w:rsidRDefault="00F86B13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6D2784" w14:textId="77777777"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13" w14:paraId="68F0E9A6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5A050FE7" w14:textId="77777777" w:rsidR="00F86B13" w:rsidRDefault="00F86B13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3FFE2B" w14:textId="77777777" w:rsidR="00F86B13" w:rsidRDefault="00F86B13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50664A8" w14:textId="77777777" w:rsidR="00F86B13" w:rsidRDefault="00F86B13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503AE1" w14:textId="77777777" w:rsidR="00F86B13" w:rsidRDefault="00F86B13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EF85E7" w14:textId="77777777" w:rsidR="00F86B13" w:rsidRDefault="00F86B13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2022-01-06</w:t>
              </w:r>
            </w:fldSimple>
          </w:p>
        </w:tc>
      </w:tr>
      <w:tr w:rsidR="00F86B13" w14:paraId="17F0A6FF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7D407EE9" w14:textId="77777777" w:rsidR="00F86B13" w:rsidRDefault="00F86B13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51A948" w14:textId="77777777"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D7F3B8" w14:textId="77777777"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AD950A" w14:textId="77777777"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3B6725" w14:textId="77777777"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13" w14:paraId="57504A2B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435317" w14:textId="77777777" w:rsidR="00F86B13" w:rsidRDefault="00F86B13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D753A6" w14:textId="77777777" w:rsidR="00F86B13" w:rsidRDefault="00F86B13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B0ED48" w14:textId="77777777" w:rsidR="00F86B13" w:rsidRDefault="00F86B13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BC52A" w14:textId="77777777" w:rsidR="00F86B13" w:rsidRDefault="00F86B13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7A636" w14:textId="77777777" w:rsidR="00F86B13" w:rsidRDefault="00F86B13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86B13" w14:paraId="68E5FFF1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3A4AAF" w14:textId="77777777" w:rsidR="00F86B13" w:rsidRDefault="00F86B13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FE71A" w14:textId="77777777" w:rsidR="00F86B13" w:rsidRDefault="00F86B13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1ADE1" w14:textId="77777777" w:rsidR="00F86B13" w:rsidRDefault="00F86B13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587DFD" w14:textId="77777777" w:rsidR="00F86B13" w:rsidRPr="007C2097" w:rsidRDefault="00F86B13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86B13" w14:paraId="639EC218" w14:textId="77777777" w:rsidTr="008B2F5E">
        <w:tc>
          <w:tcPr>
            <w:tcW w:w="1843" w:type="dxa"/>
          </w:tcPr>
          <w:p w14:paraId="5A98A0C2" w14:textId="77777777" w:rsidR="00F86B13" w:rsidRDefault="00F86B13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5C1502" w14:textId="77777777"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13" w14:paraId="2BF08AA2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8900C9" w14:textId="77777777" w:rsidR="00F86B13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018B5" w14:textId="77777777" w:rsidR="00F86B13" w:rsidRPr="002E008A" w:rsidRDefault="00F86B13" w:rsidP="00F86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Parameters for the band combination CA_n261G should be set as per TS 38.508-1, Table 4.3.1.2.3.5.6-2: </w:t>
            </w:r>
            <w:r w:rsidRPr="008B35F7">
              <w:t xml:space="preserve">NR Intra-Band contiguous CA configuration CA_n261G (PCC=CC1 and SCC=CC2), </w:t>
            </w:r>
            <w:r w:rsidRPr="00007782">
              <w:rPr>
                <w:b/>
              </w:rPr>
              <w:t>SCS=120 kHz</w:t>
            </w:r>
            <w:r w:rsidRPr="008B35F7">
              <w:t>, nominal channel spacing</w:t>
            </w:r>
            <w:r>
              <w:t xml:space="preserve"> for CBW combination (100+100) rather than following </w:t>
            </w:r>
            <w:r w:rsidRPr="008B35F7">
              <w:t xml:space="preserve">Table 4.3.1.2.3.5.6-1: NR Intra-Band contiguous CA configuration CA_n261G (PCC=CC1 and SCC=CC2), </w:t>
            </w:r>
            <w:r w:rsidRPr="004778F1">
              <w:rPr>
                <w:b/>
              </w:rPr>
              <w:t>SCS=60 kHz</w:t>
            </w:r>
            <w:r w:rsidRPr="008B35F7">
              <w:t>, nominal channel spacing</w:t>
            </w:r>
            <w:r>
              <w:t xml:space="preserve"> for CBW combination (100+100).</w:t>
            </w:r>
          </w:p>
        </w:tc>
      </w:tr>
      <w:tr w:rsidR="00F86B13" w14:paraId="09E48A22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32924" w14:textId="77777777" w:rsidR="00F86B13" w:rsidRDefault="00F86B13" w:rsidP="00F8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E1E14" w14:textId="77777777" w:rsidR="00F86B13" w:rsidRPr="00CF39F2" w:rsidRDefault="00F86B13" w:rsidP="00F86B1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86B13" w14:paraId="6BE3AC17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3FBEB" w14:textId="77777777" w:rsidR="00F86B13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42E5F" w14:textId="77777777" w:rsidR="00F86B13" w:rsidRPr="006316B2" w:rsidRDefault="00F86B13" w:rsidP="00F86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TTCN to follow Table 4.3.1.2.3.5.6-2</w:t>
            </w:r>
          </w:p>
        </w:tc>
      </w:tr>
      <w:tr w:rsidR="00F86B13" w14:paraId="43A11A01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DF20B" w14:textId="77777777" w:rsidR="00F86B13" w:rsidRDefault="00F86B13" w:rsidP="00F8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B5FA6" w14:textId="77777777" w:rsidR="00F86B13" w:rsidRPr="00CF39F2" w:rsidRDefault="00F86B13" w:rsidP="00F86B1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86B13" w14:paraId="38803270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F62C5" w14:textId="77777777" w:rsidR="00F86B13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CECAB" w14:textId="77777777" w:rsidR="00F86B13" w:rsidRPr="00CF39F2" w:rsidRDefault="00F86B13" w:rsidP="00F86B1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C0AEE">
              <w:rPr>
                <w:noProof/>
              </w:rPr>
              <w:t>T</w:t>
            </w:r>
            <w:r>
              <w:rPr>
                <w:noProof/>
              </w:rPr>
              <w:t>C implementation</w:t>
            </w:r>
            <w:r w:rsidRPr="006C0AEE">
              <w:rPr>
                <w:noProof/>
              </w:rPr>
              <w:t xml:space="preserve"> will </w:t>
            </w:r>
            <w:r>
              <w:rPr>
                <w:noProof/>
              </w:rPr>
              <w:t>be incorrect for CA band combination CA_n261G, 120 kHz SCS</w:t>
            </w:r>
          </w:p>
        </w:tc>
      </w:tr>
      <w:tr w:rsidR="00F86B13" w14:paraId="0195BFE1" w14:textId="77777777" w:rsidTr="008B2F5E">
        <w:tc>
          <w:tcPr>
            <w:tcW w:w="2694" w:type="dxa"/>
            <w:gridSpan w:val="2"/>
          </w:tcPr>
          <w:p w14:paraId="291BD61E" w14:textId="77777777" w:rsidR="00F86B13" w:rsidRDefault="00F86B13" w:rsidP="00F8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F2182A" w14:textId="77777777" w:rsidR="00F86B13" w:rsidRDefault="00F86B13" w:rsidP="00F86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13" w14:paraId="542EF179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ECC30" w14:textId="77777777" w:rsidR="00F86B13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C4926" w14:textId="77777777" w:rsidR="00F86B13" w:rsidRDefault="00F86B13" w:rsidP="00F86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CA TCs using band combination CA_n261G</w:t>
            </w:r>
          </w:p>
        </w:tc>
      </w:tr>
      <w:tr w:rsidR="00F86B13" w14:paraId="58162279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2916A" w14:textId="77777777" w:rsidR="00F86B13" w:rsidRDefault="00F86B13" w:rsidP="00F8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C15CE9" w14:textId="77777777" w:rsidR="00F86B13" w:rsidRDefault="00F86B13" w:rsidP="00F86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13" w14:paraId="53EC915C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54EE7" w14:textId="77777777" w:rsidR="00F86B13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0D0AD" w14:textId="77777777" w:rsidR="00F86B13" w:rsidRDefault="00F86B13" w:rsidP="00F8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F2781B" w14:textId="77777777" w:rsidR="00F86B13" w:rsidRDefault="00F86B13" w:rsidP="00F8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F67602" w14:textId="77777777" w:rsidR="00F86B13" w:rsidRDefault="00F86B13" w:rsidP="00F86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19E82B" w14:textId="77777777" w:rsidR="00F86B13" w:rsidRDefault="00F86B13" w:rsidP="00F86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B13" w14:paraId="43C66173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6B29" w14:textId="77777777" w:rsidR="00F86B13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C8DD96" w14:textId="77777777" w:rsidR="00F86B13" w:rsidRDefault="00F86B13" w:rsidP="00F8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873B" w14:textId="77777777" w:rsidR="00F86B13" w:rsidRDefault="00F86B13" w:rsidP="00F8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F59DB3" w14:textId="77777777" w:rsidR="00F86B13" w:rsidRDefault="00F86B13" w:rsidP="00F86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FCFDF" w14:textId="77777777" w:rsidR="00F86B13" w:rsidRDefault="00F86B13" w:rsidP="00F86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B13" w14:paraId="34E1D83E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3E89" w14:textId="77777777" w:rsidR="00F86B13" w:rsidRDefault="00F86B13" w:rsidP="00F86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CEBBA" w14:textId="77777777" w:rsidR="00F86B13" w:rsidRDefault="00F86B13" w:rsidP="00F8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C363B" w14:textId="77777777" w:rsidR="00F86B13" w:rsidRDefault="00F86B13" w:rsidP="00F8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F9526B" w14:textId="77777777" w:rsidR="00F86B13" w:rsidRDefault="00F86B13" w:rsidP="00F86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BBCAC" w14:textId="77777777" w:rsidR="00F86B13" w:rsidRDefault="00F86B13" w:rsidP="00F86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B13" w14:paraId="774C62F4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1A07C" w14:textId="77777777" w:rsidR="00F86B13" w:rsidRDefault="00F86B13" w:rsidP="00F86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8659" w14:textId="77777777" w:rsidR="00F86B13" w:rsidRDefault="00F86B13" w:rsidP="00F8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CBAE2" w14:textId="77777777" w:rsidR="00F86B13" w:rsidRDefault="00F86B13" w:rsidP="00F8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5A2C92" w14:textId="77777777" w:rsidR="00F86B13" w:rsidRDefault="00F86B13" w:rsidP="00F86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CA6EC" w14:textId="77777777" w:rsidR="00F86B13" w:rsidRDefault="00F86B13" w:rsidP="00F86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B13" w14:paraId="7B76F1CA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D25D3" w14:textId="77777777" w:rsidR="00F86B13" w:rsidRDefault="00F86B13" w:rsidP="00F86B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0DACF" w14:textId="77777777" w:rsidR="00F86B13" w:rsidRDefault="00F86B13" w:rsidP="00F86B13">
            <w:pPr>
              <w:pStyle w:val="CRCoverPage"/>
              <w:spacing w:after="0"/>
              <w:rPr>
                <w:noProof/>
              </w:rPr>
            </w:pPr>
          </w:p>
        </w:tc>
      </w:tr>
      <w:tr w:rsidR="00F86B13" w14:paraId="68C29C1C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26D43C" w14:textId="77777777" w:rsidR="00F86B13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8D364" w14:textId="77777777" w:rsidR="00F86B13" w:rsidRDefault="00F86B13" w:rsidP="00F86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B13" w:rsidRPr="008863B9" w14:paraId="5451A92E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EBD6E3" w14:textId="77777777" w:rsidR="00F86B13" w:rsidRPr="008863B9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9F677B" w14:textId="77777777" w:rsidR="00F86B13" w:rsidRPr="008863B9" w:rsidRDefault="00F86B13" w:rsidP="00F86B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B13" w14:paraId="4855313C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D43F32" w14:textId="77777777" w:rsidR="00F86B13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5A2C" w14:textId="77777777" w:rsidR="00F86B13" w:rsidRDefault="00F86B13" w:rsidP="00F86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4EB054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0CF3EB6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A5AECC" w14:textId="77777777" w:rsidR="009478EE" w:rsidRDefault="009478EE" w:rsidP="009478EE">
      <w:pPr>
        <w:rPr>
          <w:noProof/>
        </w:rPr>
      </w:pPr>
    </w:p>
    <w:p w14:paraId="442FAA7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237682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3AC6A34" w14:textId="77777777" w:rsidR="005978D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978D6" w:rsidRPr="00B670E9">
        <w:rPr>
          <w:rFonts w:ascii="Arial" w:hAnsi="Arial" w:cs="Arial"/>
          <w:iCs/>
        </w:rPr>
        <w:t>Table of Contents</w:t>
      </w:r>
      <w:r w:rsidR="005978D6">
        <w:tab/>
      </w:r>
      <w:r w:rsidR="005978D6">
        <w:fldChar w:fldCharType="begin"/>
      </w:r>
      <w:r w:rsidR="005978D6">
        <w:instrText xml:space="preserve"> PAGEREF _Toc92376824 \h </w:instrText>
      </w:r>
      <w:r w:rsidR="005978D6">
        <w:fldChar w:fldCharType="separate"/>
      </w:r>
      <w:r w:rsidR="005978D6">
        <w:t>2</w:t>
      </w:r>
      <w:r w:rsidR="005978D6">
        <w:fldChar w:fldCharType="end"/>
      </w:r>
    </w:p>
    <w:p w14:paraId="38734334" w14:textId="77777777" w:rsidR="005978D6" w:rsidRDefault="005978D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670E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670E9">
        <w:rPr>
          <w:b/>
        </w:rPr>
        <w:t xml:space="preserve">Corrections required </w:t>
      </w:r>
      <w:r>
        <w:t>for CA band combination CA_n261G</w:t>
      </w:r>
      <w:r>
        <w:tab/>
      </w:r>
      <w:r>
        <w:fldChar w:fldCharType="begin"/>
      </w:r>
      <w:r>
        <w:instrText xml:space="preserve"> PAGEREF _Toc92376825 \h </w:instrText>
      </w:r>
      <w:r>
        <w:fldChar w:fldCharType="separate"/>
      </w:r>
      <w:r>
        <w:t>2</w:t>
      </w:r>
      <w:r>
        <w:fldChar w:fldCharType="end"/>
      </w:r>
    </w:p>
    <w:p w14:paraId="38E5F48A" w14:textId="77777777" w:rsidR="005978D6" w:rsidRDefault="005978D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670E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670E9">
        <w:rPr>
          <w:rFonts w:cs="Arial"/>
          <w:b/>
          <w:color w:val="000000"/>
          <w:lang w:eastAsia="en-GB"/>
        </w:rPr>
        <w:t xml:space="preserve">Correction to </w:t>
      </w:r>
      <w:r w:rsidRPr="00B670E9">
        <w:rPr>
          <w:rFonts w:cs="Arial"/>
          <w:lang w:eastAsia="en-GB"/>
        </w:rPr>
        <w:t>f_NR_GetCA_IntraBandFrequency</w:t>
      </w:r>
      <w:r>
        <w:tab/>
      </w:r>
      <w:r>
        <w:fldChar w:fldCharType="begin"/>
      </w:r>
      <w:r>
        <w:instrText xml:space="preserve"> PAGEREF _Toc92376826 \h </w:instrText>
      </w:r>
      <w:r>
        <w:fldChar w:fldCharType="separate"/>
      </w:r>
      <w:r>
        <w:t>2</w:t>
      </w:r>
      <w:r>
        <w:fldChar w:fldCharType="end"/>
      </w:r>
    </w:p>
    <w:p w14:paraId="68E31305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6A5D8C31" w14:textId="77777777"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2376825"/>
      <w:r w:rsidRPr="00854C55">
        <w:rPr>
          <w:b/>
        </w:rPr>
        <w:t xml:space="preserve">Corrections </w:t>
      </w:r>
      <w:r w:rsidRPr="0074149F">
        <w:rPr>
          <w:b/>
        </w:rPr>
        <w:t>required</w:t>
      </w:r>
      <w:bookmarkEnd w:id="2"/>
      <w:bookmarkEnd w:id="3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 xml:space="preserve">for </w:t>
      </w:r>
      <w:r w:rsidR="00BB35D5">
        <w:rPr>
          <w:noProof/>
        </w:rPr>
        <w:t>CA band combination CA_n261G</w:t>
      </w:r>
      <w:bookmarkEnd w:id="4"/>
    </w:p>
    <w:p w14:paraId="21D82ACA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2376826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DB4AD6" w:rsidRPr="00DB4AD6">
        <w:rPr>
          <w:rFonts w:cs="Arial"/>
          <w:lang w:eastAsia="en-GB"/>
        </w:rPr>
        <w:t>f_NR_GetCA_IntraBandFrequency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B2F7ED4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4BF0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3E1B" w14:textId="77777777" w:rsidR="005D27CA" w:rsidRPr="00CC39F9" w:rsidRDefault="00DB4AD6" w:rsidP="005D27CA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DB4AD6">
              <w:rPr>
                <w:rFonts w:ascii="Arial" w:hAnsi="Arial" w:cs="Arial"/>
                <w:lang w:eastAsia="en-GB"/>
              </w:rPr>
              <w:t>f_NR_GetCA_IntraBandFrequency</w:t>
            </w:r>
            <w:proofErr w:type="spellEnd"/>
          </w:p>
        </w:tc>
      </w:tr>
      <w:tr w:rsidR="00FA485A" w14:paraId="585639C0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6FD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8439" w14:textId="77777777" w:rsidR="00FA485A" w:rsidRPr="009B0B50" w:rsidRDefault="004778F1" w:rsidP="0006381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Parameters for the band combination CA_n261G should be set as per TS 38.508-1, Table 4.3.1.2.3.5.6-2: </w:t>
            </w:r>
            <w:r w:rsidRPr="008B35F7">
              <w:t xml:space="preserve">NR Intra-Band contiguous CA configuration CA_n261G (PCC=CC1 and SCC=CC2), </w:t>
            </w:r>
            <w:r w:rsidRPr="00007782">
              <w:rPr>
                <w:b/>
              </w:rPr>
              <w:t>SCS=120 kHz</w:t>
            </w:r>
            <w:r w:rsidRPr="008B35F7">
              <w:t>, nominal channel spacing</w:t>
            </w:r>
            <w:r>
              <w:t xml:space="preserve"> for CBW combination (100+100) rather than following </w:t>
            </w:r>
            <w:r w:rsidRPr="008B35F7">
              <w:t xml:space="preserve">Table 4.3.1.2.3.5.6-1: NR Intra-Band contiguous CA configuration CA_n261G (PCC=CC1 and SCC=CC2), </w:t>
            </w:r>
            <w:r w:rsidRPr="004778F1">
              <w:rPr>
                <w:b/>
              </w:rPr>
              <w:t>SCS=60 kHz</w:t>
            </w:r>
            <w:r w:rsidRPr="008B35F7">
              <w:t>, nominal channel spacing</w:t>
            </w:r>
            <w:r>
              <w:t xml:space="preserve"> for CBW combination (100+100).</w:t>
            </w:r>
          </w:p>
        </w:tc>
      </w:tr>
      <w:tr w:rsidR="00FA485A" w14:paraId="44E9932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59A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6DBC" w14:textId="77777777" w:rsidR="00FA485A" w:rsidRPr="00A72665" w:rsidRDefault="00DB4AD6" w:rsidP="0006381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Corrected the TTCN to follow Table 4.3.1.2.3.5.6-2</w:t>
            </w:r>
          </w:p>
        </w:tc>
      </w:tr>
      <w:tr w:rsidR="00FA485A" w14:paraId="71378ED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E81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27D9" w14:textId="77777777" w:rsidR="00FA485A" w:rsidRPr="00CC39F9" w:rsidRDefault="00DB4AD6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NR_CA_FrequencyFunctions</w:t>
            </w:r>
            <w:proofErr w:type="spellEnd"/>
          </w:p>
        </w:tc>
      </w:tr>
      <w:tr w:rsidR="00220349" w14:paraId="5C29C9E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B43B" w14:textId="77777777" w:rsidR="00220349" w:rsidRPr="00AD6436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D643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2B75" w14:textId="66A37B18" w:rsidR="00220349" w:rsidRPr="00AD6436" w:rsidRDefault="00AD6436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AD6436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A333E57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AEB7BE1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2BFF374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2C46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f_NR_GetCA_IntraBandFrequency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_CA_BandCombination_Type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p_NR_CA_BandCombination_Type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) return template(value) NR_Frequencyf1tof4_Type</w:t>
            </w:r>
          </w:p>
          <w:p w14:paraId="333B427C" w14:textId="77777777" w:rsidR="00063818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3726CB6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C1378A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A7C9688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08A79A61" w14:textId="77777777" w:rsidR="00DB4AD6" w:rsidRPr="00DB4AD6" w:rsidRDefault="00063818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proofErr w:type="gramStart"/>
            <w:r w:rsidR="00DB4AD6" w:rsidRPr="00DB4AD6">
              <w:rPr>
                <w:rFonts w:ascii="Courier New" w:hAnsi="Courier New" w:cs="Courier New"/>
                <w:color w:val="000000"/>
                <w:lang w:eastAsia="de-DE"/>
              </w:rPr>
              <w:t>case( CA</w:t>
            </w:r>
            <w:proofErr w:type="gramEnd"/>
            <w:r w:rsidR="00DB4AD6" w:rsidRPr="00DB4AD6">
              <w:rPr>
                <w:rFonts w:ascii="Courier New" w:hAnsi="Courier New" w:cs="Courier New"/>
                <w:color w:val="000000"/>
                <w:lang w:eastAsia="de-DE"/>
              </w:rPr>
              <w:t>_n261G ) {</w:t>
            </w:r>
          </w:p>
          <w:p w14:paraId="20DA2CD8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R5-201020, R5s200461, R5-202215 sic@</w:t>
            </w:r>
          </w:p>
          <w:p w14:paraId="6CF71762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v_NR_Frequencyf1tof4.FrequencyInfoDL_f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( 2071387 ,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2070875 , 0 , kHz120 , 66 ), 100 , kHz120 , 8 , 1 , 22 , 14 , 8 );</w:t>
            </w:r>
          </w:p>
          <w:p w14:paraId="5E48FE4A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v_NR_Frequencyf1tof4.FrequencyInfoUL_f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-, -, 0 , kHz120 , 66 ,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14:paraId="3150481B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v_NR_Frequencyf1tof4.FrequencyInfoDL_f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( 2072827 ,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2072541 , 0 , kHz120 , 66 ), 100 , kHz120 , 10 , 0 , 3 , 3 , 0 );</w:t>
            </w:r>
          </w:p>
          <w:p w14:paraId="6FEB0ADF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v_NR_Frequencyf1tof4.FrequencyInfoUL_f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-, -, 0 , kHz120 , 66 ,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14:paraId="270D0FC3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v_NR_Frequencyf1tof4.FrequencyInfoDL_f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( 2082043 ,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2075659 , 504 , kHz120 , 66 ), 100 , kHz120 , 0 , 1 , 512 , 0 , 8 );</w:t>
            </w:r>
          </w:p>
          <w:p w14:paraId="3B228455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v_NR_Frequencyf1tof4.FrequencyInfoUL_f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-, -, 504 , kHz120 , 66 ,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14:paraId="363B7836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v_NR_Frequencyf1tof4.FrequencyInfoDL_f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( 2083771 ,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2077325 , 504 , kHz120 , 66 ), 100 , kHz120 , 2 , 1 , 517 , 5 , 8 );</w:t>
            </w:r>
          </w:p>
          <w:p w14:paraId="227F8676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v_NR_Frequencyf1tof4.FrequencyInfoUL_f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-, -, 504 , kHz120 , 66 ,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14:paraId="1156245A" w14:textId="77777777" w:rsidR="00063818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0BD4F1D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="00766D2D"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14:paraId="6990CAC6" w14:textId="77777777" w:rsidR="00766D2D" w:rsidRPr="00DB4AD6" w:rsidRDefault="00063818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48EBAE1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4817EA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AC4A2C7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49D2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f_NR_GetCA_IntraBandFrequency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_CA_BandCombination_Type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p_NR_CA_BandCombination_Type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) return template(value) NR_Frequencyf1tof4_Type</w:t>
            </w:r>
          </w:p>
          <w:p w14:paraId="3EF0DAE0" w14:textId="77777777" w:rsid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9099832" w14:textId="77777777" w:rsid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208151" w14:textId="77777777" w:rsidR="00DB4AD6" w:rsidRDefault="00DB4AD6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A0DE162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418C4817" w14:textId="77777777" w:rsidR="00DB4AD6" w:rsidRPr="00DB4AD6" w:rsidRDefault="00063818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proofErr w:type="gramStart"/>
            <w:r w:rsidR="00DB4AD6" w:rsidRPr="00DB4AD6">
              <w:rPr>
                <w:rFonts w:ascii="Courier New" w:hAnsi="Courier New" w:cs="Courier New"/>
                <w:color w:val="000000"/>
                <w:lang w:eastAsia="de-DE"/>
              </w:rPr>
              <w:t>case( CA</w:t>
            </w:r>
            <w:proofErr w:type="gramEnd"/>
            <w:r w:rsidR="00DB4AD6" w:rsidRPr="00DB4AD6">
              <w:rPr>
                <w:rFonts w:ascii="Courier New" w:hAnsi="Courier New" w:cs="Courier New"/>
                <w:color w:val="000000"/>
                <w:lang w:eastAsia="de-DE"/>
              </w:rPr>
              <w:t>_n261G ) {</w:t>
            </w:r>
          </w:p>
          <w:p w14:paraId="3DB66BE1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R5-201020, R5s200461, R5-202215 sic@</w:t>
            </w:r>
          </w:p>
          <w:p w14:paraId="1A556232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58A4C844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v_NR_Frequencyf1tof4.FrequencyInfoDL_f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( 2071387 ,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2070875 , 0 , kHz120 , 66 ), 100 , kHz120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1 , 22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44A3CA12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v_NR_Frequencyf1tof4.FrequencyInfoUL_f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-, -, 0 , kHz120 , 66 ,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14:paraId="5A8BE78F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v_NR_Frequencyf1tof4.FrequencyInfoDL_f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( 2072827 ,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2072541 , 0 , kHz120 , 66 ), 100 , kHz120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11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0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0 );</w:t>
            </w:r>
          </w:p>
          <w:p w14:paraId="443F3CAE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v_NR_Frequencyf1tof4.FrequencyInfoUL_f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-, -, 0 , kHz120 , 66 ,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14:paraId="4907AFFC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v_NR_Frequencyf1tof4.FrequencyInfoDL_f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( 2082043 ,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2069611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504 , kHz120 , 66 ), 100 , kHz120 , 0 , 1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1016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0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46F7290B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v_NR_Frequencyf1tof4.FrequencyInfoUL_f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-, -, 504 , kHz120 , 66 ,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14:paraId="12EE6450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v_NR_Frequencyf1tof4.FrequencyInfoDL_f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( 2083771 ,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2071277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504 , kHz120 , 66 ), 100 , kHz120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1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1020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5E8B1851" w14:textId="77777777"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v_NR_Frequencyf1tof4.FrequencyInfoUL_f</w:t>
            </w:r>
            <w:proofErr w:type="gram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( -, -, 504 , kHz120 , 66 , </w:t>
            </w:r>
            <w:proofErr w:type="spellStart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14:paraId="1930D1AA" w14:textId="77777777" w:rsidR="00766D2D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0E8325D" w14:textId="77777777" w:rsidR="00063818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E0D7D3" w14:textId="77777777" w:rsidR="00063818" w:rsidRPr="00DB4AD6" w:rsidRDefault="00063818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44A58B87" w14:textId="77777777" w:rsidR="005D27CA" w:rsidRDefault="005D27CA" w:rsidP="00DB4AD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CC2C7" w14:textId="77777777" w:rsidR="00884B8D" w:rsidRDefault="00884B8D">
      <w:r>
        <w:separator/>
      </w:r>
    </w:p>
  </w:endnote>
  <w:endnote w:type="continuationSeparator" w:id="0">
    <w:p w14:paraId="41791532" w14:textId="77777777" w:rsidR="00884B8D" w:rsidRDefault="00884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0FFD0" w14:textId="77777777" w:rsidR="00884B8D" w:rsidRDefault="00884B8D">
      <w:r>
        <w:separator/>
      </w:r>
    </w:p>
  </w:footnote>
  <w:footnote w:type="continuationSeparator" w:id="0">
    <w:p w14:paraId="6B54C460" w14:textId="77777777" w:rsidR="00884B8D" w:rsidRDefault="00884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C8581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E7B2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3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82F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18"/>
  </w:num>
  <w:num w:numId="7">
    <w:abstractNumId w:val="27"/>
  </w:num>
  <w:num w:numId="8">
    <w:abstractNumId w:val="7"/>
  </w:num>
  <w:num w:numId="9">
    <w:abstractNumId w:val="16"/>
  </w:num>
  <w:num w:numId="10">
    <w:abstractNumId w:val="29"/>
  </w:num>
  <w:num w:numId="11">
    <w:abstractNumId w:val="13"/>
  </w:num>
  <w:num w:numId="12">
    <w:abstractNumId w:val="19"/>
  </w:num>
  <w:num w:numId="13">
    <w:abstractNumId w:val="3"/>
  </w:num>
  <w:num w:numId="14">
    <w:abstractNumId w:val="15"/>
  </w:num>
  <w:num w:numId="15">
    <w:abstractNumId w:val="0"/>
  </w:num>
  <w:num w:numId="16">
    <w:abstractNumId w:val="1"/>
  </w:num>
  <w:num w:numId="17">
    <w:abstractNumId w:val="6"/>
  </w:num>
  <w:num w:numId="18">
    <w:abstractNumId w:val="20"/>
  </w:num>
  <w:num w:numId="19">
    <w:abstractNumId w:val="28"/>
  </w:num>
  <w:num w:numId="20">
    <w:abstractNumId w:val="26"/>
  </w:num>
  <w:num w:numId="21">
    <w:abstractNumId w:val="10"/>
  </w:num>
  <w:num w:numId="22">
    <w:abstractNumId w:val="22"/>
  </w:num>
  <w:num w:numId="23">
    <w:abstractNumId w:val="25"/>
  </w:num>
  <w:num w:numId="24">
    <w:abstractNumId w:val="14"/>
  </w:num>
  <w:num w:numId="25">
    <w:abstractNumId w:val="24"/>
  </w:num>
  <w:num w:numId="26">
    <w:abstractNumId w:val="4"/>
  </w:num>
  <w:num w:numId="27">
    <w:abstractNumId w:val="5"/>
  </w:num>
  <w:num w:numId="28">
    <w:abstractNumId w:val="21"/>
  </w:num>
  <w:num w:numId="29">
    <w:abstractNumId w:val="2"/>
  </w:num>
  <w:num w:numId="30">
    <w:abstractNumId w:val="12"/>
  </w:num>
  <w:num w:numId="31">
    <w:abstractNumId w:val="8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07782"/>
    <w:rsid w:val="00011C14"/>
    <w:rsid w:val="00022E4A"/>
    <w:rsid w:val="00024866"/>
    <w:rsid w:val="0003629C"/>
    <w:rsid w:val="00036FE7"/>
    <w:rsid w:val="00054E62"/>
    <w:rsid w:val="00057DBD"/>
    <w:rsid w:val="000614B3"/>
    <w:rsid w:val="00063818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E3D37"/>
    <w:rsid w:val="001E41F3"/>
    <w:rsid w:val="001F1817"/>
    <w:rsid w:val="001F406A"/>
    <w:rsid w:val="002040A1"/>
    <w:rsid w:val="00220349"/>
    <w:rsid w:val="00221C5A"/>
    <w:rsid w:val="00226298"/>
    <w:rsid w:val="00241A66"/>
    <w:rsid w:val="00245CA4"/>
    <w:rsid w:val="002536F4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A45F1"/>
    <w:rsid w:val="002A4DCB"/>
    <w:rsid w:val="002B14D3"/>
    <w:rsid w:val="002B5741"/>
    <w:rsid w:val="002C7E01"/>
    <w:rsid w:val="002E008A"/>
    <w:rsid w:val="002F45F1"/>
    <w:rsid w:val="002F7D40"/>
    <w:rsid w:val="00304753"/>
    <w:rsid w:val="00305409"/>
    <w:rsid w:val="00310217"/>
    <w:rsid w:val="0031061D"/>
    <w:rsid w:val="00310B98"/>
    <w:rsid w:val="003110CF"/>
    <w:rsid w:val="003216F1"/>
    <w:rsid w:val="00322D46"/>
    <w:rsid w:val="00330229"/>
    <w:rsid w:val="0033294A"/>
    <w:rsid w:val="0034169F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1008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6488"/>
    <w:rsid w:val="00460215"/>
    <w:rsid w:val="00461008"/>
    <w:rsid w:val="00461F12"/>
    <w:rsid w:val="004635E5"/>
    <w:rsid w:val="004717EA"/>
    <w:rsid w:val="004778F1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D61BD"/>
    <w:rsid w:val="004D6DF7"/>
    <w:rsid w:val="004F661B"/>
    <w:rsid w:val="00503534"/>
    <w:rsid w:val="005045C7"/>
    <w:rsid w:val="005105E0"/>
    <w:rsid w:val="0051196A"/>
    <w:rsid w:val="005135A1"/>
    <w:rsid w:val="0051580D"/>
    <w:rsid w:val="005279F5"/>
    <w:rsid w:val="00532891"/>
    <w:rsid w:val="00541881"/>
    <w:rsid w:val="00547111"/>
    <w:rsid w:val="00550D59"/>
    <w:rsid w:val="00562073"/>
    <w:rsid w:val="00564EDF"/>
    <w:rsid w:val="0056673A"/>
    <w:rsid w:val="00566F6F"/>
    <w:rsid w:val="0058240F"/>
    <w:rsid w:val="00587F6A"/>
    <w:rsid w:val="00592D74"/>
    <w:rsid w:val="00596753"/>
    <w:rsid w:val="005978D6"/>
    <w:rsid w:val="005B1ACC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D7E3D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149F"/>
    <w:rsid w:val="00755C92"/>
    <w:rsid w:val="00762213"/>
    <w:rsid w:val="00763BA2"/>
    <w:rsid w:val="007656FE"/>
    <w:rsid w:val="007658A5"/>
    <w:rsid w:val="00766D2D"/>
    <w:rsid w:val="00792342"/>
    <w:rsid w:val="007977A8"/>
    <w:rsid w:val="007A73E5"/>
    <w:rsid w:val="007B512A"/>
    <w:rsid w:val="007B5210"/>
    <w:rsid w:val="007C13F4"/>
    <w:rsid w:val="007C2097"/>
    <w:rsid w:val="007C28A7"/>
    <w:rsid w:val="007D6A07"/>
    <w:rsid w:val="007D6DB1"/>
    <w:rsid w:val="007D7566"/>
    <w:rsid w:val="007E310E"/>
    <w:rsid w:val="007F0389"/>
    <w:rsid w:val="007F2703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552BF"/>
    <w:rsid w:val="008626E7"/>
    <w:rsid w:val="00870EE7"/>
    <w:rsid w:val="0087510D"/>
    <w:rsid w:val="00880F55"/>
    <w:rsid w:val="00883A39"/>
    <w:rsid w:val="00884B8D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612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6D6B"/>
    <w:rsid w:val="009D7147"/>
    <w:rsid w:val="009D76E2"/>
    <w:rsid w:val="009E24DE"/>
    <w:rsid w:val="009E3297"/>
    <w:rsid w:val="009F734F"/>
    <w:rsid w:val="009F7D81"/>
    <w:rsid w:val="00A00487"/>
    <w:rsid w:val="00A0746C"/>
    <w:rsid w:val="00A21DD5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3017"/>
    <w:rsid w:val="00AD6436"/>
    <w:rsid w:val="00AD7555"/>
    <w:rsid w:val="00B00C8B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35D5"/>
    <w:rsid w:val="00BB3C0A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B4AD6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5EB4"/>
    <w:rsid w:val="00EE16C4"/>
    <w:rsid w:val="00EE7D7C"/>
    <w:rsid w:val="00EF2028"/>
    <w:rsid w:val="00F0098D"/>
    <w:rsid w:val="00F11469"/>
    <w:rsid w:val="00F173A4"/>
    <w:rsid w:val="00F25D98"/>
    <w:rsid w:val="00F300FB"/>
    <w:rsid w:val="00F307D3"/>
    <w:rsid w:val="00F510C9"/>
    <w:rsid w:val="00F637A3"/>
    <w:rsid w:val="00F65E51"/>
    <w:rsid w:val="00F73479"/>
    <w:rsid w:val="00F75DFD"/>
    <w:rsid w:val="00F76F15"/>
    <w:rsid w:val="00F770AB"/>
    <w:rsid w:val="00F83E9A"/>
    <w:rsid w:val="00F86B13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00F8"/>
    <w:rsid w:val="00FD22E5"/>
    <w:rsid w:val="00FD44EF"/>
    <w:rsid w:val="00FF41D4"/>
    <w:rsid w:val="00FF5019"/>
    <w:rsid w:val="00FF5074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2328A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4AD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B299-21E8-4FD5-9DFE-C223CCB06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1070</Words>
  <Characters>6100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2022-01-07T12:40:00Z</dcterms:created>
  <dcterms:modified xsi:type="dcterms:W3CDTF">2022-01-07T13:08:00Z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