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3CF2135" w14:textId="77777777" w:rsidR="0064648F" w:rsidRDefault="00A607C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202</w:t>
        </w:r>
        <w:r w:rsidR="00FD6B64"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-TTCN email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R5s2</w:t>
        </w:r>
        <w:r>
          <w:rPr>
            <w:rFonts w:hint="eastAsia"/>
            <w:b/>
            <w:i/>
            <w:sz w:val="28"/>
            <w:lang w:eastAsia="zh-CN"/>
          </w:rPr>
          <w:t>20114</w:t>
        </w:r>
      </w:fldSimple>
    </w:p>
    <w:p w14:paraId="0C399C7D" w14:textId="77777777" w:rsidR="0064648F" w:rsidRDefault="00A607C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 w:rsidR="00FD6B64">
        <w:rPr>
          <w:b/>
          <w:bCs/>
          <w:sz w:val="24"/>
          <w:szCs w:val="24"/>
        </w:rPr>
        <w:t>10th Dec 2021 - 31st Dec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648F" w14:paraId="25BFA35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51DA9" w14:textId="77777777" w:rsidR="0064648F" w:rsidRDefault="00A607C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4648F" w14:paraId="1858B1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A8E0F" w14:textId="77777777" w:rsidR="0064648F" w:rsidRDefault="00A607C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4648F" w14:paraId="13563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9FB7AD" w14:textId="77777777"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48F" w14:paraId="2A5743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DC9DE20" w14:textId="77777777" w:rsidR="0064648F" w:rsidRDefault="0064648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45B6D2E" w14:textId="77777777" w:rsidR="0064648F" w:rsidRDefault="00A607C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2786BC7" w14:textId="77777777" w:rsidR="0064648F" w:rsidRDefault="00A607C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CBAB0E" w14:textId="77777777" w:rsidR="0064648F" w:rsidRDefault="00A607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2315</w:t>
            </w:r>
          </w:p>
        </w:tc>
        <w:tc>
          <w:tcPr>
            <w:tcW w:w="709" w:type="dxa"/>
          </w:tcPr>
          <w:p w14:paraId="706DF201" w14:textId="77777777" w:rsidR="0064648F" w:rsidRDefault="00A607C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E9F9DD" w14:textId="77777777" w:rsidR="0064648F" w:rsidRDefault="00A607C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F236388" w14:textId="77777777" w:rsidR="0064648F" w:rsidRDefault="00A607C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AE46D9" w14:textId="77777777" w:rsidR="0064648F" w:rsidRDefault="00A607C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eastAsia="zh-CN"/>
                </w:rPr>
                <w:t>7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eastAsia="zh-CN"/>
                </w:rPr>
                <w:t>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E0E8FF" w14:textId="77777777" w:rsidR="0064648F" w:rsidRDefault="0064648F">
            <w:pPr>
              <w:pStyle w:val="CRCoverPage"/>
              <w:spacing w:after="0"/>
            </w:pPr>
          </w:p>
        </w:tc>
      </w:tr>
      <w:tr w:rsidR="0064648F" w14:paraId="7C3071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F7676" w14:textId="77777777" w:rsidR="0064648F" w:rsidRDefault="0064648F">
            <w:pPr>
              <w:pStyle w:val="CRCoverPage"/>
              <w:spacing w:after="0"/>
            </w:pPr>
          </w:p>
        </w:tc>
      </w:tr>
      <w:tr w:rsidR="0064648F" w14:paraId="4552423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EECE0" w14:textId="77777777" w:rsidR="0064648F" w:rsidRDefault="00A607C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4648F" w14:paraId="5256DAB2" w14:textId="77777777">
        <w:tc>
          <w:tcPr>
            <w:tcW w:w="9641" w:type="dxa"/>
            <w:gridSpan w:val="9"/>
          </w:tcPr>
          <w:p w14:paraId="7FC20C17" w14:textId="77777777"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10C0BE" w14:textId="77777777" w:rsidR="0064648F" w:rsidRDefault="006464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648F" w14:paraId="37AFEC54" w14:textId="77777777">
        <w:tc>
          <w:tcPr>
            <w:tcW w:w="2835" w:type="dxa"/>
          </w:tcPr>
          <w:p w14:paraId="42BF304F" w14:textId="77777777" w:rsidR="0064648F" w:rsidRDefault="00A607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BAD2722" w14:textId="77777777" w:rsidR="0064648F" w:rsidRDefault="00A607C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C3146C" w14:textId="77777777" w:rsidR="0064648F" w:rsidRDefault="006464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3619A" w14:textId="77777777" w:rsidR="0064648F" w:rsidRDefault="00A607C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F44037" w14:textId="77777777" w:rsidR="0064648F" w:rsidRDefault="006464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E504DB5" w14:textId="77777777" w:rsidR="0064648F" w:rsidRDefault="00A607C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C1D66C" w14:textId="77777777" w:rsidR="0064648F" w:rsidRDefault="006464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4BB384" w14:textId="77777777" w:rsidR="0064648F" w:rsidRDefault="00A607C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2B754" w14:textId="77777777" w:rsidR="0064648F" w:rsidRDefault="0064648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30A320C" w14:textId="77777777" w:rsidR="0064648F" w:rsidRDefault="006464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648F" w14:paraId="475CFF2A" w14:textId="77777777">
        <w:tc>
          <w:tcPr>
            <w:tcW w:w="9640" w:type="dxa"/>
            <w:gridSpan w:val="11"/>
          </w:tcPr>
          <w:p w14:paraId="692EE6E6" w14:textId="77777777"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48F" w14:paraId="1C2856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5C087" w14:textId="77777777" w:rsidR="0064648F" w:rsidRDefault="00A607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7E5D1" w14:textId="77777777" w:rsidR="0064648F" w:rsidRDefault="00A607C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Correction </w:t>
              </w:r>
              <w:r>
                <w:rPr>
                  <w:rFonts w:hint="eastAsia"/>
                  <w:lang w:eastAsia="zh-CN"/>
                </w:rPr>
                <w:t>of</w:t>
              </w:r>
              <w:r>
                <w:t xml:space="preserve"> NR5GC testcase 7.1.1.5.1</w:t>
              </w:r>
            </w:fldSimple>
          </w:p>
        </w:tc>
      </w:tr>
      <w:tr w:rsidR="0064648F" w14:paraId="7F3E2A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8D079C" w14:textId="77777777" w:rsidR="0064648F" w:rsidRDefault="00646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9C1D8" w14:textId="77777777"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48F" w14:paraId="313D0A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F51317" w14:textId="77777777" w:rsidR="0064648F" w:rsidRDefault="00A607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EA1539" w14:textId="77777777" w:rsidR="0064648F" w:rsidRDefault="00A607C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Datang</w:t>
            </w:r>
            <w:proofErr w:type="spellEnd"/>
            <w:r>
              <w:t xml:space="preserve"> </w:t>
            </w:r>
            <w:proofErr w:type="spellStart"/>
            <w:r>
              <w:t>LinkTester</w:t>
            </w:r>
            <w:proofErr w:type="spellEnd"/>
            <w:r>
              <w:rPr>
                <w:rFonts w:hint="eastAsia"/>
                <w:lang w:eastAsia="zh-CN"/>
              </w:rPr>
              <w:t xml:space="preserve"> Technology</w:t>
            </w:r>
          </w:p>
        </w:tc>
      </w:tr>
      <w:tr w:rsidR="0064648F" w14:paraId="549D88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CB3505" w14:textId="77777777" w:rsidR="0064648F" w:rsidRDefault="00A607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DBA36" w14:textId="77777777" w:rsidR="0064648F" w:rsidRDefault="00A607C0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4648F" w14:paraId="484123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922820" w14:textId="77777777" w:rsidR="0064648F" w:rsidRDefault="00646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1A1916" w14:textId="77777777"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48F" w14:paraId="1DF5E6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EB980D" w14:textId="77777777" w:rsidR="0064648F" w:rsidRDefault="00A607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FC6" w14:textId="77777777" w:rsidR="0064648F" w:rsidRDefault="00A607C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979797C" w14:textId="77777777" w:rsidR="0064648F" w:rsidRDefault="0064648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36599E" w14:textId="77777777" w:rsidR="0064648F" w:rsidRDefault="00A607C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18FEDB" w14:textId="77777777" w:rsidR="0064648F" w:rsidRDefault="00A607C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01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64648F" w14:paraId="7A9A2E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889B40" w14:textId="77777777" w:rsidR="0064648F" w:rsidRDefault="00646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B8EE77" w14:textId="77777777"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A1541F" w14:textId="77777777"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52413" w14:textId="77777777"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E59536" w14:textId="77777777"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48F" w14:paraId="0AA49ED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EA7454" w14:textId="77777777" w:rsidR="0064648F" w:rsidRDefault="00A607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7D7748" w14:textId="77777777" w:rsidR="0064648F" w:rsidRDefault="00A607C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55EAE9" w14:textId="77777777" w:rsidR="0064648F" w:rsidRDefault="0064648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B9BF" w14:textId="77777777" w:rsidR="0064648F" w:rsidRDefault="00A607C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DFAAB4" w14:textId="77777777" w:rsidR="0064648F" w:rsidRDefault="00A607C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eastAsia="zh-CN"/>
                </w:rPr>
                <w:t>7</w:t>
              </w:r>
            </w:fldSimple>
          </w:p>
        </w:tc>
      </w:tr>
      <w:tr w:rsidR="0064648F" w14:paraId="318CE4A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6DB98D" w14:textId="77777777" w:rsidR="0064648F" w:rsidRDefault="0064648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743934" w14:textId="77777777" w:rsidR="0064648F" w:rsidRDefault="00A607C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9C357B6" w14:textId="77777777" w:rsidR="0064648F" w:rsidRDefault="00A607C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089019" w14:textId="77777777" w:rsidR="0064648F" w:rsidRDefault="00A607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4648F" w14:paraId="326C4CA7" w14:textId="77777777">
        <w:tc>
          <w:tcPr>
            <w:tcW w:w="1843" w:type="dxa"/>
          </w:tcPr>
          <w:p w14:paraId="052C9EC8" w14:textId="77777777" w:rsidR="0064648F" w:rsidRDefault="00646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D41668" w14:textId="77777777"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48F" w14:paraId="2AD2BE9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57755" w14:textId="77777777" w:rsidR="0064648F" w:rsidRDefault="00A607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001D2" w14:textId="77777777" w:rsidR="0064648F" w:rsidRDefault="00A607C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>1 byte padding equals to  '??'O not  '?'O, the current TTCN is wrong.</w:t>
            </w:r>
          </w:p>
        </w:tc>
      </w:tr>
      <w:tr w:rsidR="0064648F" w14:paraId="50B7F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57C04" w14:textId="77777777" w:rsidR="0064648F" w:rsidRDefault="00646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044" w14:textId="77777777" w:rsidR="0064648F" w:rsidRDefault="0064648F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64648F" w14:paraId="5ED4E2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BBD86" w14:textId="77777777" w:rsidR="0064648F" w:rsidRDefault="00A607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2932C" w14:textId="77777777" w:rsidR="0064648F" w:rsidRDefault="00A607C0">
            <w:pPr>
              <w:pStyle w:val="CRCoverPage"/>
              <w:spacing w:after="0"/>
            </w:pPr>
            <w:r>
              <w:rPr>
                <w:lang w:val="en-US"/>
              </w:rPr>
              <w:t>1.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M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odify  '?'O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 xml:space="preserve"> to '??'O.</w:t>
            </w:r>
            <w:r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64648F" w14:paraId="3D17B9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1B7A5" w14:textId="77777777" w:rsidR="0064648F" w:rsidRDefault="00646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EED6F" w14:textId="77777777" w:rsidR="0064648F" w:rsidRDefault="0064648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64648F" w14:paraId="2DDB78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2BE8F" w14:textId="77777777" w:rsidR="0064648F" w:rsidRDefault="00A607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55B46" w14:textId="77777777" w:rsidR="0064648F" w:rsidRDefault="00A607C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Conformant UE may fail the test case</w:t>
            </w:r>
          </w:p>
        </w:tc>
      </w:tr>
      <w:tr w:rsidR="0064648F" w14:paraId="58DC8508" w14:textId="77777777">
        <w:tc>
          <w:tcPr>
            <w:tcW w:w="2694" w:type="dxa"/>
            <w:gridSpan w:val="2"/>
          </w:tcPr>
          <w:p w14:paraId="57B536CB" w14:textId="77777777" w:rsidR="0064648F" w:rsidRDefault="00646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03F50B" w14:textId="77777777"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48F" w14:paraId="48367B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E85C2D" w14:textId="77777777" w:rsidR="0064648F" w:rsidRDefault="00A607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4DCC6" w14:textId="77777777" w:rsidR="0064648F" w:rsidRDefault="00A607C0">
            <w:pPr>
              <w:pStyle w:val="CRCoverPage"/>
              <w:spacing w:after="0"/>
              <w:ind w:left="100"/>
            </w:pPr>
            <w:r>
              <w:t>7.1.1.5.1.NR5GC</w:t>
            </w:r>
          </w:p>
        </w:tc>
      </w:tr>
      <w:tr w:rsidR="0064648F" w14:paraId="65C185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EB412" w14:textId="77777777" w:rsidR="0064648F" w:rsidRDefault="00646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F05E2" w14:textId="77777777"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48F" w14:paraId="50F43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C5C65" w14:textId="77777777" w:rsidR="0064648F" w:rsidRDefault="0064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B17378" w14:textId="77777777" w:rsidR="0064648F" w:rsidRDefault="00A607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A7A833" w14:textId="77777777" w:rsidR="0064648F" w:rsidRDefault="00A607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6EC6BB1" w14:textId="77777777" w:rsidR="0064648F" w:rsidRDefault="0064648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EC43DD" w14:textId="77777777" w:rsidR="0064648F" w:rsidRDefault="0064648F">
            <w:pPr>
              <w:pStyle w:val="CRCoverPage"/>
              <w:spacing w:after="0"/>
              <w:ind w:left="99"/>
            </w:pPr>
          </w:p>
        </w:tc>
      </w:tr>
      <w:tr w:rsidR="0064648F" w14:paraId="41ABE5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FC340" w14:textId="77777777" w:rsidR="0064648F" w:rsidRDefault="00A607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925414" w14:textId="77777777" w:rsidR="0064648F" w:rsidRDefault="006464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05755" w14:textId="77777777" w:rsidR="0064648F" w:rsidRDefault="00A607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135070" w14:textId="77777777" w:rsidR="0064648F" w:rsidRDefault="00A607C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1BC91" w14:textId="77777777" w:rsidR="0064648F" w:rsidRDefault="00A607C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4648F" w14:paraId="577E5F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BD137" w14:textId="77777777" w:rsidR="0064648F" w:rsidRDefault="00A607C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62B68" w14:textId="77777777" w:rsidR="0064648F" w:rsidRDefault="006464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1B81" w14:textId="77777777" w:rsidR="0064648F" w:rsidRDefault="00A607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582531" w14:textId="77777777" w:rsidR="0064648F" w:rsidRDefault="00A607C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97900F" w14:textId="77777777" w:rsidR="0064648F" w:rsidRDefault="00A607C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4648F" w14:paraId="26619B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BBEC2" w14:textId="77777777" w:rsidR="0064648F" w:rsidRDefault="00A607C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71D685" w14:textId="77777777" w:rsidR="0064648F" w:rsidRDefault="006464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F6F14" w14:textId="77777777" w:rsidR="0064648F" w:rsidRDefault="00A607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952609" w14:textId="77777777" w:rsidR="0064648F" w:rsidRDefault="00A607C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103F4" w14:textId="77777777" w:rsidR="0064648F" w:rsidRDefault="00A607C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4648F" w14:paraId="4BD872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7CFB5" w14:textId="77777777" w:rsidR="0064648F" w:rsidRDefault="0064648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808DB" w14:textId="77777777" w:rsidR="0064648F" w:rsidRDefault="0064648F">
            <w:pPr>
              <w:pStyle w:val="CRCoverPage"/>
              <w:spacing w:after="0"/>
            </w:pPr>
          </w:p>
        </w:tc>
      </w:tr>
      <w:tr w:rsidR="0064648F" w14:paraId="251093C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07A5F" w14:textId="77777777" w:rsidR="0064648F" w:rsidRDefault="00A607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369DA" w14:textId="77777777" w:rsidR="0064648F" w:rsidRDefault="0064648F">
            <w:pPr>
              <w:pStyle w:val="CRCoverPage"/>
              <w:spacing w:after="0"/>
              <w:ind w:left="100"/>
            </w:pPr>
          </w:p>
        </w:tc>
      </w:tr>
      <w:tr w:rsidR="0064648F" w14:paraId="5239898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02335B" w14:textId="77777777" w:rsidR="0064648F" w:rsidRDefault="0064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78D96A" w14:textId="77777777" w:rsidR="0064648F" w:rsidRDefault="0064648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4648F" w14:paraId="0C3505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EE275" w14:textId="77777777" w:rsidR="0064648F" w:rsidRDefault="00A607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25C20" w14:textId="77777777" w:rsidR="0064648F" w:rsidRDefault="0064648F">
            <w:pPr>
              <w:pStyle w:val="CRCoverPage"/>
              <w:spacing w:after="0"/>
              <w:ind w:left="100"/>
            </w:pPr>
          </w:p>
        </w:tc>
      </w:tr>
    </w:tbl>
    <w:p w14:paraId="691748FB" w14:textId="77777777" w:rsidR="0064648F" w:rsidRDefault="0064648F">
      <w:pPr>
        <w:pStyle w:val="CRCoverPage"/>
        <w:spacing w:after="0"/>
        <w:rPr>
          <w:sz w:val="8"/>
          <w:szCs w:val="8"/>
        </w:rPr>
      </w:pPr>
    </w:p>
    <w:p w14:paraId="3D57B221" w14:textId="77777777" w:rsidR="0064648F" w:rsidRDefault="0064648F">
      <w:pPr>
        <w:sectPr w:rsidR="0064648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85979DF" w14:textId="77777777" w:rsidR="0064648F" w:rsidRDefault="0064648F"/>
    <w:p w14:paraId="4BA550B4" w14:textId="77777777" w:rsidR="0064648F" w:rsidRDefault="00A607C0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855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015EA6D" w14:textId="77777777" w:rsidR="0064648F" w:rsidRDefault="00A607C0">
      <w:pPr>
        <w:pStyle w:val="TOC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_Toc11855 </w:instrText>
      </w:r>
      <w:r>
        <w:fldChar w:fldCharType="separate"/>
      </w:r>
      <w:r>
        <w:t>2</w:t>
      </w:r>
      <w:r>
        <w:fldChar w:fldCharType="end"/>
      </w:r>
    </w:p>
    <w:p w14:paraId="03CF13B2" w14:textId="77777777" w:rsidR="0064648F" w:rsidRDefault="00A607C0">
      <w:pPr>
        <w:pStyle w:val="TOC1"/>
      </w:pPr>
      <w:r>
        <w:t>1</w:t>
      </w:r>
      <w:r>
        <w:rPr>
          <w:rFonts w:ascii="Arial" w:hAnsi="Arial"/>
        </w:rPr>
        <w:t xml:space="preserve"> </w:t>
      </w:r>
      <w:r>
        <w:t>Corrections required</w:t>
      </w:r>
      <w:r>
        <w:tab/>
      </w:r>
      <w:r>
        <w:fldChar w:fldCharType="begin"/>
      </w:r>
      <w:r>
        <w:instrText xml:space="preserve"> PAGEREF _Toc23022 </w:instrText>
      </w:r>
      <w:r>
        <w:fldChar w:fldCharType="separate"/>
      </w:r>
      <w:r>
        <w:t>2</w:t>
      </w:r>
      <w:r>
        <w:fldChar w:fldCharType="end"/>
      </w:r>
    </w:p>
    <w:p w14:paraId="3A333AB4" w14:textId="77777777" w:rsidR="0064648F" w:rsidRDefault="00A607C0">
      <w:pPr>
        <w:pStyle w:val="TOC2"/>
      </w:pPr>
      <w:r>
        <w:t>1</w:t>
      </w:r>
      <w:r>
        <w:rPr>
          <w:rFonts w:ascii="Arial" w:hAnsi="Arial" w:cs="Arial"/>
          <w:lang w:eastAsia="en-GB"/>
        </w:rPr>
        <w:t xml:space="preserve">.1 </w:t>
      </w:r>
      <w:r>
        <w:rPr>
          <w:rFonts w:cs="Arial"/>
          <w:color w:val="000000"/>
          <w:lang w:eastAsia="en-GB"/>
        </w:rPr>
        <w:t>Correction to function f_TC_7_1_1_5_1_NR_TestBody</w:t>
      </w:r>
      <w:r>
        <w:tab/>
      </w:r>
      <w:r>
        <w:fldChar w:fldCharType="begin"/>
      </w:r>
      <w:r>
        <w:instrText xml:space="preserve"> PAGEREF _Toc31741 </w:instrText>
      </w:r>
      <w:r>
        <w:fldChar w:fldCharType="separate"/>
      </w:r>
      <w:r>
        <w:t>2</w:t>
      </w:r>
      <w:r>
        <w:fldChar w:fldCharType="end"/>
      </w:r>
    </w:p>
    <w:p w14:paraId="5A5FD737" w14:textId="77777777" w:rsidR="0064648F" w:rsidRDefault="00A607C0">
      <w:pPr>
        <w:rPr>
          <w:b/>
          <w:sz w:val="24"/>
          <w:lang w:eastAsia="ja-JP"/>
        </w:rPr>
      </w:pPr>
      <w:r>
        <w:rPr>
          <w:rFonts w:ascii="Arial" w:hAnsi="Arial" w:cs="Arial"/>
          <w:b/>
          <w:sz w:val="32"/>
          <w:lang w:eastAsia="en-GB"/>
        </w:rPr>
        <w:fldChar w:fldCharType="end"/>
      </w:r>
    </w:p>
    <w:p w14:paraId="29D0524B" w14:textId="77777777" w:rsidR="0064648F" w:rsidRDefault="00A607C0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23022"/>
      <w:r>
        <w:rPr>
          <w:b/>
        </w:rPr>
        <w:t>Corrections required</w:t>
      </w:r>
      <w:bookmarkEnd w:id="1"/>
      <w:bookmarkEnd w:id="2"/>
      <w:bookmarkEnd w:id="3"/>
    </w:p>
    <w:p w14:paraId="37F1BDA5" w14:textId="77777777" w:rsidR="0064648F" w:rsidRDefault="00A607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31741"/>
      <w:r>
        <w:rPr>
          <w:rFonts w:cs="Arial"/>
          <w:b/>
          <w:color w:val="000000"/>
          <w:lang w:eastAsia="en-GB"/>
        </w:rPr>
        <w:t>Correction to function f_TC_7_1_1_5_1_NR_TestBody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4648F" w14:paraId="5AE1A11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37D6" w14:textId="77777777" w:rsidR="0064648F" w:rsidRDefault="00A607C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DEDC" w14:textId="77777777" w:rsidR="0064648F" w:rsidRDefault="00A607C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f_TC_7_1_1_5_1_NR_TestBody</w:t>
            </w:r>
          </w:p>
        </w:tc>
      </w:tr>
      <w:tr w:rsidR="0064648F" w14:paraId="26B1443A" w14:textId="77777777">
        <w:trPr>
          <w:trHeight w:val="43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FE34" w14:textId="77777777" w:rsidR="0064648F" w:rsidRDefault="00A607C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BF80" w14:textId="77777777" w:rsidR="0064648F" w:rsidRDefault="00A607C0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>1. 1 byte padding equals to  '??'O not  '?'O, the current TTCN is wrong.</w:t>
            </w:r>
          </w:p>
        </w:tc>
      </w:tr>
      <w:tr w:rsidR="0064648F" w14:paraId="0699C289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3DC8" w14:textId="77777777" w:rsidR="0064648F" w:rsidRDefault="00A607C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2442" w14:textId="77777777" w:rsidR="0064648F" w:rsidRDefault="00A607C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M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odify  '?'O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 xml:space="preserve"> to '??'O.</w:t>
            </w:r>
          </w:p>
        </w:tc>
      </w:tr>
      <w:tr w:rsidR="0064648F" w14:paraId="3D8CB351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AAFB" w14:textId="77777777" w:rsidR="0064648F" w:rsidRDefault="00A607C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3546" w14:textId="77777777" w:rsidR="0064648F" w:rsidRDefault="00A607C0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DRX_MAC_TC_Common_NR.ttcn</w:t>
            </w:r>
            <w:proofErr w:type="spellEnd"/>
          </w:p>
        </w:tc>
      </w:tr>
      <w:tr w:rsidR="0064648F" w14:paraId="445E3626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120D" w14:textId="77777777" w:rsidR="0064648F" w:rsidRPr="00C304AA" w:rsidRDefault="00A607C0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C304AA">
              <w:rPr>
                <w:rFonts w:ascii="Arial" w:hAnsi="Arial"/>
                <w:b/>
                <w:highlight w:val="red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5E94" w14:textId="55BF93A9" w:rsidR="0064648F" w:rsidRPr="00C304AA" w:rsidRDefault="00C304AA">
            <w:pPr>
              <w:rPr>
                <w:rFonts w:ascii="Arial" w:hAnsi="Arial"/>
                <w:highlight w:val="red"/>
                <w:lang w:eastAsia="zh-CN"/>
              </w:rPr>
            </w:pPr>
            <w:r w:rsidRPr="00C304AA">
              <w:rPr>
                <w:rFonts w:ascii="Arial" w:hAnsi="Arial"/>
                <w:highlight w:val="red"/>
                <w:lang w:eastAsia="zh-CN"/>
              </w:rPr>
              <w:t xml:space="preserve">Rejected. The proposal would have been used for </w:t>
            </w:r>
            <w:proofErr w:type="spellStart"/>
            <w:r w:rsidRPr="00C304AA">
              <w:rPr>
                <w:rFonts w:ascii="Arial" w:hAnsi="Arial"/>
                <w:highlight w:val="red"/>
                <w:lang w:eastAsia="zh-CN"/>
              </w:rPr>
              <w:t>Hexstring</w:t>
            </w:r>
            <w:proofErr w:type="spellEnd"/>
            <w:r w:rsidRPr="00C304AA">
              <w:rPr>
                <w:rFonts w:ascii="Arial" w:hAnsi="Arial"/>
                <w:highlight w:val="red"/>
                <w:lang w:eastAsia="zh-CN"/>
              </w:rPr>
              <w:t xml:space="preserve">. As </w:t>
            </w:r>
            <w:proofErr w:type="gramStart"/>
            <w:r w:rsidRPr="00C304AA">
              <w:rPr>
                <w:rFonts w:ascii="Arial" w:hAnsi="Arial"/>
                <w:highlight w:val="red"/>
                <w:lang w:eastAsia="zh-CN"/>
              </w:rPr>
              <w:t>the its</w:t>
            </w:r>
            <w:proofErr w:type="gramEnd"/>
            <w:r w:rsidRPr="00C304AA">
              <w:rPr>
                <w:rFonts w:ascii="Arial" w:hAnsi="Arial"/>
                <w:highlight w:val="red"/>
                <w:lang w:eastAsia="zh-CN"/>
              </w:rPr>
              <w:t xml:space="preserve"> oct string, one wildcard ‘?’ matches </w:t>
            </w:r>
            <w:proofErr w:type="spellStart"/>
            <w:r w:rsidRPr="00C304AA">
              <w:rPr>
                <w:rFonts w:ascii="Arial" w:hAnsi="Arial"/>
                <w:highlight w:val="red"/>
                <w:lang w:eastAsia="zh-CN"/>
              </w:rPr>
              <w:t>octetString</w:t>
            </w:r>
            <w:proofErr w:type="spellEnd"/>
            <w:r w:rsidRPr="00C304AA">
              <w:rPr>
                <w:rFonts w:ascii="Arial" w:hAnsi="Arial"/>
                <w:highlight w:val="red"/>
                <w:lang w:eastAsia="zh-CN"/>
              </w:rPr>
              <w:t xml:space="preserve"> with 1 byte length.</w:t>
            </w:r>
          </w:p>
        </w:tc>
      </w:tr>
    </w:tbl>
    <w:p w14:paraId="6D50164F" w14:textId="77777777" w:rsidR="0064648F" w:rsidRDefault="0064648F">
      <w:pPr>
        <w:spacing w:after="0"/>
        <w:rPr>
          <w:rFonts w:ascii="Arial" w:hAnsi="Arial"/>
          <w:b/>
          <w:lang w:eastAsia="en-GB"/>
        </w:rPr>
      </w:pPr>
    </w:p>
    <w:p w14:paraId="3474D1FB" w14:textId="77777777" w:rsidR="0064648F" w:rsidRDefault="00A607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64648F" w14:paraId="4D5188EF" w14:textId="7777777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58A3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function f_TC_7_1_1_5_1_NR_TestBody(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DRB_Identity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555D1F82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float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p_WatchDog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5.0) runs on NR_BASE_PTC</w:t>
            </w:r>
          </w:p>
          <w:p w14:paraId="708EA434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{</w:t>
            </w:r>
          </w:p>
          <w:p w14:paraId="2B3E4C5D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0044DCD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02965ED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19"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1F37EE45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(tsc_NR_SlotOffsetK2 = )4 slots +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drx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-HARQ-RTT-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TimerUL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) 4 slots +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drx-RetransmissionTimerUL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) 12 slots =20 slots, a multiple of 5 slots</w:t>
            </w:r>
          </w:p>
          <w:p w14:paraId="3FBC973F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//v_Timing2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f_NR_SubFrameTiming_AddSlots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(v_Timing1, 20);</w:t>
            </w:r>
          </w:p>
          <w:p w14:paraId="41031EFC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v_Timing2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f_NR_SubFrameTiming_AddSlots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(v_Timing1, tsc_NR_SlotOffsetK2 +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tsc_DRX_HARQ_RTT_TimerUL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+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tsc_DRXRetransTimer_UL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); //@sic R5s200711 R5s200833 sic@</w:t>
            </w:r>
          </w:p>
          <w:p w14:paraId="2FC86DE2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v_Timing2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f_NR_LastDL_Slot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(nr_Cell1,v_Timing2);</w:t>
            </w:r>
          </w:p>
          <w:p w14:paraId="372C43C1" w14:textId="77777777" w:rsidR="0064648F" w:rsidRDefault="0064648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383015FC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v_EncodedRlcPdu1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f_NR_RLC_AMD_FullPDU_Encvalue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(5,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tsc_NR_P_NoPoll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f_NR_PDCP_PDU_Encvalue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(cs_NR_PDCP_PDU_18B(5, crs_NR_PDCP_SDU_36B)));</w:t>
            </w:r>
          </w:p>
          <w:p w14:paraId="27C83A57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v_SDU_SubPDUListDL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cs_NR_MAC_SDU_SubPDU_LI8(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v_LCID_SCG_Bearer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v_EncodedRlcPdu1) };//@sic R5s211665 sic@</w:t>
            </w:r>
          </w:p>
          <w:p w14:paraId="4772F49F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cs_NR_DL_MAC_PDU_SDU_SubPDU_Padding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v_SDU_SubPDUListDL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};</w:t>
            </w:r>
          </w:p>
          <w:p w14:paraId="201F4983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DRB.send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cas_NR_DRB_COMMON_REQ_MAC_PDUList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cs_TimingInfo_NR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(v_Timing2),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</w:t>
            </w:r>
          </w:p>
          <w:p w14:paraId="6B53E095" w14:textId="77777777" w:rsidR="0064648F" w:rsidRDefault="0064648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0BDBA49A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</w:p>
          <w:p w14:paraId="04464DCA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t_Watchdog.start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1822E772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0E15C893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18"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74BC5FCE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Check: Does the UE transmit a Buffer Status Report on the UL indicating an empty buffer?</w:t>
            </w:r>
          </w:p>
          <w:p w14:paraId="79B448B6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Get the time when UE sent BSR</w:t>
            </w:r>
          </w:p>
          <w:p w14:paraId="14565718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Note the function not suitable for finding the UL Data timing with respect to Grant, but still result in same value</w:t>
            </w:r>
          </w:p>
          <w:p w14:paraId="4F57F9A0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//v_Timing2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f_NR_SubFrameTiming_AddSlots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(v_Timing1, tsc_NR_SlotOffsetK2);</w:t>
            </w:r>
          </w:p>
          <w:p w14:paraId="7D105B05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v_CE_SubPDUListUL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cr_NR_MAC_CE_SubPDU_UL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cr_NR_MAC_LongBSR_SubHeader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cr_LongBSR_Payload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('00000000'B, {})) };</w:t>
            </w:r>
          </w:p>
          <w:p w14:paraId="7780BE3B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cr_NR_UL_MAC_PDU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(omit,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v_CE_SubPDUListUL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cr_NR_MAC_Padding_SubPDU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'?'O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 };   // 1byte Padding header and 1 byte padding payload</w:t>
            </w:r>
          </w:p>
          <w:p w14:paraId="210EE189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DRB.receive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car_NR_DRB_COMMON_IND_MAC_PDUList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</w:t>
            </w:r>
          </w:p>
          <w:p w14:paraId="52EF013C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</w:p>
          <w:p w14:paraId="360F4B0A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20"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03BE9C39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SYSIND.receive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car_NR_SYSTEM_UL_HARQ_IND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(nr_Cell1, ack));</w:t>
            </w:r>
          </w:p>
          <w:p w14:paraId="427BE52A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20");</w:t>
            </w:r>
          </w:p>
          <w:p w14:paraId="2613476A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t_Watchdog.stop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4CA7681A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14:paraId="4BFF0A59" w14:textId="77777777" w:rsidR="0064648F" w:rsidRDefault="0064648F">
      <w:pPr>
        <w:spacing w:after="0"/>
        <w:rPr>
          <w:rFonts w:ascii="Arial" w:hAnsi="Arial"/>
          <w:b/>
          <w:color w:val="000000"/>
          <w:lang w:eastAsia="en-GB"/>
        </w:rPr>
      </w:pPr>
    </w:p>
    <w:p w14:paraId="123CC3CA" w14:textId="77777777" w:rsidR="0064648F" w:rsidRDefault="00A607C0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64648F" w14:paraId="607D72CB" w14:textId="7777777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CC7D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function f_TC_7_1_1_5_1_NR_TestBody(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DRB_Identity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04C4A26B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float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p_WatchDog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5.0) runs on NR_BASE_PTC</w:t>
            </w:r>
          </w:p>
          <w:p w14:paraId="06978F88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{</w:t>
            </w:r>
          </w:p>
          <w:p w14:paraId="7F6A11C5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</w:p>
          <w:p w14:paraId="2338A9B4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</w:p>
          <w:p w14:paraId="4FD33109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19"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740D0D85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// (tsc_NR_SlotOffsetK2 = )4 slots +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drx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-HARQ-RTT-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TimerUL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) 4 slots +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drx-RetransmissionTimerUL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) 12 slots =20 slots, a multiple of 5 slots</w:t>
            </w:r>
          </w:p>
          <w:p w14:paraId="33CC8CB2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//v_Timing2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f_NR_SubFrameTiming_AddSlots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(v_Timing1, 20);</w:t>
            </w:r>
          </w:p>
          <w:p w14:paraId="493E595D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v_Timing2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f_NR_SubFrameTiming_AddSlots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(v_Timing1, tsc_NR_SlotOffsetK2 +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tsc_DRX_HARQ_RTT_TimerUL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+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tsc_DRXRetransTimer_UL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); //@sic R5s200711 R5s200833 sic@</w:t>
            </w:r>
          </w:p>
          <w:p w14:paraId="77F7104F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v_Timing2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f_NR_LastDL_Slot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(nr_Cell1,v_Timing2);</w:t>
            </w:r>
          </w:p>
          <w:p w14:paraId="5C39AA7F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14:paraId="2B4EB775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v_EncodedRlcPdu1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f_NR_RLC_AMD_FullPDU_Encvalue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(5,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tsc_NR_P_NoPoll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f_NR_PDCP_PDU_Encvalue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(cs_NR_PDCP_PDU_18B(5, crs_NR_PDCP_SDU_36B)));</w:t>
            </w:r>
          </w:p>
          <w:p w14:paraId="05E0DDDF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v_SDU_SubPDUListDL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cs_NR_MAC_SDU_SubPDU_LI8(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v_LCID_SCG_Bearer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v_EncodedRlcPdu1) };//@sic R5s211665 sic@</w:t>
            </w:r>
          </w:p>
          <w:p w14:paraId="1EAC69BD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cs_NR_DL_MAC_PDU_SDU_SubPDU_Padding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v_SDU_SubPDUListDL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};</w:t>
            </w:r>
          </w:p>
          <w:p w14:paraId="57613433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DRB.send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cas_NR_DRB_COMMON_REQ_MAC_PDUList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cs_TimingInfo_NR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(v_Timing2),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</w:t>
            </w:r>
          </w:p>
          <w:p w14:paraId="471C7FBD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14:paraId="2B5D4F20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</w:t>
            </w:r>
          </w:p>
          <w:p w14:paraId="35B153D2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t_Watchdog.start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6EE966EB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</w:p>
          <w:p w14:paraId="0B1E3817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18"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215A816E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// Check: Does the UE transmit a Buffer Status Report on the UL indicating an empty buffer?</w:t>
            </w:r>
          </w:p>
          <w:p w14:paraId="28241FD8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// Get the time when UE sent BSR</w:t>
            </w:r>
          </w:p>
          <w:p w14:paraId="0CE674DE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// Note the function not suitable for finding the UL Data timing with respect to Grant, but still result in same value</w:t>
            </w:r>
          </w:p>
          <w:p w14:paraId="001E227F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//v_Timing2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f_NR_SubFrameTiming_AddSlots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(v_Timing1, tsc_NR_SlotOffsetK2);</w:t>
            </w:r>
          </w:p>
          <w:p w14:paraId="1F1E1E4E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v_CE_SubPDUListUL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cr_NR_MAC_CE_SubPDU_UL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cr_NR_MAC_LongBSR_SubHeader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cr_LongBSR_Payload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('00000000'B, {})) };</w:t>
            </w:r>
          </w:p>
          <w:p w14:paraId="617D6AB4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cr_NR_UL_MAC_PDU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(omit,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v_CE_SubPDUListUL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cr_NR_MAC_Padding_SubPDU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'??'O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 };   // 1byte Padding header and 1 byte padding payload</w:t>
            </w:r>
          </w:p>
          <w:p w14:paraId="237377D9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DRB.receive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car_NR_DRB_COMMON_IND_MAC_PDUList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</w:t>
            </w:r>
          </w:p>
          <w:p w14:paraId="1FC98E5C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</w:t>
            </w:r>
          </w:p>
          <w:p w14:paraId="126720B0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20"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195DBB6F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SYSIND.receive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car_NR_SYSTEM_UL_HARQ_IND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(nr_Cell1, ack));</w:t>
            </w:r>
          </w:p>
          <w:p w14:paraId="3BEC4D58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20");</w:t>
            </w:r>
          </w:p>
          <w:p w14:paraId="735FEF66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t_Watchdog.stop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4270125E" w14:textId="77777777"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>}</w:t>
            </w:r>
          </w:p>
        </w:tc>
      </w:tr>
    </w:tbl>
    <w:p w14:paraId="47A9BCFF" w14:textId="77777777" w:rsidR="0064648F" w:rsidRDefault="0064648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64648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C0C99" w14:textId="77777777" w:rsidR="004C3CF2" w:rsidRDefault="004C3CF2">
      <w:pPr>
        <w:spacing w:after="0"/>
      </w:pPr>
      <w:r>
        <w:separator/>
      </w:r>
    </w:p>
  </w:endnote>
  <w:endnote w:type="continuationSeparator" w:id="0">
    <w:p w14:paraId="215D41BD" w14:textId="77777777" w:rsidR="004C3CF2" w:rsidRDefault="004C3C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9D226" w14:textId="77777777" w:rsidR="004C3CF2" w:rsidRDefault="004C3CF2">
      <w:pPr>
        <w:spacing w:after="0"/>
      </w:pPr>
      <w:r>
        <w:separator/>
      </w:r>
    </w:p>
  </w:footnote>
  <w:footnote w:type="continuationSeparator" w:id="0">
    <w:p w14:paraId="49590477" w14:textId="77777777" w:rsidR="004C3CF2" w:rsidRDefault="004C3C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25CEC" w14:textId="77777777" w:rsidR="0064648F" w:rsidRDefault="00A607C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DFE7C" w14:textId="77777777" w:rsidR="0064648F" w:rsidRDefault="006464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DE120" w14:textId="77777777" w:rsidR="0064648F" w:rsidRDefault="00A607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912D21" w14:textId="77777777" w:rsidR="0064648F" w:rsidRDefault="006464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0F2B5A"/>
    <w:multiLevelType w:val="multilevel"/>
    <w:tmpl w:val="410F2B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1E7A48B"/>
    <w:multiLevelType w:val="multilevel"/>
    <w:tmpl w:val="61E7A48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6B8640E4"/>
    <w:multiLevelType w:val="multilevel"/>
    <w:tmpl w:val="6B8640E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40" w:hanging="420"/>
      </w:pPr>
    </w:lvl>
    <w:lvl w:ilvl="2" w:tentative="1">
      <w:start w:val="1"/>
      <w:numFmt w:val="lowerRoman"/>
      <w:lvlText w:val="%3."/>
      <w:lvlJc w:val="right"/>
      <w:pPr>
        <w:ind w:left="1360" w:hanging="420"/>
      </w:pPr>
    </w:lvl>
    <w:lvl w:ilvl="3" w:tentative="1">
      <w:start w:val="1"/>
      <w:numFmt w:val="decimal"/>
      <w:lvlText w:val="%4."/>
      <w:lvlJc w:val="left"/>
      <w:pPr>
        <w:ind w:left="1780" w:hanging="420"/>
      </w:pPr>
    </w:lvl>
    <w:lvl w:ilvl="4" w:tentative="1">
      <w:start w:val="1"/>
      <w:numFmt w:val="lowerLetter"/>
      <w:lvlText w:val="%5)"/>
      <w:lvlJc w:val="left"/>
      <w:pPr>
        <w:ind w:left="2200" w:hanging="420"/>
      </w:pPr>
    </w:lvl>
    <w:lvl w:ilvl="5" w:tentative="1">
      <w:start w:val="1"/>
      <w:numFmt w:val="lowerRoman"/>
      <w:lvlText w:val="%6."/>
      <w:lvlJc w:val="right"/>
      <w:pPr>
        <w:ind w:left="2620" w:hanging="420"/>
      </w:pPr>
    </w:lvl>
    <w:lvl w:ilvl="6" w:tentative="1">
      <w:start w:val="1"/>
      <w:numFmt w:val="decimal"/>
      <w:lvlText w:val="%7."/>
      <w:lvlJc w:val="left"/>
      <w:pPr>
        <w:ind w:left="3040" w:hanging="420"/>
      </w:pPr>
    </w:lvl>
    <w:lvl w:ilvl="7" w:tentative="1">
      <w:start w:val="1"/>
      <w:numFmt w:val="lowerLetter"/>
      <w:lvlText w:val="%8)"/>
      <w:lvlJc w:val="left"/>
      <w:pPr>
        <w:ind w:left="3460" w:hanging="420"/>
      </w:pPr>
    </w:lvl>
    <w:lvl w:ilvl="8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1D63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1F6A"/>
    <w:rsid w:val="000653B4"/>
    <w:rsid w:val="0006562C"/>
    <w:rsid w:val="00065DA7"/>
    <w:rsid w:val="00065EC9"/>
    <w:rsid w:val="000749BF"/>
    <w:rsid w:val="00075335"/>
    <w:rsid w:val="00077676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32E7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E67AC"/>
    <w:rsid w:val="000F0911"/>
    <w:rsid w:val="000F119F"/>
    <w:rsid w:val="000F34D6"/>
    <w:rsid w:val="000F39F5"/>
    <w:rsid w:val="000F7E23"/>
    <w:rsid w:val="00100ED2"/>
    <w:rsid w:val="00103BB0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EF8"/>
    <w:rsid w:val="00126187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2B29"/>
    <w:rsid w:val="00155AFC"/>
    <w:rsid w:val="001576E0"/>
    <w:rsid w:val="00157B5B"/>
    <w:rsid w:val="0016157A"/>
    <w:rsid w:val="00162159"/>
    <w:rsid w:val="00162C0A"/>
    <w:rsid w:val="00164CFC"/>
    <w:rsid w:val="001709EA"/>
    <w:rsid w:val="00170FD3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4C7E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5663"/>
    <w:rsid w:val="001E3FA8"/>
    <w:rsid w:val="001E41F3"/>
    <w:rsid w:val="001E7E47"/>
    <w:rsid w:val="001F1817"/>
    <w:rsid w:val="001F406A"/>
    <w:rsid w:val="001F4DD8"/>
    <w:rsid w:val="001F53A2"/>
    <w:rsid w:val="00201ECD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1A66"/>
    <w:rsid w:val="00241C08"/>
    <w:rsid w:val="00243230"/>
    <w:rsid w:val="00243814"/>
    <w:rsid w:val="0024514A"/>
    <w:rsid w:val="002454CD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6E3"/>
    <w:rsid w:val="00295FA9"/>
    <w:rsid w:val="002973B2"/>
    <w:rsid w:val="0029778B"/>
    <w:rsid w:val="002A201C"/>
    <w:rsid w:val="002A230F"/>
    <w:rsid w:val="002A2CA9"/>
    <w:rsid w:val="002A3EDF"/>
    <w:rsid w:val="002A4DCB"/>
    <w:rsid w:val="002A7230"/>
    <w:rsid w:val="002B14D3"/>
    <w:rsid w:val="002B1E36"/>
    <w:rsid w:val="002B25A5"/>
    <w:rsid w:val="002B528A"/>
    <w:rsid w:val="002B5741"/>
    <w:rsid w:val="002B5FFB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23A12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0B6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4DD4"/>
    <w:rsid w:val="00375BB0"/>
    <w:rsid w:val="003764EC"/>
    <w:rsid w:val="003767E5"/>
    <w:rsid w:val="003778E5"/>
    <w:rsid w:val="003806A7"/>
    <w:rsid w:val="00381B16"/>
    <w:rsid w:val="00383C3D"/>
    <w:rsid w:val="003858C9"/>
    <w:rsid w:val="00385EB1"/>
    <w:rsid w:val="00387792"/>
    <w:rsid w:val="003904E3"/>
    <w:rsid w:val="003926A3"/>
    <w:rsid w:val="003928F7"/>
    <w:rsid w:val="00393990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49F4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1A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0DD"/>
    <w:rsid w:val="004242F1"/>
    <w:rsid w:val="004247EF"/>
    <w:rsid w:val="00425A95"/>
    <w:rsid w:val="0043075A"/>
    <w:rsid w:val="0043163D"/>
    <w:rsid w:val="0043208D"/>
    <w:rsid w:val="00433730"/>
    <w:rsid w:val="00433820"/>
    <w:rsid w:val="004371B3"/>
    <w:rsid w:val="00440D0A"/>
    <w:rsid w:val="00443855"/>
    <w:rsid w:val="00443F73"/>
    <w:rsid w:val="00445DBA"/>
    <w:rsid w:val="00446488"/>
    <w:rsid w:val="00446815"/>
    <w:rsid w:val="004473F7"/>
    <w:rsid w:val="00450355"/>
    <w:rsid w:val="004541EC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3DB"/>
    <w:rsid w:val="00470DD3"/>
    <w:rsid w:val="004717EA"/>
    <w:rsid w:val="0047274F"/>
    <w:rsid w:val="0047305B"/>
    <w:rsid w:val="0047404F"/>
    <w:rsid w:val="00480735"/>
    <w:rsid w:val="00481888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3F3F"/>
    <w:rsid w:val="004A57D8"/>
    <w:rsid w:val="004A6461"/>
    <w:rsid w:val="004B01A5"/>
    <w:rsid w:val="004B0EC7"/>
    <w:rsid w:val="004B2C2D"/>
    <w:rsid w:val="004B2C4F"/>
    <w:rsid w:val="004B3151"/>
    <w:rsid w:val="004B526E"/>
    <w:rsid w:val="004B604C"/>
    <w:rsid w:val="004B75B7"/>
    <w:rsid w:val="004C1034"/>
    <w:rsid w:val="004C3CF2"/>
    <w:rsid w:val="004C5ADE"/>
    <w:rsid w:val="004D1554"/>
    <w:rsid w:val="004D455F"/>
    <w:rsid w:val="004D499C"/>
    <w:rsid w:val="004D4DA9"/>
    <w:rsid w:val="004D4EE2"/>
    <w:rsid w:val="004E04E2"/>
    <w:rsid w:val="004E297B"/>
    <w:rsid w:val="004E535C"/>
    <w:rsid w:val="004E5FD6"/>
    <w:rsid w:val="004F661B"/>
    <w:rsid w:val="005004D2"/>
    <w:rsid w:val="0050356A"/>
    <w:rsid w:val="005045C7"/>
    <w:rsid w:val="00507329"/>
    <w:rsid w:val="005105E0"/>
    <w:rsid w:val="0051196A"/>
    <w:rsid w:val="00511C0B"/>
    <w:rsid w:val="005135A1"/>
    <w:rsid w:val="0051580D"/>
    <w:rsid w:val="00515FF1"/>
    <w:rsid w:val="00517E1B"/>
    <w:rsid w:val="00521C70"/>
    <w:rsid w:val="005251AA"/>
    <w:rsid w:val="005279F5"/>
    <w:rsid w:val="00530076"/>
    <w:rsid w:val="005300CA"/>
    <w:rsid w:val="0053043D"/>
    <w:rsid w:val="0053144A"/>
    <w:rsid w:val="00532891"/>
    <w:rsid w:val="005352CD"/>
    <w:rsid w:val="00541025"/>
    <w:rsid w:val="005412F6"/>
    <w:rsid w:val="00541370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1749"/>
    <w:rsid w:val="00561DC1"/>
    <w:rsid w:val="005629B6"/>
    <w:rsid w:val="00564606"/>
    <w:rsid w:val="00564973"/>
    <w:rsid w:val="00564BDC"/>
    <w:rsid w:val="00564EDF"/>
    <w:rsid w:val="0056673A"/>
    <w:rsid w:val="00566F6F"/>
    <w:rsid w:val="005677B1"/>
    <w:rsid w:val="00571288"/>
    <w:rsid w:val="00572F52"/>
    <w:rsid w:val="00573429"/>
    <w:rsid w:val="00581AFF"/>
    <w:rsid w:val="0058240F"/>
    <w:rsid w:val="00584A2B"/>
    <w:rsid w:val="00586A52"/>
    <w:rsid w:val="00587963"/>
    <w:rsid w:val="00587F6A"/>
    <w:rsid w:val="00592D74"/>
    <w:rsid w:val="00593E78"/>
    <w:rsid w:val="00596753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12A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1BA8"/>
    <w:rsid w:val="006123FF"/>
    <w:rsid w:val="006129B7"/>
    <w:rsid w:val="00613D6B"/>
    <w:rsid w:val="0061563E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461B9"/>
    <w:rsid w:val="0064648F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7304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D7ACF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49D2"/>
    <w:rsid w:val="007051B1"/>
    <w:rsid w:val="007063F8"/>
    <w:rsid w:val="007101FB"/>
    <w:rsid w:val="00712228"/>
    <w:rsid w:val="0071715C"/>
    <w:rsid w:val="00717315"/>
    <w:rsid w:val="0072522A"/>
    <w:rsid w:val="00725D8B"/>
    <w:rsid w:val="00725F59"/>
    <w:rsid w:val="00726ABB"/>
    <w:rsid w:val="007316ED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4051"/>
    <w:rsid w:val="007A587A"/>
    <w:rsid w:val="007A73E5"/>
    <w:rsid w:val="007A7464"/>
    <w:rsid w:val="007A7BA2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1C6"/>
    <w:rsid w:val="007D332D"/>
    <w:rsid w:val="007D610E"/>
    <w:rsid w:val="007D6A07"/>
    <w:rsid w:val="007D6DB1"/>
    <w:rsid w:val="007D7566"/>
    <w:rsid w:val="007E06ED"/>
    <w:rsid w:val="007E136E"/>
    <w:rsid w:val="007E2A52"/>
    <w:rsid w:val="007E433A"/>
    <w:rsid w:val="007E4DBA"/>
    <w:rsid w:val="007E7FF8"/>
    <w:rsid w:val="007F0389"/>
    <w:rsid w:val="007F1418"/>
    <w:rsid w:val="007F3264"/>
    <w:rsid w:val="007F34F3"/>
    <w:rsid w:val="007F3701"/>
    <w:rsid w:val="007F4E40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0349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86A84"/>
    <w:rsid w:val="0089088C"/>
    <w:rsid w:val="00890D5A"/>
    <w:rsid w:val="00891883"/>
    <w:rsid w:val="00896345"/>
    <w:rsid w:val="008A18B8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2FC8"/>
    <w:rsid w:val="008F30F0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8DE"/>
    <w:rsid w:val="00916386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5AC5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E0F"/>
    <w:rsid w:val="009A5255"/>
    <w:rsid w:val="009A5753"/>
    <w:rsid w:val="009A579D"/>
    <w:rsid w:val="009A6A11"/>
    <w:rsid w:val="009B0B50"/>
    <w:rsid w:val="009B0D9D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820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17401"/>
    <w:rsid w:val="00A230E4"/>
    <w:rsid w:val="00A23BFF"/>
    <w:rsid w:val="00A246B6"/>
    <w:rsid w:val="00A27DC9"/>
    <w:rsid w:val="00A30856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07C0"/>
    <w:rsid w:val="00A624AB"/>
    <w:rsid w:val="00A6301F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67A"/>
    <w:rsid w:val="00A94C93"/>
    <w:rsid w:val="00A96C55"/>
    <w:rsid w:val="00AA0376"/>
    <w:rsid w:val="00AA1E64"/>
    <w:rsid w:val="00AA2CBC"/>
    <w:rsid w:val="00AA42E2"/>
    <w:rsid w:val="00AA49EB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E4C68"/>
    <w:rsid w:val="00AF03C7"/>
    <w:rsid w:val="00AF095E"/>
    <w:rsid w:val="00AF25C3"/>
    <w:rsid w:val="00AF2DDE"/>
    <w:rsid w:val="00AF3E2E"/>
    <w:rsid w:val="00AF4D4E"/>
    <w:rsid w:val="00AF52B7"/>
    <w:rsid w:val="00AF62F6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25DBD"/>
    <w:rsid w:val="00B3074E"/>
    <w:rsid w:val="00B3184B"/>
    <w:rsid w:val="00B31DA4"/>
    <w:rsid w:val="00B32774"/>
    <w:rsid w:val="00B33A2B"/>
    <w:rsid w:val="00B365AA"/>
    <w:rsid w:val="00B36F7C"/>
    <w:rsid w:val="00B37EEB"/>
    <w:rsid w:val="00B44001"/>
    <w:rsid w:val="00B443E6"/>
    <w:rsid w:val="00B444C0"/>
    <w:rsid w:val="00B45BFC"/>
    <w:rsid w:val="00B508D2"/>
    <w:rsid w:val="00B50A2B"/>
    <w:rsid w:val="00B50F92"/>
    <w:rsid w:val="00B51BA6"/>
    <w:rsid w:val="00B52828"/>
    <w:rsid w:val="00B539CA"/>
    <w:rsid w:val="00B556B7"/>
    <w:rsid w:val="00B56021"/>
    <w:rsid w:val="00B5710B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00C6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2703B"/>
    <w:rsid w:val="00C304AA"/>
    <w:rsid w:val="00C30A15"/>
    <w:rsid w:val="00C32172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156"/>
    <w:rsid w:val="00C6757D"/>
    <w:rsid w:val="00C71887"/>
    <w:rsid w:val="00C72382"/>
    <w:rsid w:val="00C727C3"/>
    <w:rsid w:val="00C72CE8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0F1A"/>
    <w:rsid w:val="00CC1B68"/>
    <w:rsid w:val="00CC1C39"/>
    <w:rsid w:val="00CC1F07"/>
    <w:rsid w:val="00CC3990"/>
    <w:rsid w:val="00CC39F9"/>
    <w:rsid w:val="00CC4988"/>
    <w:rsid w:val="00CC5026"/>
    <w:rsid w:val="00CC54B9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396"/>
    <w:rsid w:val="00CE3835"/>
    <w:rsid w:val="00CE3B53"/>
    <w:rsid w:val="00CE5930"/>
    <w:rsid w:val="00CE737E"/>
    <w:rsid w:val="00CE7AF9"/>
    <w:rsid w:val="00CF0250"/>
    <w:rsid w:val="00CF1024"/>
    <w:rsid w:val="00CF39F2"/>
    <w:rsid w:val="00CF78E2"/>
    <w:rsid w:val="00D0008E"/>
    <w:rsid w:val="00D00537"/>
    <w:rsid w:val="00D01F52"/>
    <w:rsid w:val="00D021AB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5C3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5AC6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532"/>
    <w:rsid w:val="00DC197C"/>
    <w:rsid w:val="00DC19C2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3B0E"/>
    <w:rsid w:val="00DE477E"/>
    <w:rsid w:val="00DE4B70"/>
    <w:rsid w:val="00DE5DEE"/>
    <w:rsid w:val="00DE647C"/>
    <w:rsid w:val="00DE67FB"/>
    <w:rsid w:val="00DF0FB2"/>
    <w:rsid w:val="00DF1965"/>
    <w:rsid w:val="00DF2176"/>
    <w:rsid w:val="00DF343E"/>
    <w:rsid w:val="00DF3C7F"/>
    <w:rsid w:val="00DF61D9"/>
    <w:rsid w:val="00DF69F6"/>
    <w:rsid w:val="00E0014E"/>
    <w:rsid w:val="00E004E3"/>
    <w:rsid w:val="00E00D77"/>
    <w:rsid w:val="00E01E89"/>
    <w:rsid w:val="00E01F93"/>
    <w:rsid w:val="00E034F8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7BB"/>
    <w:rsid w:val="00E33C77"/>
    <w:rsid w:val="00E34898"/>
    <w:rsid w:val="00E37029"/>
    <w:rsid w:val="00E414C0"/>
    <w:rsid w:val="00E42D84"/>
    <w:rsid w:val="00E44E2B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630"/>
    <w:rsid w:val="00E85E7A"/>
    <w:rsid w:val="00E8742B"/>
    <w:rsid w:val="00E92053"/>
    <w:rsid w:val="00E9367A"/>
    <w:rsid w:val="00E9504A"/>
    <w:rsid w:val="00E96B93"/>
    <w:rsid w:val="00E9771E"/>
    <w:rsid w:val="00EA0508"/>
    <w:rsid w:val="00EA1387"/>
    <w:rsid w:val="00EA17C1"/>
    <w:rsid w:val="00EA1BFB"/>
    <w:rsid w:val="00EA5B8E"/>
    <w:rsid w:val="00EA5E18"/>
    <w:rsid w:val="00EA5E30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D04D1"/>
    <w:rsid w:val="00ED343F"/>
    <w:rsid w:val="00ED4069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22AB"/>
    <w:rsid w:val="00F04AF0"/>
    <w:rsid w:val="00F05259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1B5D"/>
    <w:rsid w:val="00F334DD"/>
    <w:rsid w:val="00F33A22"/>
    <w:rsid w:val="00F367DF"/>
    <w:rsid w:val="00F378BB"/>
    <w:rsid w:val="00F40F3A"/>
    <w:rsid w:val="00F42DE0"/>
    <w:rsid w:val="00F45D55"/>
    <w:rsid w:val="00F47356"/>
    <w:rsid w:val="00F510C9"/>
    <w:rsid w:val="00F54567"/>
    <w:rsid w:val="00F5498E"/>
    <w:rsid w:val="00F54B30"/>
    <w:rsid w:val="00F54CA6"/>
    <w:rsid w:val="00F55370"/>
    <w:rsid w:val="00F637A3"/>
    <w:rsid w:val="00F6560C"/>
    <w:rsid w:val="00F65628"/>
    <w:rsid w:val="00F65E51"/>
    <w:rsid w:val="00F661E0"/>
    <w:rsid w:val="00F66C3D"/>
    <w:rsid w:val="00F72758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3DA3"/>
    <w:rsid w:val="00F94E3A"/>
    <w:rsid w:val="00F95DCB"/>
    <w:rsid w:val="00F97238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3BD3"/>
    <w:rsid w:val="00FC3CDB"/>
    <w:rsid w:val="00FC3E53"/>
    <w:rsid w:val="00FC4329"/>
    <w:rsid w:val="00FC6A75"/>
    <w:rsid w:val="00FC75B0"/>
    <w:rsid w:val="00FC7827"/>
    <w:rsid w:val="00FD22E5"/>
    <w:rsid w:val="00FD381D"/>
    <w:rsid w:val="00FD44EF"/>
    <w:rsid w:val="00FD68E5"/>
    <w:rsid w:val="00FD6B64"/>
    <w:rsid w:val="00FE12B7"/>
    <w:rsid w:val="00FE14DD"/>
    <w:rsid w:val="00FE1606"/>
    <w:rsid w:val="00FE213A"/>
    <w:rsid w:val="00FE2E12"/>
    <w:rsid w:val="00FE3236"/>
    <w:rsid w:val="00FE74D1"/>
    <w:rsid w:val="00FF11B4"/>
    <w:rsid w:val="00FF1628"/>
    <w:rsid w:val="00FF24B4"/>
    <w:rsid w:val="00FF41D4"/>
    <w:rsid w:val="00FF5019"/>
    <w:rsid w:val="00FF5074"/>
    <w:rsid w:val="00FF5DC3"/>
    <w:rsid w:val="00FF5DE9"/>
    <w:rsid w:val="120263AF"/>
    <w:rsid w:val="48B56CDA"/>
    <w:rsid w:val="6C7E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68EE"/>
  <w15:docId w15:val="{0749982C-1CA3-4FD4-BC6D-EED47BA26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semiHidden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2BA0777-55FA-4458-B223-E5E6E89403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1054</Words>
  <Characters>6010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Abdul Rasheed M D</cp:lastModifiedBy>
  <cp:revision>2</cp:revision>
  <cp:lastPrinted>1900-12-31T16:00:00Z</cp:lastPrinted>
  <dcterms:created xsi:type="dcterms:W3CDTF">2022-02-02T09:05:00Z</dcterms:created>
  <dcterms:modified xsi:type="dcterms:W3CDTF">2022-02-02T09:05:00Z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2052-10.8.0.5422</vt:lpwstr>
  </property>
</Properties>
</file>